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48575" w14:textId="64C5D0C0" w:rsidR="004C5CC4" w:rsidRPr="00467452" w:rsidRDefault="004C5CC4" w:rsidP="6CD34588">
      <w:pPr>
        <w:pStyle w:val="Title"/>
        <w:jc w:val="left"/>
        <w:rPr>
          <w:rFonts w:asciiTheme="minorHAnsi" w:hAnsiTheme="minorHAnsi" w:cstheme="minorBidi"/>
          <w:sz w:val="32"/>
          <w:szCs w:val="32"/>
        </w:rPr>
      </w:pPr>
    </w:p>
    <w:p w14:paraId="2C514E4A" w14:textId="676BB954" w:rsidR="34FEFF3E" w:rsidRPr="00467452" w:rsidRDefault="34FEFF3E" w:rsidP="00370281">
      <w:pPr>
        <w:jc w:val="left"/>
        <w:rPr>
          <w:rFonts w:cstheme="minorHAnsi"/>
        </w:rPr>
      </w:pPr>
    </w:p>
    <w:p w14:paraId="6110C360" w14:textId="77777777" w:rsidR="004C5CC4" w:rsidRPr="00467452" w:rsidRDefault="004C5CC4" w:rsidP="00370281">
      <w:pPr>
        <w:pStyle w:val="Title"/>
        <w:jc w:val="left"/>
        <w:rPr>
          <w:rFonts w:asciiTheme="minorHAnsi" w:hAnsiTheme="minorHAnsi" w:cstheme="minorHAnsi"/>
          <w:sz w:val="24"/>
          <w:szCs w:val="24"/>
        </w:rPr>
      </w:pPr>
    </w:p>
    <w:p w14:paraId="690AE2EE" w14:textId="72456CD9" w:rsidR="004E55EA" w:rsidRPr="00E31E49" w:rsidRDefault="009A1B63" w:rsidP="00370281">
      <w:pPr>
        <w:pStyle w:val="BodyText"/>
        <w:jc w:val="left"/>
        <w:rPr>
          <w:rFonts w:cstheme="minorHAnsi"/>
          <w:b/>
          <w:bCs/>
          <w:sz w:val="44"/>
          <w:szCs w:val="44"/>
        </w:rPr>
      </w:pPr>
      <w:r w:rsidRPr="00E31E49">
        <w:rPr>
          <w:rFonts w:cstheme="minorHAnsi"/>
          <w:b/>
          <w:bCs/>
          <w:sz w:val="44"/>
          <w:szCs w:val="44"/>
        </w:rPr>
        <w:t xml:space="preserve">Leie </w:t>
      </w:r>
      <w:r w:rsidR="00E31E49" w:rsidRPr="00E31E49">
        <w:rPr>
          <w:rFonts w:cstheme="minorHAnsi"/>
          <w:b/>
          <w:bCs/>
          <w:sz w:val="44"/>
          <w:szCs w:val="44"/>
        </w:rPr>
        <w:t>av fysisk håndholdt betalingsterminal med integrert kvitteringsskriver</w:t>
      </w:r>
    </w:p>
    <w:p w14:paraId="61B0A198" w14:textId="77777777" w:rsidR="004E55EA" w:rsidRPr="00467452" w:rsidRDefault="004E55EA" w:rsidP="00370281">
      <w:pPr>
        <w:jc w:val="left"/>
        <w:rPr>
          <w:rFonts w:cstheme="minorHAnsi"/>
          <w:b/>
          <w:sz w:val="48"/>
          <w:szCs w:val="48"/>
        </w:rPr>
      </w:pPr>
    </w:p>
    <w:p w14:paraId="50343BF4" w14:textId="77777777" w:rsidR="004E55EA" w:rsidRPr="00467452" w:rsidRDefault="004E55EA" w:rsidP="00370281">
      <w:pPr>
        <w:jc w:val="left"/>
        <w:rPr>
          <w:rFonts w:cstheme="minorHAnsi"/>
          <w:b/>
          <w:sz w:val="48"/>
          <w:szCs w:val="48"/>
        </w:rPr>
      </w:pPr>
    </w:p>
    <w:p w14:paraId="02491B48" w14:textId="3E061A86" w:rsidR="009A1DB6" w:rsidRPr="00C96B06" w:rsidRDefault="004E55EA" w:rsidP="00370281">
      <w:pPr>
        <w:jc w:val="left"/>
        <w:rPr>
          <w:rFonts w:cstheme="minorHAnsi"/>
          <w:b/>
          <w:sz w:val="36"/>
          <w:szCs w:val="36"/>
        </w:rPr>
      </w:pPr>
      <w:r w:rsidRPr="00C96B06">
        <w:rPr>
          <w:rFonts w:cstheme="minorHAnsi"/>
          <w:b/>
          <w:sz w:val="36"/>
          <w:szCs w:val="36"/>
        </w:rPr>
        <w:t xml:space="preserve">Bilag </w:t>
      </w:r>
      <w:r w:rsidR="00150413" w:rsidRPr="00C96B06">
        <w:rPr>
          <w:rFonts w:cstheme="minorHAnsi"/>
          <w:b/>
          <w:sz w:val="36"/>
          <w:szCs w:val="36"/>
        </w:rPr>
        <w:t>1</w:t>
      </w:r>
      <w:r w:rsidR="00C96B06">
        <w:rPr>
          <w:rFonts w:cstheme="minorHAnsi"/>
          <w:b/>
          <w:bCs/>
          <w:sz w:val="36"/>
          <w:szCs w:val="36"/>
        </w:rPr>
        <w:t xml:space="preserve"> - </w:t>
      </w:r>
      <w:r w:rsidR="00150413" w:rsidRPr="00C96B06">
        <w:rPr>
          <w:rFonts w:cstheme="minorHAnsi"/>
          <w:b/>
          <w:sz w:val="36"/>
          <w:szCs w:val="36"/>
        </w:rPr>
        <w:t>Kundens kravspesifikasjon</w:t>
      </w:r>
    </w:p>
    <w:p w14:paraId="599C087F" w14:textId="77777777" w:rsidR="009A1DB6" w:rsidRPr="00467452" w:rsidRDefault="009A1DB6" w:rsidP="00370281">
      <w:pPr>
        <w:jc w:val="left"/>
        <w:rPr>
          <w:rFonts w:cstheme="minorHAnsi"/>
          <w:sz w:val="28"/>
          <w:szCs w:val="28"/>
        </w:rPr>
      </w:pPr>
    </w:p>
    <w:p w14:paraId="1CB0BAA7" w14:textId="21541E2E" w:rsidR="00A946A3" w:rsidRPr="00467452" w:rsidRDefault="00A946A3">
      <w:pPr>
        <w:widowControl/>
        <w:spacing w:line="240" w:lineRule="auto"/>
        <w:jc w:val="left"/>
        <w:rPr>
          <w:rFonts w:cstheme="minorHAnsi"/>
          <w:b/>
          <w:sz w:val="28"/>
          <w:szCs w:val="28"/>
        </w:rPr>
      </w:pPr>
    </w:p>
    <w:p w14:paraId="7843148F" w14:textId="1ED6420D" w:rsidR="004E55EA" w:rsidRPr="00467452" w:rsidRDefault="004E55EA" w:rsidP="00370281">
      <w:pPr>
        <w:jc w:val="left"/>
        <w:rPr>
          <w:rFonts w:cstheme="minorHAnsi"/>
          <w:b/>
          <w:sz w:val="28"/>
          <w:szCs w:val="28"/>
        </w:rPr>
      </w:pPr>
      <w:r w:rsidRPr="00467452">
        <w:rPr>
          <w:rFonts w:cstheme="minorHAnsi"/>
          <w:b/>
          <w:sz w:val="28"/>
          <w:szCs w:val="28"/>
        </w:rPr>
        <w:t>Innhold</w:t>
      </w:r>
      <w:r w:rsidR="009A1DB6" w:rsidRPr="00467452">
        <w:rPr>
          <w:rFonts w:cstheme="minorHAnsi"/>
          <w:b/>
          <w:sz w:val="28"/>
          <w:szCs w:val="28"/>
        </w:rPr>
        <w:t>sfortegnelse</w:t>
      </w:r>
    </w:p>
    <w:p w14:paraId="2EE62290" w14:textId="014F6D4B" w:rsidR="003C6651" w:rsidRDefault="096FA47A">
      <w:pPr>
        <w:pStyle w:val="TOC1"/>
        <w:tabs>
          <w:tab w:val="left" w:pos="431"/>
        </w:tabs>
        <w:rPr>
          <w:rFonts w:asciiTheme="minorHAnsi" w:eastAsiaTheme="minorEastAsia" w:hAnsiTheme="minorHAnsi" w:cstheme="minorBidi"/>
          <w:noProof/>
          <w:kern w:val="2"/>
          <w:sz w:val="24"/>
          <w:szCs w:val="24"/>
          <w:lang w:eastAsia="nb-NO"/>
          <w14:ligatures w14:val="standardContextual"/>
        </w:rPr>
      </w:pPr>
      <w:r w:rsidRPr="00467452">
        <w:rPr>
          <w:rFonts w:asciiTheme="minorHAnsi" w:hAnsiTheme="minorHAnsi" w:cstheme="minorHAnsi"/>
        </w:rPr>
        <w:fldChar w:fldCharType="begin"/>
      </w:r>
      <w:r w:rsidR="002F1FED" w:rsidRPr="00467452">
        <w:rPr>
          <w:rFonts w:asciiTheme="minorHAnsi" w:hAnsiTheme="minorHAnsi" w:cstheme="minorHAnsi"/>
        </w:rPr>
        <w:instrText>TOC \o "1-1" \h \z \u</w:instrText>
      </w:r>
      <w:r w:rsidRPr="00467452">
        <w:rPr>
          <w:rFonts w:asciiTheme="minorHAnsi" w:hAnsiTheme="minorHAnsi" w:cstheme="minorHAnsi"/>
        </w:rPr>
        <w:fldChar w:fldCharType="separate"/>
      </w:r>
      <w:hyperlink w:anchor="_Toc233283628" w:history="1">
        <w:r w:rsidR="003C6651" w:rsidRPr="0035530A">
          <w:rPr>
            <w:rStyle w:val="Hyperlink"/>
            <w:rFonts w:cstheme="minorHAnsi"/>
            <w:noProof/>
          </w:rPr>
          <w:t>1</w:t>
        </w:r>
        <w:r w:rsidR="003C6651">
          <w:rPr>
            <w:rFonts w:asciiTheme="minorHAnsi" w:eastAsiaTheme="minorEastAsia" w:hAnsiTheme="minorHAnsi" w:cstheme="minorBidi"/>
            <w:noProof/>
            <w:kern w:val="2"/>
            <w:sz w:val="24"/>
            <w:szCs w:val="24"/>
            <w:lang w:eastAsia="nb-NO"/>
            <w14:ligatures w14:val="standardContextual"/>
          </w:rPr>
          <w:tab/>
        </w:r>
        <w:r w:rsidR="003C6651" w:rsidRPr="0035530A">
          <w:rPr>
            <w:rStyle w:val="Hyperlink"/>
            <w:rFonts w:cstheme="minorHAnsi"/>
            <w:noProof/>
          </w:rPr>
          <w:t>Innledning</w:t>
        </w:r>
        <w:r w:rsidR="003C6651">
          <w:rPr>
            <w:noProof/>
            <w:webHidden/>
          </w:rPr>
          <w:tab/>
        </w:r>
        <w:r w:rsidR="003C6651">
          <w:rPr>
            <w:noProof/>
            <w:webHidden/>
          </w:rPr>
          <w:fldChar w:fldCharType="begin"/>
        </w:r>
        <w:r w:rsidR="003C6651">
          <w:rPr>
            <w:noProof/>
            <w:webHidden/>
          </w:rPr>
          <w:instrText xml:space="preserve"> PAGEREF _Toc233283628 \h </w:instrText>
        </w:r>
        <w:r w:rsidR="003C6651">
          <w:rPr>
            <w:noProof/>
            <w:webHidden/>
          </w:rPr>
        </w:r>
        <w:r w:rsidR="003C6651">
          <w:rPr>
            <w:noProof/>
            <w:webHidden/>
          </w:rPr>
          <w:fldChar w:fldCharType="separate"/>
        </w:r>
        <w:r w:rsidR="003C6651">
          <w:rPr>
            <w:noProof/>
            <w:webHidden/>
          </w:rPr>
          <w:t>2</w:t>
        </w:r>
        <w:r w:rsidR="003C6651">
          <w:rPr>
            <w:noProof/>
            <w:webHidden/>
          </w:rPr>
          <w:fldChar w:fldCharType="end"/>
        </w:r>
      </w:hyperlink>
    </w:p>
    <w:p w14:paraId="4DC8C4B4" w14:textId="7B3413B3" w:rsidR="003C6651" w:rsidRDefault="003C6651">
      <w:pPr>
        <w:pStyle w:val="TOC1"/>
        <w:tabs>
          <w:tab w:val="left" w:pos="431"/>
        </w:tabs>
        <w:rPr>
          <w:rFonts w:asciiTheme="minorHAnsi" w:eastAsiaTheme="minorEastAsia" w:hAnsiTheme="minorHAnsi" w:cstheme="minorBidi"/>
          <w:noProof/>
          <w:kern w:val="2"/>
          <w:sz w:val="24"/>
          <w:szCs w:val="24"/>
          <w:lang w:eastAsia="nb-NO"/>
          <w14:ligatures w14:val="standardContextual"/>
        </w:rPr>
      </w:pPr>
      <w:hyperlink w:anchor="_Toc233283629" w:history="1">
        <w:r w:rsidRPr="0035530A">
          <w:rPr>
            <w:rStyle w:val="Hyperlink"/>
            <w:noProof/>
          </w:rPr>
          <w:t>2</w:t>
        </w:r>
        <w:r>
          <w:rPr>
            <w:rFonts w:asciiTheme="minorHAnsi" w:eastAsiaTheme="minorEastAsia" w:hAnsiTheme="minorHAnsi" w:cstheme="minorBidi"/>
            <w:noProof/>
            <w:kern w:val="2"/>
            <w:sz w:val="24"/>
            <w:szCs w:val="24"/>
            <w:lang w:eastAsia="nb-NO"/>
            <w14:ligatures w14:val="standardContextual"/>
          </w:rPr>
          <w:tab/>
        </w:r>
        <w:r w:rsidRPr="0035530A">
          <w:rPr>
            <w:rStyle w:val="Hyperlink"/>
            <w:noProof/>
          </w:rPr>
          <w:t>Overordnet om behovet og målbilde</w:t>
        </w:r>
        <w:r>
          <w:rPr>
            <w:noProof/>
            <w:webHidden/>
          </w:rPr>
          <w:tab/>
        </w:r>
        <w:r>
          <w:rPr>
            <w:noProof/>
            <w:webHidden/>
          </w:rPr>
          <w:fldChar w:fldCharType="begin"/>
        </w:r>
        <w:r>
          <w:rPr>
            <w:noProof/>
            <w:webHidden/>
          </w:rPr>
          <w:instrText xml:space="preserve"> PAGEREF _Toc233283629 \h </w:instrText>
        </w:r>
        <w:r>
          <w:rPr>
            <w:noProof/>
            <w:webHidden/>
          </w:rPr>
        </w:r>
        <w:r>
          <w:rPr>
            <w:noProof/>
            <w:webHidden/>
          </w:rPr>
          <w:fldChar w:fldCharType="separate"/>
        </w:r>
        <w:r>
          <w:rPr>
            <w:noProof/>
            <w:webHidden/>
          </w:rPr>
          <w:t>3</w:t>
        </w:r>
        <w:r>
          <w:rPr>
            <w:noProof/>
            <w:webHidden/>
          </w:rPr>
          <w:fldChar w:fldCharType="end"/>
        </w:r>
      </w:hyperlink>
    </w:p>
    <w:p w14:paraId="2A2F17CA" w14:textId="3D087856" w:rsidR="003C6651" w:rsidRDefault="003C6651">
      <w:pPr>
        <w:pStyle w:val="TOC1"/>
        <w:tabs>
          <w:tab w:val="left" w:pos="431"/>
        </w:tabs>
        <w:rPr>
          <w:rFonts w:asciiTheme="minorHAnsi" w:eastAsiaTheme="minorEastAsia" w:hAnsiTheme="minorHAnsi" w:cstheme="minorBidi"/>
          <w:noProof/>
          <w:kern w:val="2"/>
          <w:sz w:val="24"/>
          <w:szCs w:val="24"/>
          <w:lang w:eastAsia="nb-NO"/>
          <w14:ligatures w14:val="standardContextual"/>
        </w:rPr>
      </w:pPr>
      <w:hyperlink w:anchor="_Toc233283630" w:history="1">
        <w:r w:rsidRPr="0035530A">
          <w:rPr>
            <w:rStyle w:val="Hyperlink"/>
            <w:noProof/>
          </w:rPr>
          <w:t>3</w:t>
        </w:r>
        <w:r>
          <w:rPr>
            <w:rFonts w:asciiTheme="minorHAnsi" w:eastAsiaTheme="minorEastAsia" w:hAnsiTheme="minorHAnsi" w:cstheme="minorBidi"/>
            <w:noProof/>
            <w:kern w:val="2"/>
            <w:sz w:val="24"/>
            <w:szCs w:val="24"/>
            <w:lang w:eastAsia="nb-NO"/>
            <w14:ligatures w14:val="standardContextual"/>
          </w:rPr>
          <w:tab/>
        </w:r>
        <w:r w:rsidRPr="0035530A">
          <w:rPr>
            <w:rStyle w:val="Hyperlink"/>
            <w:noProof/>
          </w:rPr>
          <w:t>Øvrige alternativer for togselskapene</w:t>
        </w:r>
        <w:r>
          <w:rPr>
            <w:noProof/>
            <w:webHidden/>
          </w:rPr>
          <w:tab/>
        </w:r>
        <w:r>
          <w:rPr>
            <w:noProof/>
            <w:webHidden/>
          </w:rPr>
          <w:fldChar w:fldCharType="begin"/>
        </w:r>
        <w:r>
          <w:rPr>
            <w:noProof/>
            <w:webHidden/>
          </w:rPr>
          <w:instrText xml:space="preserve"> PAGEREF _Toc233283630 \h </w:instrText>
        </w:r>
        <w:r>
          <w:rPr>
            <w:noProof/>
            <w:webHidden/>
          </w:rPr>
        </w:r>
        <w:r>
          <w:rPr>
            <w:noProof/>
            <w:webHidden/>
          </w:rPr>
          <w:fldChar w:fldCharType="separate"/>
        </w:r>
        <w:r>
          <w:rPr>
            <w:noProof/>
            <w:webHidden/>
          </w:rPr>
          <w:t>4</w:t>
        </w:r>
        <w:r>
          <w:rPr>
            <w:noProof/>
            <w:webHidden/>
          </w:rPr>
          <w:fldChar w:fldCharType="end"/>
        </w:r>
      </w:hyperlink>
    </w:p>
    <w:p w14:paraId="6BB07786" w14:textId="7899451A" w:rsidR="003C6651" w:rsidRDefault="003C6651">
      <w:pPr>
        <w:pStyle w:val="TOC1"/>
        <w:tabs>
          <w:tab w:val="left" w:pos="431"/>
        </w:tabs>
        <w:rPr>
          <w:rFonts w:asciiTheme="minorHAnsi" w:eastAsiaTheme="minorEastAsia" w:hAnsiTheme="minorHAnsi" w:cstheme="minorBidi"/>
          <w:noProof/>
          <w:kern w:val="2"/>
          <w:sz w:val="24"/>
          <w:szCs w:val="24"/>
          <w:lang w:eastAsia="nb-NO"/>
          <w14:ligatures w14:val="standardContextual"/>
        </w:rPr>
      </w:pPr>
      <w:hyperlink w:anchor="_Toc233283631" w:history="1">
        <w:r w:rsidRPr="0035530A">
          <w:rPr>
            <w:rStyle w:val="Hyperlink"/>
            <w:rFonts w:cstheme="minorHAnsi"/>
            <w:noProof/>
          </w:rPr>
          <w:t>4</w:t>
        </w:r>
        <w:r>
          <w:rPr>
            <w:rFonts w:asciiTheme="minorHAnsi" w:eastAsiaTheme="minorEastAsia" w:hAnsiTheme="minorHAnsi" w:cstheme="minorBidi"/>
            <w:noProof/>
            <w:kern w:val="2"/>
            <w:sz w:val="24"/>
            <w:szCs w:val="24"/>
            <w:lang w:eastAsia="nb-NO"/>
            <w14:ligatures w14:val="standardContextual"/>
          </w:rPr>
          <w:tab/>
        </w:r>
        <w:r w:rsidRPr="0035530A">
          <w:rPr>
            <w:rStyle w:val="Hyperlink"/>
            <w:rFonts w:cstheme="minorHAnsi"/>
            <w:noProof/>
          </w:rPr>
          <w:t>Krav</w:t>
        </w:r>
        <w:r>
          <w:rPr>
            <w:noProof/>
            <w:webHidden/>
          </w:rPr>
          <w:tab/>
        </w:r>
        <w:r>
          <w:rPr>
            <w:noProof/>
            <w:webHidden/>
          </w:rPr>
          <w:fldChar w:fldCharType="begin"/>
        </w:r>
        <w:r>
          <w:rPr>
            <w:noProof/>
            <w:webHidden/>
          </w:rPr>
          <w:instrText xml:space="preserve"> PAGEREF _Toc233283631 \h </w:instrText>
        </w:r>
        <w:r>
          <w:rPr>
            <w:noProof/>
            <w:webHidden/>
          </w:rPr>
        </w:r>
        <w:r>
          <w:rPr>
            <w:noProof/>
            <w:webHidden/>
          </w:rPr>
          <w:fldChar w:fldCharType="separate"/>
        </w:r>
        <w:r>
          <w:rPr>
            <w:noProof/>
            <w:webHidden/>
          </w:rPr>
          <w:t>5</w:t>
        </w:r>
        <w:r>
          <w:rPr>
            <w:noProof/>
            <w:webHidden/>
          </w:rPr>
          <w:fldChar w:fldCharType="end"/>
        </w:r>
      </w:hyperlink>
    </w:p>
    <w:p w14:paraId="6BE63308" w14:textId="436448F0" w:rsidR="003C6651" w:rsidRDefault="003C6651">
      <w:pPr>
        <w:pStyle w:val="TOC1"/>
        <w:tabs>
          <w:tab w:val="left" w:pos="431"/>
        </w:tabs>
        <w:rPr>
          <w:rFonts w:asciiTheme="minorHAnsi" w:eastAsiaTheme="minorEastAsia" w:hAnsiTheme="minorHAnsi" w:cstheme="minorBidi"/>
          <w:noProof/>
          <w:kern w:val="2"/>
          <w:sz w:val="24"/>
          <w:szCs w:val="24"/>
          <w:lang w:eastAsia="nb-NO"/>
          <w14:ligatures w14:val="standardContextual"/>
        </w:rPr>
      </w:pPr>
      <w:hyperlink w:anchor="_Toc233283632" w:history="1">
        <w:r w:rsidRPr="0035530A">
          <w:rPr>
            <w:rStyle w:val="Hyperlink"/>
            <w:noProof/>
          </w:rPr>
          <w:t>5</w:t>
        </w:r>
        <w:r>
          <w:rPr>
            <w:rFonts w:asciiTheme="minorHAnsi" w:eastAsiaTheme="minorEastAsia" w:hAnsiTheme="minorHAnsi" w:cstheme="minorBidi"/>
            <w:noProof/>
            <w:kern w:val="2"/>
            <w:sz w:val="24"/>
            <w:szCs w:val="24"/>
            <w:lang w:eastAsia="nb-NO"/>
            <w14:ligatures w14:val="standardContextual"/>
          </w:rPr>
          <w:tab/>
        </w:r>
        <w:r w:rsidRPr="0035530A">
          <w:rPr>
            <w:rStyle w:val="Hyperlink"/>
            <w:noProof/>
          </w:rPr>
          <w:t>Implementering, oppdragsforståelse og verdiøkende elementer</w:t>
        </w:r>
        <w:r>
          <w:rPr>
            <w:noProof/>
            <w:webHidden/>
          </w:rPr>
          <w:tab/>
        </w:r>
        <w:r>
          <w:rPr>
            <w:noProof/>
            <w:webHidden/>
          </w:rPr>
          <w:fldChar w:fldCharType="begin"/>
        </w:r>
        <w:r>
          <w:rPr>
            <w:noProof/>
            <w:webHidden/>
          </w:rPr>
          <w:instrText xml:space="preserve"> PAGEREF _Toc233283632 \h </w:instrText>
        </w:r>
        <w:r>
          <w:rPr>
            <w:noProof/>
            <w:webHidden/>
          </w:rPr>
        </w:r>
        <w:r>
          <w:rPr>
            <w:noProof/>
            <w:webHidden/>
          </w:rPr>
          <w:fldChar w:fldCharType="separate"/>
        </w:r>
        <w:r>
          <w:rPr>
            <w:noProof/>
            <w:webHidden/>
          </w:rPr>
          <w:t>9</w:t>
        </w:r>
        <w:r>
          <w:rPr>
            <w:noProof/>
            <w:webHidden/>
          </w:rPr>
          <w:fldChar w:fldCharType="end"/>
        </w:r>
      </w:hyperlink>
    </w:p>
    <w:p w14:paraId="7940B490" w14:textId="641945B5" w:rsidR="003C6651" w:rsidRDefault="003C6651">
      <w:pPr>
        <w:pStyle w:val="TOC1"/>
        <w:tabs>
          <w:tab w:val="left" w:pos="431"/>
        </w:tabs>
        <w:rPr>
          <w:rFonts w:asciiTheme="minorHAnsi" w:eastAsiaTheme="minorEastAsia" w:hAnsiTheme="minorHAnsi" w:cstheme="minorBidi"/>
          <w:noProof/>
          <w:kern w:val="2"/>
          <w:sz w:val="24"/>
          <w:szCs w:val="24"/>
          <w:lang w:eastAsia="nb-NO"/>
          <w14:ligatures w14:val="standardContextual"/>
        </w:rPr>
      </w:pPr>
      <w:hyperlink w:anchor="_Toc233283633" w:history="1">
        <w:r w:rsidRPr="0035530A">
          <w:rPr>
            <w:rStyle w:val="Hyperlink"/>
            <w:rFonts w:cstheme="minorHAnsi"/>
            <w:noProof/>
          </w:rPr>
          <w:t>6</w:t>
        </w:r>
        <w:r>
          <w:rPr>
            <w:rFonts w:asciiTheme="minorHAnsi" w:eastAsiaTheme="minorEastAsia" w:hAnsiTheme="minorHAnsi" w:cstheme="minorBidi"/>
            <w:noProof/>
            <w:kern w:val="2"/>
            <w:sz w:val="24"/>
            <w:szCs w:val="24"/>
            <w:lang w:eastAsia="nb-NO"/>
            <w14:ligatures w14:val="standardContextual"/>
          </w:rPr>
          <w:tab/>
        </w:r>
        <w:r w:rsidRPr="0035530A">
          <w:rPr>
            <w:rStyle w:val="Hyperlink"/>
            <w:rFonts w:cstheme="minorHAnsi"/>
            <w:noProof/>
          </w:rPr>
          <w:t>Service – og kontraktsvilkår</w:t>
        </w:r>
        <w:r>
          <w:rPr>
            <w:noProof/>
            <w:webHidden/>
          </w:rPr>
          <w:tab/>
        </w:r>
        <w:r>
          <w:rPr>
            <w:noProof/>
            <w:webHidden/>
          </w:rPr>
          <w:fldChar w:fldCharType="begin"/>
        </w:r>
        <w:r>
          <w:rPr>
            <w:noProof/>
            <w:webHidden/>
          </w:rPr>
          <w:instrText xml:space="preserve"> PAGEREF _Toc233283633 \h </w:instrText>
        </w:r>
        <w:r>
          <w:rPr>
            <w:noProof/>
            <w:webHidden/>
          </w:rPr>
        </w:r>
        <w:r>
          <w:rPr>
            <w:noProof/>
            <w:webHidden/>
          </w:rPr>
          <w:fldChar w:fldCharType="separate"/>
        </w:r>
        <w:r>
          <w:rPr>
            <w:noProof/>
            <w:webHidden/>
          </w:rPr>
          <w:t>10</w:t>
        </w:r>
        <w:r>
          <w:rPr>
            <w:noProof/>
            <w:webHidden/>
          </w:rPr>
          <w:fldChar w:fldCharType="end"/>
        </w:r>
      </w:hyperlink>
    </w:p>
    <w:p w14:paraId="425BDF7D" w14:textId="246CA39D" w:rsidR="003C6651" w:rsidRDefault="003C6651">
      <w:pPr>
        <w:pStyle w:val="TOC1"/>
        <w:tabs>
          <w:tab w:val="left" w:pos="431"/>
        </w:tabs>
        <w:rPr>
          <w:rFonts w:asciiTheme="minorHAnsi" w:eastAsiaTheme="minorEastAsia" w:hAnsiTheme="minorHAnsi" w:cstheme="minorBidi"/>
          <w:noProof/>
          <w:kern w:val="2"/>
          <w:sz w:val="24"/>
          <w:szCs w:val="24"/>
          <w:lang w:eastAsia="nb-NO"/>
          <w14:ligatures w14:val="standardContextual"/>
        </w:rPr>
      </w:pPr>
      <w:hyperlink w:anchor="_Toc233283634" w:history="1">
        <w:r w:rsidRPr="0035530A">
          <w:rPr>
            <w:rStyle w:val="Hyperlink"/>
            <w:rFonts w:cstheme="minorHAnsi"/>
            <w:noProof/>
          </w:rPr>
          <w:t>7</w:t>
        </w:r>
        <w:r>
          <w:rPr>
            <w:rFonts w:asciiTheme="minorHAnsi" w:eastAsiaTheme="minorEastAsia" w:hAnsiTheme="minorHAnsi" w:cstheme="minorBidi"/>
            <w:noProof/>
            <w:kern w:val="2"/>
            <w:sz w:val="24"/>
            <w:szCs w:val="24"/>
            <w:lang w:eastAsia="nb-NO"/>
            <w14:ligatures w14:val="standardContextual"/>
          </w:rPr>
          <w:tab/>
        </w:r>
        <w:r w:rsidRPr="0035530A">
          <w:rPr>
            <w:rStyle w:val="Hyperlink"/>
            <w:rFonts w:cstheme="minorHAnsi"/>
            <w:noProof/>
          </w:rPr>
          <w:t>Klima/miljø</w:t>
        </w:r>
        <w:r>
          <w:rPr>
            <w:noProof/>
            <w:webHidden/>
          </w:rPr>
          <w:tab/>
        </w:r>
        <w:r>
          <w:rPr>
            <w:noProof/>
            <w:webHidden/>
          </w:rPr>
          <w:fldChar w:fldCharType="begin"/>
        </w:r>
        <w:r>
          <w:rPr>
            <w:noProof/>
            <w:webHidden/>
          </w:rPr>
          <w:instrText xml:space="preserve"> PAGEREF _Toc233283634 \h </w:instrText>
        </w:r>
        <w:r>
          <w:rPr>
            <w:noProof/>
            <w:webHidden/>
          </w:rPr>
        </w:r>
        <w:r>
          <w:rPr>
            <w:noProof/>
            <w:webHidden/>
          </w:rPr>
          <w:fldChar w:fldCharType="separate"/>
        </w:r>
        <w:r>
          <w:rPr>
            <w:noProof/>
            <w:webHidden/>
          </w:rPr>
          <w:t>12</w:t>
        </w:r>
        <w:r>
          <w:rPr>
            <w:noProof/>
            <w:webHidden/>
          </w:rPr>
          <w:fldChar w:fldCharType="end"/>
        </w:r>
      </w:hyperlink>
    </w:p>
    <w:p w14:paraId="22FC488B" w14:textId="59999CE5" w:rsidR="096FA47A" w:rsidRPr="00467452" w:rsidRDefault="096FA47A" w:rsidP="00370281">
      <w:pPr>
        <w:pStyle w:val="TOC1"/>
        <w:tabs>
          <w:tab w:val="left" w:pos="435"/>
          <w:tab w:val="right" w:leader="dot" w:pos="9015"/>
        </w:tabs>
        <w:rPr>
          <w:rFonts w:asciiTheme="minorHAnsi" w:hAnsiTheme="minorHAnsi" w:cstheme="minorHAnsi"/>
        </w:rPr>
      </w:pPr>
      <w:r w:rsidRPr="00467452">
        <w:rPr>
          <w:rFonts w:asciiTheme="minorHAnsi" w:hAnsiTheme="minorHAnsi" w:cstheme="minorHAnsi"/>
        </w:rPr>
        <w:fldChar w:fldCharType="end"/>
      </w:r>
    </w:p>
    <w:p w14:paraId="089B6D39" w14:textId="1EB58B7C" w:rsidR="00866FEE" w:rsidRPr="00467452" w:rsidRDefault="00866FEE" w:rsidP="00370281">
      <w:pPr>
        <w:pStyle w:val="TOC1"/>
        <w:tabs>
          <w:tab w:val="left" w:pos="360"/>
          <w:tab w:val="right" w:leader="dot" w:pos="13275"/>
        </w:tabs>
        <w:rPr>
          <w:rFonts w:asciiTheme="minorHAnsi" w:eastAsiaTheme="minorEastAsia" w:hAnsiTheme="minorHAnsi" w:cstheme="minorHAnsi"/>
          <w:noProof/>
          <w:sz w:val="22"/>
          <w:szCs w:val="22"/>
          <w:lang w:eastAsia="nb-NO"/>
        </w:rPr>
      </w:pPr>
    </w:p>
    <w:p w14:paraId="7A5B640B" w14:textId="6B33B241" w:rsidR="007F54D4" w:rsidRPr="00467452" w:rsidRDefault="007F54D4" w:rsidP="00370281">
      <w:pPr>
        <w:tabs>
          <w:tab w:val="right" w:pos="5387"/>
        </w:tabs>
        <w:jc w:val="left"/>
        <w:rPr>
          <w:rFonts w:cstheme="minorHAnsi"/>
        </w:rPr>
      </w:pPr>
      <w:bookmarkStart w:id="0" w:name="_Toc377126048"/>
    </w:p>
    <w:p w14:paraId="1F1A007F" w14:textId="77777777" w:rsidR="007F54D4" w:rsidRPr="00467452" w:rsidRDefault="007F54D4" w:rsidP="00370281">
      <w:pPr>
        <w:widowControl/>
        <w:spacing w:line="240" w:lineRule="auto"/>
        <w:jc w:val="left"/>
        <w:rPr>
          <w:rFonts w:cstheme="minorHAnsi"/>
          <w:b/>
          <w:bCs/>
          <w:sz w:val="32"/>
          <w:szCs w:val="32"/>
        </w:rPr>
      </w:pPr>
      <w:r w:rsidRPr="00467452">
        <w:rPr>
          <w:rFonts w:cstheme="minorHAnsi"/>
        </w:rPr>
        <w:br w:type="page"/>
      </w:r>
    </w:p>
    <w:p w14:paraId="1550A535" w14:textId="3A5D6028" w:rsidR="00C0429B" w:rsidRPr="00467452" w:rsidRDefault="00C0429B" w:rsidP="00370281">
      <w:pPr>
        <w:pStyle w:val="Heading1"/>
        <w:rPr>
          <w:rFonts w:asciiTheme="minorHAnsi" w:hAnsiTheme="minorHAnsi" w:cstheme="minorHAnsi"/>
        </w:rPr>
      </w:pPr>
      <w:bookmarkStart w:id="1" w:name="_Toc129530629"/>
      <w:bookmarkStart w:id="2" w:name="_Toc233283628"/>
      <w:r w:rsidRPr="00467452">
        <w:rPr>
          <w:rFonts w:asciiTheme="minorHAnsi" w:hAnsiTheme="minorHAnsi" w:cstheme="minorHAnsi"/>
        </w:rPr>
        <w:t>Innledning</w:t>
      </w:r>
      <w:bookmarkEnd w:id="2"/>
    </w:p>
    <w:p w14:paraId="4391BD69" w14:textId="645112F1" w:rsidR="004E55EA" w:rsidRPr="00467452" w:rsidRDefault="004E55EA" w:rsidP="00370281">
      <w:pPr>
        <w:pStyle w:val="Heading2"/>
        <w:ind w:left="576"/>
        <w:rPr>
          <w:rFonts w:asciiTheme="minorHAnsi" w:eastAsia="MS Mincho" w:hAnsiTheme="minorHAnsi" w:cstheme="minorHAnsi"/>
          <w:lang w:val="nb-NO"/>
        </w:rPr>
      </w:pPr>
      <w:r w:rsidRPr="6DB11013">
        <w:rPr>
          <w:rFonts w:asciiTheme="minorHAnsi" w:eastAsia="MS Mincho" w:hAnsiTheme="minorHAnsi" w:cstheme="minorBidi"/>
          <w:lang w:val="nb-NO"/>
        </w:rPr>
        <w:t>Innledning</w:t>
      </w:r>
      <w:bookmarkEnd w:id="0"/>
      <w:bookmarkEnd w:id="1"/>
    </w:p>
    <w:p w14:paraId="769EBC5B" w14:textId="51C84D3B" w:rsidR="00F7108B" w:rsidRPr="0000576D" w:rsidRDefault="00F7108B" w:rsidP="00F7108B">
      <w:pPr>
        <w:pStyle w:val="font-claude-response-body"/>
        <w:rPr>
          <w:rFonts w:asciiTheme="minorHAnsi" w:hAnsiTheme="minorHAnsi" w:cstheme="minorHAnsi"/>
          <w:sz w:val="22"/>
          <w:szCs w:val="20"/>
          <w:lang w:eastAsia="en-US"/>
        </w:rPr>
      </w:pPr>
      <w:r w:rsidRPr="0000576D">
        <w:rPr>
          <w:rFonts w:asciiTheme="minorHAnsi" w:hAnsiTheme="minorHAnsi" w:cstheme="minorHAnsi"/>
          <w:sz w:val="22"/>
          <w:szCs w:val="20"/>
          <w:lang w:eastAsia="en-US"/>
        </w:rPr>
        <w:t>Entur ønsker å inngå avtale med en leverandør for levering av en fysisk</w:t>
      </w:r>
      <w:r w:rsidR="00337DD1">
        <w:rPr>
          <w:rFonts w:asciiTheme="minorHAnsi" w:hAnsiTheme="minorHAnsi" w:cstheme="minorHAnsi"/>
          <w:sz w:val="22"/>
          <w:szCs w:val="20"/>
          <w:lang w:eastAsia="en-US"/>
        </w:rPr>
        <w:t xml:space="preserve"> </w:t>
      </w:r>
      <w:r w:rsidR="00337DD1" w:rsidRPr="00B631D2">
        <w:rPr>
          <w:rFonts w:asciiTheme="minorHAnsi" w:hAnsiTheme="minorHAnsi" w:cstheme="minorHAnsi"/>
          <w:sz w:val="22"/>
          <w:szCs w:val="20"/>
          <w:lang w:eastAsia="en-US"/>
        </w:rPr>
        <w:t>håndholdt</w:t>
      </w:r>
      <w:r w:rsidRPr="0000576D">
        <w:rPr>
          <w:rFonts w:asciiTheme="minorHAnsi" w:hAnsiTheme="minorHAnsi" w:cstheme="minorHAnsi"/>
          <w:sz w:val="22"/>
          <w:szCs w:val="20"/>
          <w:lang w:eastAsia="en-US"/>
        </w:rPr>
        <w:t xml:space="preserve"> betalingsterminal med integrert kvitteringsskriver, til bruk av </w:t>
      </w:r>
      <w:proofErr w:type="spellStart"/>
      <w:r w:rsidRPr="0000576D">
        <w:rPr>
          <w:rFonts w:asciiTheme="minorHAnsi" w:hAnsiTheme="minorHAnsi" w:cstheme="minorHAnsi"/>
          <w:sz w:val="22"/>
          <w:szCs w:val="20"/>
          <w:lang w:eastAsia="en-US"/>
        </w:rPr>
        <w:t>togkonduktører</w:t>
      </w:r>
      <w:proofErr w:type="spellEnd"/>
      <w:r w:rsidRPr="0000576D">
        <w:rPr>
          <w:rFonts w:asciiTheme="minorHAnsi" w:hAnsiTheme="minorHAnsi" w:cstheme="minorHAnsi"/>
          <w:sz w:val="22"/>
          <w:szCs w:val="20"/>
          <w:lang w:eastAsia="en-US"/>
        </w:rPr>
        <w:t xml:space="preserve"> og kontrollører om bord i tog.</w:t>
      </w:r>
    </w:p>
    <w:p w14:paraId="34CF5765" w14:textId="707BD724" w:rsidR="00C02BEF" w:rsidRPr="0000576D" w:rsidRDefault="00F7108B" w:rsidP="00F7108B">
      <w:pPr>
        <w:pStyle w:val="font-claude-response-body"/>
        <w:rPr>
          <w:rFonts w:asciiTheme="minorHAnsi" w:hAnsiTheme="minorHAnsi" w:cstheme="minorHAnsi"/>
          <w:sz w:val="22"/>
          <w:szCs w:val="20"/>
          <w:lang w:eastAsia="en-US"/>
        </w:rPr>
      </w:pPr>
      <w:r w:rsidRPr="0000576D">
        <w:rPr>
          <w:rFonts w:asciiTheme="minorHAnsi" w:hAnsiTheme="minorHAnsi" w:cstheme="minorHAnsi"/>
          <w:sz w:val="22"/>
          <w:szCs w:val="20"/>
          <w:lang w:eastAsia="en-US"/>
        </w:rPr>
        <w:t>Dette dokumentet gir en overordnet beskrivelse av Enturs behov og de forventninger Entur har til funksjonalitet, leveranse, support og vedlikehold av løsningen.</w:t>
      </w:r>
    </w:p>
    <w:p w14:paraId="33C1530B" w14:textId="29E89239" w:rsidR="00C02BEF" w:rsidRPr="00C02BEF" w:rsidRDefault="00C02BEF" w:rsidP="00C02BEF">
      <w:pPr>
        <w:pStyle w:val="Heading2"/>
        <w:ind w:left="576"/>
        <w:rPr>
          <w:rFonts w:asciiTheme="minorHAnsi" w:eastAsia="MS Mincho" w:hAnsiTheme="minorHAnsi" w:cstheme="minorBidi"/>
          <w:lang w:val="nb-NO"/>
        </w:rPr>
      </w:pPr>
      <w:r w:rsidRPr="00C02BEF">
        <w:rPr>
          <w:rFonts w:asciiTheme="minorHAnsi" w:eastAsia="MS Mincho" w:hAnsiTheme="minorHAnsi" w:cstheme="minorBidi"/>
          <w:lang w:val="nb-NO"/>
        </w:rPr>
        <w:t>Definisjoner</w:t>
      </w:r>
    </w:p>
    <w:p w14:paraId="4136DF06" w14:textId="77777777" w:rsidR="00A813DC" w:rsidRPr="0000576D" w:rsidRDefault="00A813DC" w:rsidP="00A813DC">
      <w:pPr>
        <w:pStyle w:val="font-claude-response-body"/>
        <w:numPr>
          <w:ilvl w:val="0"/>
          <w:numId w:val="16"/>
        </w:numPr>
        <w:rPr>
          <w:rFonts w:asciiTheme="minorHAnsi" w:hAnsiTheme="minorHAnsi" w:cstheme="minorHAnsi"/>
          <w:sz w:val="22"/>
          <w:szCs w:val="22"/>
        </w:rPr>
      </w:pPr>
      <w:r w:rsidRPr="0000576D">
        <w:rPr>
          <w:rStyle w:val="Strong"/>
          <w:rFonts w:asciiTheme="minorHAnsi" w:hAnsiTheme="minorHAnsi" w:cstheme="minorHAnsi"/>
          <w:sz w:val="22"/>
          <w:szCs w:val="22"/>
        </w:rPr>
        <w:t>Ombordapp:</w:t>
      </w:r>
      <w:r w:rsidRPr="0000576D">
        <w:rPr>
          <w:rFonts w:asciiTheme="minorHAnsi" w:hAnsiTheme="minorHAnsi" w:cstheme="minorHAnsi"/>
          <w:sz w:val="22"/>
          <w:szCs w:val="22"/>
        </w:rPr>
        <w:t xml:space="preserve"> Android-basert app utviklet av Entur for konduktører og kontrollører, med støtte for bl.a. salg og kontroll av billetter</w:t>
      </w:r>
    </w:p>
    <w:p w14:paraId="7116C843" w14:textId="394894AF" w:rsidR="00A813DC" w:rsidRPr="0000576D" w:rsidRDefault="00A813DC" w:rsidP="00A813DC">
      <w:pPr>
        <w:pStyle w:val="font-claude-response-body"/>
        <w:numPr>
          <w:ilvl w:val="0"/>
          <w:numId w:val="16"/>
        </w:numPr>
        <w:rPr>
          <w:rFonts w:asciiTheme="minorHAnsi" w:hAnsiTheme="minorHAnsi" w:cstheme="minorBidi"/>
          <w:sz w:val="22"/>
          <w:szCs w:val="22"/>
        </w:rPr>
      </w:pPr>
      <w:r w:rsidRPr="5F3C800F">
        <w:rPr>
          <w:rStyle w:val="Strong"/>
          <w:rFonts w:asciiTheme="minorHAnsi" w:hAnsiTheme="minorHAnsi" w:cstheme="minorBidi"/>
          <w:sz w:val="22"/>
          <w:szCs w:val="22"/>
        </w:rPr>
        <w:t>MT:</w:t>
      </w:r>
      <w:r w:rsidRPr="5F3C800F">
        <w:rPr>
          <w:rFonts w:asciiTheme="minorHAnsi" w:hAnsiTheme="minorHAnsi" w:cstheme="minorBidi"/>
          <w:sz w:val="22"/>
          <w:szCs w:val="22"/>
        </w:rPr>
        <w:t xml:space="preserve"> </w:t>
      </w:r>
      <w:r w:rsidR="00AA1EFC" w:rsidRPr="00AA1EFC">
        <w:rPr>
          <w:rFonts w:asciiTheme="minorHAnsi" w:hAnsiTheme="minorHAnsi" w:cstheme="minorBidi"/>
          <w:sz w:val="22"/>
          <w:szCs w:val="22"/>
        </w:rPr>
        <w:t xml:space="preserve">Mobile </w:t>
      </w:r>
      <w:r w:rsidR="00F34962">
        <w:rPr>
          <w:rFonts w:asciiTheme="minorHAnsi" w:hAnsiTheme="minorHAnsi" w:cstheme="minorBidi"/>
          <w:sz w:val="22"/>
          <w:szCs w:val="22"/>
        </w:rPr>
        <w:t>T</w:t>
      </w:r>
      <w:r w:rsidRPr="5F3C800F">
        <w:rPr>
          <w:rFonts w:asciiTheme="minorHAnsi" w:hAnsiTheme="minorHAnsi" w:cstheme="minorBidi"/>
          <w:sz w:val="22"/>
          <w:szCs w:val="22"/>
        </w:rPr>
        <w:t>erminaler</w:t>
      </w:r>
      <w:r w:rsidR="00AA1EFC" w:rsidRPr="00AA1EFC">
        <w:rPr>
          <w:rFonts w:asciiTheme="minorHAnsi" w:hAnsiTheme="minorHAnsi" w:cstheme="minorBidi"/>
          <w:sz w:val="22"/>
          <w:szCs w:val="22"/>
        </w:rPr>
        <w:t>/håndholdte Android enheter som konduktørene benytter til ombordapp</w:t>
      </w:r>
      <w:r w:rsidRPr="5F3C800F">
        <w:rPr>
          <w:rFonts w:asciiTheme="minorHAnsi" w:hAnsiTheme="minorHAnsi" w:cstheme="minorBidi"/>
          <w:sz w:val="22"/>
          <w:szCs w:val="22"/>
        </w:rPr>
        <w:t xml:space="preserve">.  </w:t>
      </w:r>
    </w:p>
    <w:p w14:paraId="120D9F70" w14:textId="7BE99711" w:rsidR="00A813DC" w:rsidRPr="0000576D" w:rsidRDefault="00A813DC" w:rsidP="00A813DC">
      <w:pPr>
        <w:pStyle w:val="font-claude-response-body"/>
        <w:numPr>
          <w:ilvl w:val="0"/>
          <w:numId w:val="16"/>
        </w:numPr>
        <w:rPr>
          <w:rFonts w:asciiTheme="minorHAnsi" w:hAnsiTheme="minorHAnsi" w:cstheme="minorHAnsi"/>
          <w:sz w:val="22"/>
          <w:szCs w:val="22"/>
        </w:rPr>
      </w:pPr>
      <w:r w:rsidRPr="0000576D">
        <w:rPr>
          <w:rStyle w:val="Strong"/>
          <w:rFonts w:asciiTheme="minorHAnsi" w:hAnsiTheme="minorHAnsi" w:cstheme="minorHAnsi"/>
          <w:sz w:val="22"/>
          <w:szCs w:val="22"/>
        </w:rPr>
        <w:t>Betalingsterminal:</w:t>
      </w:r>
      <w:r w:rsidRPr="0000576D">
        <w:rPr>
          <w:rFonts w:asciiTheme="minorHAnsi" w:hAnsiTheme="minorHAnsi" w:cstheme="minorHAnsi"/>
          <w:sz w:val="22"/>
          <w:szCs w:val="22"/>
        </w:rPr>
        <w:t xml:space="preserve"> Den fysiske enheten som er gjenstand for denne anskaffelsen – en frittstående </w:t>
      </w:r>
      <w:r w:rsidR="007905BB">
        <w:rPr>
          <w:rFonts w:asciiTheme="minorHAnsi" w:hAnsiTheme="minorHAnsi" w:cstheme="minorHAnsi"/>
          <w:sz w:val="22"/>
          <w:szCs w:val="22"/>
        </w:rPr>
        <w:t>betalings</w:t>
      </w:r>
      <w:r w:rsidRPr="0000576D">
        <w:rPr>
          <w:rFonts w:asciiTheme="minorHAnsi" w:hAnsiTheme="minorHAnsi" w:cstheme="minorHAnsi"/>
          <w:sz w:val="22"/>
          <w:szCs w:val="22"/>
        </w:rPr>
        <w:t xml:space="preserve">terminal for kortbetaling </w:t>
      </w:r>
      <w:r w:rsidR="00684896">
        <w:rPr>
          <w:rFonts w:asciiTheme="minorHAnsi" w:hAnsiTheme="minorHAnsi" w:cstheme="minorHAnsi"/>
          <w:sz w:val="22"/>
          <w:szCs w:val="22"/>
        </w:rPr>
        <w:t>med integrert skriver</w:t>
      </w:r>
      <w:r w:rsidR="00B26244">
        <w:rPr>
          <w:rFonts w:asciiTheme="minorHAnsi" w:hAnsiTheme="minorHAnsi" w:cstheme="minorHAnsi"/>
          <w:sz w:val="22"/>
          <w:szCs w:val="22"/>
        </w:rPr>
        <w:t>.</w:t>
      </w:r>
    </w:p>
    <w:p w14:paraId="2FAA5126" w14:textId="5FC82935" w:rsidR="00A813DC" w:rsidRPr="0000576D" w:rsidRDefault="00A813DC" w:rsidP="00A813DC">
      <w:pPr>
        <w:pStyle w:val="font-claude-response-body"/>
        <w:numPr>
          <w:ilvl w:val="0"/>
          <w:numId w:val="16"/>
        </w:numPr>
        <w:rPr>
          <w:rFonts w:asciiTheme="minorHAnsi" w:hAnsiTheme="minorHAnsi" w:cstheme="minorHAnsi"/>
          <w:sz w:val="22"/>
          <w:szCs w:val="22"/>
        </w:rPr>
      </w:pPr>
      <w:r w:rsidRPr="0000576D">
        <w:rPr>
          <w:rStyle w:val="Strong"/>
          <w:rFonts w:asciiTheme="minorHAnsi" w:hAnsiTheme="minorHAnsi" w:cstheme="minorHAnsi"/>
          <w:sz w:val="22"/>
          <w:szCs w:val="22"/>
        </w:rPr>
        <w:t>Sluttbruker:</w:t>
      </w:r>
      <w:r w:rsidRPr="0000576D">
        <w:rPr>
          <w:rFonts w:asciiTheme="minorHAnsi" w:hAnsiTheme="minorHAnsi" w:cstheme="minorHAnsi"/>
          <w:sz w:val="22"/>
          <w:szCs w:val="22"/>
        </w:rPr>
        <w:t xml:space="preserve"> Personell om bord i tog som benytter </w:t>
      </w:r>
      <w:r w:rsidR="00121DC3">
        <w:rPr>
          <w:rFonts w:asciiTheme="minorHAnsi" w:hAnsiTheme="minorHAnsi" w:cstheme="minorHAnsi"/>
          <w:sz w:val="22"/>
          <w:szCs w:val="22"/>
        </w:rPr>
        <w:t>betalings</w:t>
      </w:r>
      <w:r w:rsidRPr="0000576D">
        <w:rPr>
          <w:rFonts w:asciiTheme="minorHAnsi" w:hAnsiTheme="minorHAnsi" w:cstheme="minorHAnsi"/>
          <w:sz w:val="22"/>
          <w:szCs w:val="22"/>
        </w:rPr>
        <w:t>terminalen, dvs. konduktører og kontrollører.</w:t>
      </w:r>
    </w:p>
    <w:p w14:paraId="33F7E0E4" w14:textId="77777777" w:rsidR="00A813DC" w:rsidRPr="0000576D" w:rsidRDefault="00A813DC" w:rsidP="00A813DC">
      <w:pPr>
        <w:pStyle w:val="font-claude-response-body"/>
        <w:numPr>
          <w:ilvl w:val="0"/>
          <w:numId w:val="16"/>
        </w:numPr>
        <w:rPr>
          <w:rFonts w:asciiTheme="minorHAnsi" w:hAnsiTheme="minorHAnsi" w:cstheme="minorHAnsi"/>
          <w:sz w:val="22"/>
          <w:szCs w:val="22"/>
        </w:rPr>
      </w:pPr>
      <w:r w:rsidRPr="0000576D">
        <w:rPr>
          <w:rStyle w:val="Strong"/>
          <w:rFonts w:asciiTheme="minorHAnsi" w:hAnsiTheme="minorHAnsi" w:cstheme="minorHAnsi"/>
          <w:sz w:val="22"/>
          <w:szCs w:val="22"/>
        </w:rPr>
        <w:t>Reisende:</w:t>
      </w:r>
      <w:r w:rsidRPr="0000576D">
        <w:rPr>
          <w:rFonts w:asciiTheme="minorHAnsi" w:hAnsiTheme="minorHAnsi" w:cstheme="minorHAnsi"/>
          <w:sz w:val="22"/>
          <w:szCs w:val="22"/>
        </w:rPr>
        <w:t xml:space="preserve"> Reisende om bord på tog som interagerer med konduktør/kontrollør. I denne sammenheng tenkt mest i situasjoner ved betaling av reiserettighet eller kontrollgebyr. Ved eventuell inntasting av PIN-kode kan den reisende også sees på som en sluttbruker av betalingsterminalen. </w:t>
      </w:r>
    </w:p>
    <w:p w14:paraId="477B6C9C" w14:textId="491286BA" w:rsidR="00A813DC" w:rsidRPr="0000576D" w:rsidRDefault="00A813DC" w:rsidP="00A813DC">
      <w:pPr>
        <w:pStyle w:val="font-claude-response-body"/>
        <w:numPr>
          <w:ilvl w:val="0"/>
          <w:numId w:val="16"/>
        </w:numPr>
        <w:rPr>
          <w:rFonts w:asciiTheme="minorHAnsi" w:hAnsiTheme="minorHAnsi" w:cstheme="minorHAnsi"/>
          <w:sz w:val="22"/>
          <w:szCs w:val="22"/>
        </w:rPr>
      </w:pPr>
      <w:r w:rsidRPr="0000576D">
        <w:rPr>
          <w:rStyle w:val="Strong"/>
          <w:rFonts w:asciiTheme="minorHAnsi" w:hAnsiTheme="minorHAnsi" w:cstheme="minorHAnsi"/>
          <w:sz w:val="22"/>
          <w:szCs w:val="22"/>
        </w:rPr>
        <w:t>Løsning/løsningen:</w:t>
      </w:r>
      <w:r w:rsidRPr="0000576D">
        <w:rPr>
          <w:rFonts w:asciiTheme="minorHAnsi" w:hAnsiTheme="minorHAnsi" w:cstheme="minorHAnsi"/>
          <w:sz w:val="22"/>
          <w:szCs w:val="22"/>
        </w:rPr>
        <w:t xml:space="preserve"> Leverandørens foreslåtte betalingsterminal med tilhørende programvare og tjenester som svar på denne utlysningen</w:t>
      </w:r>
      <w:r w:rsidR="006A119E">
        <w:rPr>
          <w:rFonts w:asciiTheme="minorHAnsi" w:hAnsiTheme="minorHAnsi" w:cstheme="minorHAnsi"/>
          <w:sz w:val="22"/>
          <w:szCs w:val="22"/>
        </w:rPr>
        <w:t>.</w:t>
      </w:r>
    </w:p>
    <w:p w14:paraId="05FED5BC" w14:textId="799D75E3" w:rsidR="004E55EA" w:rsidRPr="00467452" w:rsidRDefault="004E55EA" w:rsidP="00370281">
      <w:pPr>
        <w:pStyle w:val="Heading2"/>
        <w:ind w:left="576"/>
        <w:rPr>
          <w:rFonts w:asciiTheme="minorHAnsi" w:eastAsia="MS Mincho" w:hAnsiTheme="minorHAnsi" w:cstheme="minorHAnsi"/>
          <w:lang w:val="nb-NO"/>
        </w:rPr>
      </w:pPr>
      <w:r w:rsidRPr="00467452">
        <w:rPr>
          <w:rFonts w:asciiTheme="minorHAnsi" w:eastAsia="MS Mincho" w:hAnsiTheme="minorHAnsi" w:cstheme="minorHAnsi"/>
          <w:lang w:val="nb-NO"/>
        </w:rPr>
        <w:t>Kravtyper</w:t>
      </w:r>
    </w:p>
    <w:p w14:paraId="1C5A371C" w14:textId="13D42BF9" w:rsidR="004E55EA" w:rsidRPr="00467452" w:rsidRDefault="004E55EA" w:rsidP="00370281">
      <w:pPr>
        <w:spacing w:after="120"/>
        <w:ind w:right="-1247"/>
        <w:jc w:val="left"/>
        <w:rPr>
          <w:rFonts w:cstheme="minorHAnsi"/>
        </w:rPr>
      </w:pPr>
      <w:r w:rsidRPr="00467452">
        <w:rPr>
          <w:rFonts w:cstheme="minorHAnsi"/>
        </w:rPr>
        <w:t xml:space="preserve">Det er i det følgende benyttet kravtabeller med nummererte krav. Tabellene som benyttes i dokumentet </w:t>
      </w:r>
      <w:r w:rsidR="00FC729B" w:rsidRPr="009C79EE">
        <w:rPr>
          <w:rFonts w:cstheme="minorHAnsi"/>
        </w:rPr>
        <w:t>kommer frem</w:t>
      </w:r>
      <w:r w:rsidRPr="00467452">
        <w:rPr>
          <w:rFonts w:cstheme="minorHAnsi"/>
        </w:rPr>
        <w:t xml:space="preserve"> under: </w:t>
      </w:r>
    </w:p>
    <w:tbl>
      <w:tblPr>
        <w:tblW w:w="5658" w:type="pct"/>
        <w:tblBorders>
          <w:top w:val="single" w:sz="4" w:space="0" w:color="000000" w:themeColor="text1"/>
          <w:left w:val="single" w:sz="4" w:space="0" w:color="000000" w:themeColor="text1"/>
          <w:bottom w:val="single" w:sz="4" w:space="0" w:color="000000" w:themeColor="text1"/>
          <w:right w:val="single" w:sz="4" w:space="0" w:color="auto"/>
          <w:insideH w:val="single" w:sz="4" w:space="0" w:color="000000" w:themeColor="text1"/>
          <w:insideV w:val="single" w:sz="4" w:space="0" w:color="000000" w:themeColor="text1"/>
        </w:tblBorders>
        <w:tblLook w:val="0000" w:firstRow="0" w:lastRow="0" w:firstColumn="0" w:lastColumn="0" w:noHBand="0" w:noVBand="0"/>
      </w:tblPr>
      <w:tblGrid>
        <w:gridCol w:w="459"/>
        <w:gridCol w:w="6206"/>
        <w:gridCol w:w="2059"/>
        <w:gridCol w:w="1477"/>
      </w:tblGrid>
      <w:tr w:rsidR="004E55EA" w:rsidRPr="00467452" w14:paraId="6848C54F" w14:textId="77777777" w:rsidTr="00F659C1">
        <w:trPr>
          <w:cantSplit/>
          <w:trHeight w:val="300"/>
          <w:tblHeader/>
        </w:trPr>
        <w:tc>
          <w:tcPr>
            <w:tcW w:w="5000" w:type="pct"/>
            <w:gridSpan w:val="4"/>
            <w:shd w:val="clear" w:color="auto" w:fill="D9D9D9" w:themeFill="background1" w:themeFillShade="D9"/>
          </w:tcPr>
          <w:p w14:paraId="4C00EE49" w14:textId="77777777" w:rsidR="004E55EA" w:rsidRPr="00467452" w:rsidRDefault="004E55EA" w:rsidP="00370281">
            <w:pPr>
              <w:snapToGrid w:val="0"/>
              <w:jc w:val="left"/>
              <w:rPr>
                <w:rFonts w:cstheme="minorHAnsi"/>
                <w:b/>
              </w:rPr>
            </w:pPr>
            <w:r w:rsidRPr="00467452">
              <w:rPr>
                <w:rFonts w:cstheme="minorHAnsi"/>
                <w:b/>
              </w:rPr>
              <w:t>Kundens krav</w:t>
            </w:r>
          </w:p>
        </w:tc>
      </w:tr>
      <w:tr w:rsidR="004E55EA" w:rsidRPr="00467452" w14:paraId="5B2E8D16" w14:textId="77777777" w:rsidTr="00F659C1">
        <w:trPr>
          <w:cantSplit/>
          <w:trHeight w:val="300"/>
          <w:tblHeader/>
        </w:trPr>
        <w:tc>
          <w:tcPr>
            <w:tcW w:w="225" w:type="pct"/>
            <w:shd w:val="clear" w:color="auto" w:fill="D9D9D9" w:themeFill="background1" w:themeFillShade="D9"/>
          </w:tcPr>
          <w:p w14:paraId="4AC653BF" w14:textId="77777777" w:rsidR="004E55EA" w:rsidRPr="00467452" w:rsidRDefault="004E55EA" w:rsidP="00370281">
            <w:pPr>
              <w:snapToGrid w:val="0"/>
              <w:jc w:val="left"/>
              <w:rPr>
                <w:rFonts w:cstheme="minorHAnsi"/>
                <w:b/>
              </w:rPr>
            </w:pPr>
            <w:proofErr w:type="spellStart"/>
            <w:r w:rsidRPr="00467452">
              <w:rPr>
                <w:rFonts w:cstheme="minorHAnsi"/>
                <w:b/>
              </w:rPr>
              <w:t>Nr</w:t>
            </w:r>
            <w:proofErr w:type="spellEnd"/>
          </w:p>
        </w:tc>
        <w:tc>
          <w:tcPr>
            <w:tcW w:w="3042" w:type="pct"/>
            <w:shd w:val="clear" w:color="auto" w:fill="D9D9D9" w:themeFill="background1" w:themeFillShade="D9"/>
          </w:tcPr>
          <w:p w14:paraId="35879D61" w14:textId="77777777" w:rsidR="004E55EA" w:rsidRPr="00467452" w:rsidRDefault="004E55EA" w:rsidP="00370281">
            <w:pPr>
              <w:snapToGrid w:val="0"/>
              <w:jc w:val="left"/>
              <w:rPr>
                <w:rFonts w:cstheme="minorHAnsi"/>
                <w:b/>
              </w:rPr>
            </w:pPr>
            <w:r w:rsidRPr="00467452">
              <w:rPr>
                <w:rFonts w:cstheme="minorHAnsi"/>
                <w:b/>
              </w:rPr>
              <w:t>Beskrivelse</w:t>
            </w:r>
          </w:p>
        </w:tc>
        <w:tc>
          <w:tcPr>
            <w:tcW w:w="1009" w:type="pct"/>
            <w:shd w:val="clear" w:color="auto" w:fill="D9D9D9" w:themeFill="background1" w:themeFillShade="D9"/>
          </w:tcPr>
          <w:p w14:paraId="01293531" w14:textId="77777777" w:rsidR="00B30BF0" w:rsidRPr="00467452" w:rsidRDefault="00B30BF0" w:rsidP="00B30BF0">
            <w:pPr>
              <w:snapToGrid w:val="0"/>
              <w:jc w:val="left"/>
              <w:rPr>
                <w:rFonts w:cstheme="minorHAnsi"/>
                <w:b/>
              </w:rPr>
            </w:pPr>
            <w:r w:rsidRPr="00467452">
              <w:rPr>
                <w:rFonts w:cstheme="minorHAnsi"/>
                <w:b/>
              </w:rPr>
              <w:t>Type krav</w:t>
            </w:r>
          </w:p>
          <w:p w14:paraId="2EAD67A8" w14:textId="7E46E76D" w:rsidR="004E55EA" w:rsidRPr="00467452" w:rsidRDefault="004E55EA" w:rsidP="00370281">
            <w:pPr>
              <w:snapToGrid w:val="0"/>
              <w:jc w:val="left"/>
              <w:rPr>
                <w:rFonts w:cstheme="minorHAnsi"/>
                <w:b/>
              </w:rPr>
            </w:pPr>
          </w:p>
        </w:tc>
        <w:tc>
          <w:tcPr>
            <w:tcW w:w="724" w:type="pct"/>
            <w:shd w:val="clear" w:color="auto" w:fill="D9D9D9" w:themeFill="background1" w:themeFillShade="D9"/>
          </w:tcPr>
          <w:p w14:paraId="4D6E7491" w14:textId="4E714C5F" w:rsidR="004E55EA" w:rsidRPr="00467452" w:rsidRDefault="00B30BF0" w:rsidP="00370281">
            <w:pPr>
              <w:snapToGrid w:val="0"/>
              <w:jc w:val="left"/>
              <w:rPr>
                <w:rFonts w:cstheme="minorHAnsi"/>
                <w:b/>
              </w:rPr>
            </w:pPr>
            <w:r>
              <w:rPr>
                <w:rFonts w:cstheme="minorHAnsi"/>
                <w:b/>
              </w:rPr>
              <w:t>Besvarelse</w:t>
            </w:r>
          </w:p>
          <w:p w14:paraId="217AC508" w14:textId="77777777" w:rsidR="004E55EA" w:rsidRPr="00467452" w:rsidRDefault="004E55EA" w:rsidP="00370281">
            <w:pPr>
              <w:jc w:val="left"/>
              <w:rPr>
                <w:rFonts w:cstheme="minorHAnsi"/>
                <w:b/>
              </w:rPr>
            </w:pPr>
          </w:p>
        </w:tc>
      </w:tr>
      <w:tr w:rsidR="004E55EA" w:rsidRPr="00467452" w14:paraId="41FF26B1" w14:textId="77777777" w:rsidTr="00F659C1">
        <w:trPr>
          <w:cantSplit/>
          <w:trHeight w:val="300"/>
        </w:trPr>
        <w:tc>
          <w:tcPr>
            <w:tcW w:w="225" w:type="pct"/>
          </w:tcPr>
          <w:p w14:paraId="23E75C96" w14:textId="77777777" w:rsidR="004E55EA" w:rsidRPr="00467452" w:rsidRDefault="004E55EA" w:rsidP="00370281">
            <w:pPr>
              <w:pStyle w:val="Tabell"/>
              <w:rPr>
                <w:rFonts w:cstheme="minorHAnsi"/>
              </w:rPr>
            </w:pPr>
          </w:p>
        </w:tc>
        <w:tc>
          <w:tcPr>
            <w:tcW w:w="3042" w:type="pct"/>
          </w:tcPr>
          <w:p w14:paraId="7DD7A6ED" w14:textId="77777777" w:rsidR="004E55EA" w:rsidRPr="00467452" w:rsidRDefault="004E55EA" w:rsidP="00370281">
            <w:pPr>
              <w:pStyle w:val="Tabell"/>
              <w:rPr>
                <w:rFonts w:cstheme="minorHAnsi"/>
              </w:rPr>
            </w:pPr>
          </w:p>
        </w:tc>
        <w:tc>
          <w:tcPr>
            <w:tcW w:w="1009" w:type="pct"/>
          </w:tcPr>
          <w:p w14:paraId="552BDA64" w14:textId="77777777" w:rsidR="004E55EA" w:rsidRPr="00467452" w:rsidRDefault="004E55EA" w:rsidP="00370281">
            <w:pPr>
              <w:pStyle w:val="Tabell"/>
              <w:rPr>
                <w:rFonts w:cstheme="minorHAnsi"/>
              </w:rPr>
            </w:pPr>
          </w:p>
        </w:tc>
        <w:tc>
          <w:tcPr>
            <w:tcW w:w="724" w:type="pct"/>
          </w:tcPr>
          <w:p w14:paraId="0E6617C1" w14:textId="77777777" w:rsidR="004E55EA" w:rsidRPr="00467452" w:rsidRDefault="004E55EA" w:rsidP="00370281">
            <w:pPr>
              <w:pStyle w:val="Tabell"/>
              <w:rPr>
                <w:rFonts w:cstheme="minorHAnsi"/>
                <w:b/>
              </w:rPr>
            </w:pPr>
          </w:p>
        </w:tc>
      </w:tr>
    </w:tbl>
    <w:p w14:paraId="44BE7062" w14:textId="16F890A1" w:rsidR="006B3F39" w:rsidRPr="00467452" w:rsidRDefault="004D66F2" w:rsidP="00370281">
      <w:pPr>
        <w:pStyle w:val="BodyText"/>
        <w:ind w:right="-1247"/>
        <w:jc w:val="left"/>
        <w:rPr>
          <w:rFonts w:cstheme="minorHAnsi"/>
        </w:rPr>
      </w:pPr>
      <w:r>
        <w:rPr>
          <w:rFonts w:cstheme="minorHAnsi"/>
        </w:rPr>
        <w:br/>
      </w:r>
      <w:r w:rsidR="00456616" w:rsidRPr="00467452">
        <w:rPr>
          <w:rFonts w:cstheme="minorHAnsi"/>
        </w:rPr>
        <w:t xml:space="preserve">Forklaring til elementer i tabell følger: </w:t>
      </w:r>
    </w:p>
    <w:p w14:paraId="717BAAC3" w14:textId="77777777" w:rsidR="004E55EA" w:rsidRPr="00467452" w:rsidRDefault="004E55EA" w:rsidP="00370281">
      <w:pPr>
        <w:ind w:left="2410" w:hanging="2410"/>
        <w:jc w:val="left"/>
        <w:rPr>
          <w:rFonts w:cstheme="minorHAnsi"/>
        </w:rPr>
      </w:pPr>
      <w:r w:rsidRPr="00467452">
        <w:rPr>
          <w:rFonts w:cstheme="minorHAnsi"/>
        </w:rPr>
        <w:t>Nr.:</w:t>
      </w:r>
      <w:r w:rsidRPr="00467452">
        <w:rPr>
          <w:rFonts w:cstheme="minorHAnsi"/>
        </w:rPr>
        <w:tab/>
        <w:t>Kravpunktets unike løpenummer</w:t>
      </w:r>
    </w:p>
    <w:p w14:paraId="3052F161" w14:textId="77777777" w:rsidR="004E55EA" w:rsidRDefault="004E55EA" w:rsidP="00370281">
      <w:pPr>
        <w:ind w:left="2410" w:hanging="2410"/>
        <w:jc w:val="left"/>
        <w:rPr>
          <w:rFonts w:cstheme="minorHAnsi"/>
        </w:rPr>
      </w:pPr>
      <w:r w:rsidRPr="00467452">
        <w:rPr>
          <w:rFonts w:cstheme="minorHAnsi"/>
        </w:rPr>
        <w:t>Beskrivelse:</w:t>
      </w:r>
      <w:r w:rsidRPr="00467452">
        <w:rPr>
          <w:rFonts w:cstheme="minorHAnsi"/>
        </w:rPr>
        <w:tab/>
        <w:t>Tekst som beskriver kravet</w:t>
      </w:r>
    </w:p>
    <w:p w14:paraId="18B5C460" w14:textId="3AAA2056" w:rsidR="00B30BF0" w:rsidRPr="00467452" w:rsidRDefault="00B30BF0" w:rsidP="00370281">
      <w:pPr>
        <w:ind w:left="2410" w:hanging="2410"/>
        <w:jc w:val="left"/>
        <w:rPr>
          <w:rFonts w:cstheme="minorHAnsi"/>
        </w:rPr>
      </w:pPr>
      <w:r w:rsidRPr="00467452">
        <w:rPr>
          <w:rFonts w:cstheme="minorHAnsi"/>
        </w:rPr>
        <w:t>Type krav:</w:t>
      </w:r>
      <w:r w:rsidRPr="00467452">
        <w:rPr>
          <w:rFonts w:cstheme="minorHAnsi"/>
        </w:rPr>
        <w:tab/>
        <w:t>Se tabell nedenfor</w:t>
      </w:r>
    </w:p>
    <w:p w14:paraId="26A87D24" w14:textId="42E6D77B" w:rsidR="00B70A1B" w:rsidRPr="00467452" w:rsidRDefault="00B30BF0" w:rsidP="00B30BF0">
      <w:pPr>
        <w:ind w:left="2410" w:hanging="2410"/>
        <w:jc w:val="left"/>
        <w:rPr>
          <w:rFonts w:cstheme="minorHAnsi"/>
        </w:rPr>
      </w:pPr>
      <w:r>
        <w:rPr>
          <w:rFonts w:cstheme="minorHAnsi"/>
        </w:rPr>
        <w:t>Besvarelse</w:t>
      </w:r>
      <w:r w:rsidR="00E700FA" w:rsidRPr="00467452">
        <w:rPr>
          <w:rFonts w:cstheme="minorHAnsi"/>
        </w:rPr>
        <w:tab/>
      </w:r>
      <w:r>
        <w:rPr>
          <w:rFonts w:cstheme="minorHAnsi"/>
        </w:rPr>
        <w:t>Leverandørens angivelse</w:t>
      </w:r>
      <w:r>
        <w:rPr>
          <w:rFonts w:cstheme="minorHAnsi"/>
        </w:rPr>
        <w:br/>
      </w:r>
    </w:p>
    <w:tbl>
      <w:tblPr>
        <w:tblW w:w="9990" w:type="dxa"/>
        <w:tblInd w:w="70" w:type="dxa"/>
        <w:tblLayout w:type="fixed"/>
        <w:tblCellMar>
          <w:left w:w="70" w:type="dxa"/>
          <w:right w:w="70" w:type="dxa"/>
        </w:tblCellMar>
        <w:tblLook w:val="0000" w:firstRow="0" w:lastRow="0" w:firstColumn="0" w:lastColumn="0" w:noHBand="0" w:noVBand="0"/>
      </w:tblPr>
      <w:tblGrid>
        <w:gridCol w:w="2127"/>
        <w:gridCol w:w="7863"/>
      </w:tblGrid>
      <w:tr w:rsidR="004E55EA" w:rsidRPr="00467452" w14:paraId="1586894D" w14:textId="77777777" w:rsidTr="65BC39B7">
        <w:trPr>
          <w:trHeight w:val="340"/>
        </w:trPr>
        <w:tc>
          <w:tcPr>
            <w:tcW w:w="2127"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D122B5A" w14:textId="77777777" w:rsidR="004E55EA" w:rsidRPr="00467452" w:rsidRDefault="004E55EA" w:rsidP="00370281">
            <w:pPr>
              <w:pStyle w:val="Tabell"/>
              <w:rPr>
                <w:rFonts w:cstheme="minorHAnsi"/>
                <w:b/>
              </w:rPr>
            </w:pPr>
            <w:r w:rsidRPr="00467452">
              <w:rPr>
                <w:rFonts w:cstheme="minorHAnsi"/>
                <w:b/>
              </w:rPr>
              <w:t>Absolutte krav (A)</w:t>
            </w:r>
          </w:p>
        </w:tc>
        <w:tc>
          <w:tcPr>
            <w:tcW w:w="78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AB9D27" w14:textId="77777777" w:rsidR="004E55EA" w:rsidRPr="00467452" w:rsidRDefault="004E55EA" w:rsidP="00370281">
            <w:pPr>
              <w:pStyle w:val="Tabell"/>
              <w:rPr>
                <w:rFonts w:cstheme="minorHAnsi"/>
              </w:rPr>
            </w:pPr>
            <w:r w:rsidRPr="00467452">
              <w:rPr>
                <w:rFonts w:cstheme="minorHAnsi"/>
              </w:rPr>
              <w:t>Kravet er viktig og MÅ tilfredsstilles. Kravet er å anse som et minimumskrav.</w:t>
            </w:r>
            <w:r w:rsidR="7A8FD979" w:rsidRPr="00467452">
              <w:rPr>
                <w:rFonts w:cstheme="minorHAnsi"/>
              </w:rPr>
              <w:t xml:space="preserve"> </w:t>
            </w:r>
            <w:r w:rsidR="7D753A34" w:rsidRPr="00467452">
              <w:rPr>
                <w:rFonts w:cstheme="minorHAnsi"/>
              </w:rPr>
              <w:t>Svar på krav m</w:t>
            </w:r>
            <w:r w:rsidR="7A8FD979" w:rsidRPr="00467452">
              <w:rPr>
                <w:rFonts w:cstheme="minorHAnsi"/>
              </w:rPr>
              <w:t>å bekreftes JA eller NEI, eventuelle avvik må presiseres.</w:t>
            </w:r>
            <w:r w:rsidR="008B345F" w:rsidRPr="00467452">
              <w:rPr>
                <w:rFonts w:cstheme="minorHAnsi"/>
              </w:rPr>
              <w:t xml:space="preserve"> </w:t>
            </w:r>
          </w:p>
          <w:p w14:paraId="629D19DE" w14:textId="77777777" w:rsidR="003F7888" w:rsidRPr="00467452" w:rsidRDefault="003F7888" w:rsidP="00370281">
            <w:pPr>
              <w:pStyle w:val="Tabell"/>
              <w:rPr>
                <w:rFonts w:cstheme="minorHAnsi"/>
              </w:rPr>
            </w:pPr>
          </w:p>
          <w:p w14:paraId="3D162497" w14:textId="678606C1" w:rsidR="003F7888" w:rsidRPr="00467452" w:rsidRDefault="003F7888" w:rsidP="00370281">
            <w:pPr>
              <w:pStyle w:val="Tabell"/>
              <w:rPr>
                <w:rFonts w:cstheme="minorHAnsi"/>
              </w:rPr>
            </w:pPr>
            <w:r w:rsidRPr="00467452">
              <w:rPr>
                <w:rFonts w:cstheme="minorHAnsi"/>
              </w:rPr>
              <w:t>Entur vi</w:t>
            </w:r>
            <w:r w:rsidR="0B89C3ED" w:rsidRPr="00467452">
              <w:rPr>
                <w:rFonts w:cstheme="minorHAnsi"/>
              </w:rPr>
              <w:t>l</w:t>
            </w:r>
            <w:r w:rsidRPr="00467452">
              <w:rPr>
                <w:rFonts w:cstheme="minorHAnsi"/>
              </w:rPr>
              <w:t xml:space="preserve"> i forbindelse med forhandlingene kunne etterspørre dokumentasjon for oppfyllelse av A-kravene for å sikre faktisk oppfyllelse.</w:t>
            </w:r>
          </w:p>
        </w:tc>
      </w:tr>
    </w:tbl>
    <w:p w14:paraId="550180CE" w14:textId="2E4B8C04" w:rsidR="004E55EA" w:rsidRPr="00467452" w:rsidRDefault="004E55EA" w:rsidP="00370281">
      <w:pPr>
        <w:pStyle w:val="Heading2"/>
        <w:ind w:left="576"/>
        <w:rPr>
          <w:rFonts w:asciiTheme="minorHAnsi" w:eastAsia="MS Mincho" w:hAnsiTheme="minorHAnsi" w:cstheme="minorHAnsi"/>
          <w:lang w:val="nb-NO"/>
        </w:rPr>
      </w:pPr>
      <w:r w:rsidRPr="00467452">
        <w:rPr>
          <w:rFonts w:asciiTheme="minorHAnsi" w:eastAsia="MS Mincho" w:hAnsiTheme="minorHAnsi" w:cstheme="minorHAnsi"/>
          <w:lang w:val="nb-NO"/>
        </w:rPr>
        <w:t>Leverandørens besvarelse</w:t>
      </w:r>
    </w:p>
    <w:p w14:paraId="41BEF053" w14:textId="3503CF66" w:rsidR="003D528E" w:rsidRPr="002771A3" w:rsidRDefault="004411EA" w:rsidP="00425F89">
      <w:pPr>
        <w:pStyle w:val="BodyText"/>
        <w:ind w:right="-1247"/>
        <w:jc w:val="left"/>
        <w:rPr>
          <w:rFonts w:cstheme="minorHAnsi"/>
        </w:rPr>
      </w:pPr>
      <w:r w:rsidRPr="002771A3">
        <w:rPr>
          <w:rFonts w:cstheme="minorHAnsi"/>
        </w:rPr>
        <w:t xml:space="preserve">Leverandøren skal fylle ut sitt svar på </w:t>
      </w:r>
      <w:r w:rsidR="0020619F" w:rsidRPr="002771A3">
        <w:rPr>
          <w:rFonts w:cstheme="minorHAnsi"/>
        </w:rPr>
        <w:t>hvert</w:t>
      </w:r>
      <w:r w:rsidRPr="002771A3">
        <w:rPr>
          <w:rFonts w:cstheme="minorHAnsi"/>
        </w:rPr>
        <w:t xml:space="preserve"> krav.</w:t>
      </w:r>
      <w:r w:rsidR="00626CB6" w:rsidRPr="002771A3">
        <w:rPr>
          <w:rFonts w:cstheme="minorHAnsi"/>
        </w:rPr>
        <w:t xml:space="preserve"> </w:t>
      </w:r>
      <w:r w:rsidR="00187380" w:rsidRPr="002771A3">
        <w:rPr>
          <w:rFonts w:cstheme="minorHAnsi"/>
        </w:rPr>
        <w:t>Entur ber om at leverandøren inngi</w:t>
      </w:r>
      <w:r w:rsidR="00425F89" w:rsidRPr="002771A3">
        <w:rPr>
          <w:rFonts w:cstheme="minorHAnsi"/>
        </w:rPr>
        <w:t>r et f</w:t>
      </w:r>
      <w:r w:rsidR="00626CB6" w:rsidRPr="002771A3">
        <w:rPr>
          <w:rFonts w:cstheme="minorHAnsi"/>
        </w:rPr>
        <w:t>erdig utfylt bilag 1</w:t>
      </w:r>
      <w:r w:rsidR="002771A3" w:rsidRPr="002771A3">
        <w:rPr>
          <w:rFonts w:cstheme="minorHAnsi"/>
        </w:rPr>
        <w:t>, med tittel</w:t>
      </w:r>
      <w:r w:rsidR="00626CB6" w:rsidRPr="002771A3">
        <w:rPr>
          <w:rFonts w:cstheme="minorHAnsi"/>
        </w:rPr>
        <w:t xml:space="preserve"> </w:t>
      </w:r>
      <w:r w:rsidR="00626CB6" w:rsidRPr="002771A3">
        <w:rPr>
          <w:rFonts w:cstheme="minorHAnsi"/>
          <w:b/>
        </w:rPr>
        <w:t xml:space="preserve">«Bilag </w:t>
      </w:r>
      <w:r w:rsidR="00F37FE9" w:rsidRPr="002771A3">
        <w:rPr>
          <w:rFonts w:cstheme="minorHAnsi"/>
          <w:b/>
          <w:bCs/>
        </w:rPr>
        <w:t>1a</w:t>
      </w:r>
      <w:r w:rsidR="00626CB6" w:rsidRPr="002771A3">
        <w:rPr>
          <w:rFonts w:cstheme="minorHAnsi"/>
          <w:b/>
        </w:rPr>
        <w:t xml:space="preserve"> – Leverandørens </w:t>
      </w:r>
      <w:r w:rsidR="00F37FE9" w:rsidRPr="002771A3">
        <w:rPr>
          <w:rFonts w:cstheme="minorHAnsi"/>
          <w:b/>
          <w:bCs/>
        </w:rPr>
        <w:t>svar på</w:t>
      </w:r>
      <w:r w:rsidR="00626CB6" w:rsidRPr="002771A3">
        <w:rPr>
          <w:rFonts w:cstheme="minorHAnsi"/>
          <w:b/>
        </w:rPr>
        <w:t xml:space="preserve"> kravspesifikasjon»</w:t>
      </w:r>
      <w:r w:rsidR="002771A3" w:rsidRPr="002771A3">
        <w:rPr>
          <w:rFonts w:cstheme="minorHAnsi"/>
          <w:b/>
        </w:rPr>
        <w:t>,</w:t>
      </w:r>
      <w:r w:rsidR="00626CB6" w:rsidRPr="002771A3">
        <w:rPr>
          <w:rFonts w:cstheme="minorHAnsi"/>
        </w:rPr>
        <w:t xml:space="preserve"> </w:t>
      </w:r>
      <w:r w:rsidR="00914411" w:rsidRPr="002771A3">
        <w:rPr>
          <w:rFonts w:cstheme="minorHAnsi"/>
        </w:rPr>
        <w:t>i forbindelse med</w:t>
      </w:r>
      <w:r w:rsidR="0020619F" w:rsidRPr="002771A3">
        <w:rPr>
          <w:rFonts w:cstheme="minorHAnsi"/>
        </w:rPr>
        <w:t xml:space="preserve"> innlevering</w:t>
      </w:r>
      <w:r w:rsidR="00720A03" w:rsidRPr="002771A3">
        <w:rPr>
          <w:rFonts w:cstheme="minorHAnsi"/>
        </w:rPr>
        <w:t xml:space="preserve"> av </w:t>
      </w:r>
      <w:r w:rsidR="0020619F" w:rsidRPr="002771A3">
        <w:rPr>
          <w:rFonts w:cstheme="minorHAnsi"/>
        </w:rPr>
        <w:t xml:space="preserve">tilbud. </w:t>
      </w:r>
    </w:p>
    <w:p w14:paraId="59AC8A58" w14:textId="0067585E" w:rsidR="001B08D4" w:rsidRPr="002771A3" w:rsidRDefault="003D528E" w:rsidP="00370281">
      <w:pPr>
        <w:pStyle w:val="BodyText"/>
        <w:ind w:right="-1247"/>
        <w:jc w:val="left"/>
        <w:rPr>
          <w:rFonts w:cstheme="minorHAnsi"/>
        </w:rPr>
      </w:pPr>
      <w:r w:rsidRPr="002771A3">
        <w:rPr>
          <w:rFonts w:cstheme="minorHAnsi"/>
        </w:rPr>
        <w:t xml:space="preserve">For </w:t>
      </w:r>
      <w:r w:rsidR="00F34DFC" w:rsidRPr="002771A3">
        <w:rPr>
          <w:rFonts w:cstheme="minorHAnsi"/>
        </w:rPr>
        <w:t xml:space="preserve">besvarelsen knyttet til punkt 5, 6 og 7 henvises </w:t>
      </w:r>
      <w:r w:rsidR="007A3F9C" w:rsidRPr="002771A3">
        <w:rPr>
          <w:rFonts w:cstheme="minorHAnsi"/>
        </w:rPr>
        <w:t>til</w:t>
      </w:r>
      <w:r w:rsidR="00577F1F" w:rsidRPr="002771A3">
        <w:rPr>
          <w:rFonts w:cstheme="minorHAnsi"/>
        </w:rPr>
        <w:t xml:space="preserve">byderen til å inngi sin besvarelse i separate bilag, se </w:t>
      </w:r>
      <w:r w:rsidR="004E58BF" w:rsidRPr="002771A3">
        <w:rPr>
          <w:rFonts w:cstheme="minorHAnsi"/>
        </w:rPr>
        <w:t>Bilag 4 til 6.</w:t>
      </w:r>
    </w:p>
    <w:p w14:paraId="085B3B63" w14:textId="0AB43BD0" w:rsidR="00584173" w:rsidRPr="009C79EE" w:rsidRDefault="004E55EA" w:rsidP="00370281">
      <w:pPr>
        <w:pStyle w:val="Heading1"/>
        <w:rPr>
          <w:rFonts w:asciiTheme="minorHAnsi" w:hAnsiTheme="minorHAnsi" w:cstheme="minorBidi"/>
        </w:rPr>
      </w:pPr>
      <w:bookmarkStart w:id="3" w:name="_Toc377126049"/>
      <w:bookmarkStart w:id="4" w:name="_Toc129530630"/>
      <w:bookmarkStart w:id="5" w:name="_Toc233283629"/>
      <w:r w:rsidRPr="009C79EE">
        <w:rPr>
          <w:rFonts w:asciiTheme="minorHAnsi" w:hAnsiTheme="minorHAnsi" w:cstheme="minorBidi"/>
        </w:rPr>
        <w:t>Overordnet</w:t>
      </w:r>
      <w:bookmarkEnd w:id="3"/>
      <w:r w:rsidRPr="009C79EE">
        <w:rPr>
          <w:rFonts w:asciiTheme="minorHAnsi" w:hAnsiTheme="minorHAnsi" w:cstheme="minorBidi"/>
        </w:rPr>
        <w:t xml:space="preserve"> </w:t>
      </w:r>
      <w:r w:rsidR="00920D88" w:rsidRPr="009C79EE">
        <w:rPr>
          <w:rFonts w:asciiTheme="minorHAnsi" w:hAnsiTheme="minorHAnsi" w:cstheme="minorBidi"/>
        </w:rPr>
        <w:t>om behovet og</w:t>
      </w:r>
      <w:r w:rsidR="00584173" w:rsidRPr="009C79EE">
        <w:rPr>
          <w:rFonts w:asciiTheme="minorHAnsi" w:hAnsiTheme="minorHAnsi" w:cstheme="minorBidi"/>
        </w:rPr>
        <w:t xml:space="preserve"> målbild</w:t>
      </w:r>
      <w:r w:rsidR="00B25B80" w:rsidRPr="009C79EE">
        <w:rPr>
          <w:rFonts w:asciiTheme="minorHAnsi" w:hAnsiTheme="minorHAnsi" w:cstheme="minorBidi"/>
        </w:rPr>
        <w:t>e</w:t>
      </w:r>
      <w:bookmarkEnd w:id="5"/>
    </w:p>
    <w:p w14:paraId="629DE22A" w14:textId="7FD509CA" w:rsidR="131443B7" w:rsidRPr="0000576D" w:rsidRDefault="131443B7" w:rsidP="0B0ECB8D">
      <w:pPr>
        <w:pStyle w:val="Heading2"/>
        <w:rPr>
          <w:rFonts w:eastAsiaTheme="minorEastAsia" w:cstheme="minorBidi"/>
          <w:color w:val="292A2E"/>
        </w:rPr>
      </w:pPr>
      <w:r>
        <w:t>Om Entur</w:t>
      </w:r>
    </w:p>
    <w:p w14:paraId="14920710" w14:textId="0CB32F3A" w:rsidR="131443B7" w:rsidRPr="0000576D" w:rsidRDefault="131443B7" w:rsidP="004D66F2">
      <w:pPr>
        <w:shd w:val="clear" w:color="auto" w:fill="FFFFFF" w:themeFill="background1"/>
        <w:spacing w:before="180"/>
        <w:jc w:val="left"/>
        <w:rPr>
          <w:rFonts w:eastAsiaTheme="minorEastAsia" w:cstheme="minorBidi"/>
          <w:color w:val="292A2E"/>
        </w:rPr>
      </w:pPr>
      <w:r w:rsidRPr="49855A9F">
        <w:rPr>
          <w:rFonts w:cstheme="minorBidi"/>
          <w:szCs w:val="22"/>
          <w:lang w:eastAsia="nb-NO"/>
        </w:rPr>
        <w:t xml:space="preserve">Entur AS er et statlig aksjeselskap som ble etablert i 2016 med over </w:t>
      </w:r>
      <w:r w:rsidR="00194B91" w:rsidRPr="49855A9F">
        <w:rPr>
          <w:rFonts w:cstheme="minorBidi"/>
          <w:szCs w:val="22"/>
          <w:lang w:eastAsia="nb-NO"/>
        </w:rPr>
        <w:t>400</w:t>
      </w:r>
      <w:r w:rsidRPr="49855A9F">
        <w:rPr>
          <w:rFonts w:cstheme="minorBidi"/>
          <w:szCs w:val="22"/>
          <w:lang w:eastAsia="nb-NO"/>
        </w:rPr>
        <w:t xml:space="preserve"> ansatte og en omsetning på ca. </w:t>
      </w:r>
      <w:r w:rsidR="00194B91" w:rsidRPr="49855A9F">
        <w:rPr>
          <w:rFonts w:cstheme="minorBidi"/>
          <w:szCs w:val="22"/>
          <w:lang w:eastAsia="nb-NO"/>
        </w:rPr>
        <w:t>985</w:t>
      </w:r>
      <w:r w:rsidRPr="49855A9F">
        <w:rPr>
          <w:rFonts w:cstheme="minorBidi"/>
          <w:szCs w:val="22"/>
          <w:lang w:eastAsia="nb-NO"/>
        </w:rPr>
        <w:t xml:space="preserve"> millioner kroner. Entur leverer tjenester som gjør det enklere å planlegge en kollektivreise og kjøpe billett i en og samme operasjon. Vi leverer tjenester til kollektivbransjen og andre som ønsker å bruke kollektivdata i sine løsninger, og har også sluttbrukerløsningen Nasjonal reiseplanlegger på oppdrag fra staten. Vi selger togbilletter til alle ruter i Norge gjennom betjent salg (stasjonsservice, kundesenter) og digitale kanaler som automat, web og app.</w:t>
      </w:r>
    </w:p>
    <w:bookmarkEnd w:id="4"/>
    <w:p w14:paraId="4B108029" w14:textId="77777777" w:rsidR="0000576D" w:rsidRPr="0000576D" w:rsidRDefault="0000576D" w:rsidP="0000576D">
      <w:pPr>
        <w:pStyle w:val="eds-paragraph"/>
        <w:rPr>
          <w:rFonts w:asciiTheme="minorHAnsi" w:hAnsiTheme="minorHAnsi" w:cstheme="minorBidi"/>
          <w:sz w:val="22"/>
          <w:szCs w:val="22"/>
        </w:rPr>
      </w:pPr>
      <w:r w:rsidRPr="317C2AFE">
        <w:rPr>
          <w:rFonts w:asciiTheme="minorHAnsi" w:hAnsiTheme="minorHAnsi" w:cstheme="minorBidi"/>
          <w:sz w:val="22"/>
          <w:szCs w:val="22"/>
        </w:rPr>
        <w:t>Med Entur finner du busser, trikker, tog, baner, ferger, sparkesykler og bysykler samlet på ett sted. Alle sender inn informasjon og data til oss. Basert på data vi får inn, lager vi Entur-appen for deg som reiser, og digitale tjenester som hele kollektiv-Norge kan ha nytte av.</w:t>
      </w:r>
    </w:p>
    <w:p w14:paraId="531177C4" w14:textId="77777777" w:rsidR="0000576D" w:rsidRPr="0000576D" w:rsidRDefault="0000576D" w:rsidP="0000576D">
      <w:pPr>
        <w:pStyle w:val="eds-paragraph"/>
        <w:rPr>
          <w:rFonts w:asciiTheme="minorHAnsi" w:hAnsiTheme="minorHAnsi" w:cstheme="minorHAnsi"/>
          <w:sz w:val="22"/>
          <w:szCs w:val="22"/>
        </w:rPr>
      </w:pPr>
      <w:r w:rsidRPr="0000576D">
        <w:rPr>
          <w:rFonts w:asciiTheme="minorHAnsi" w:hAnsiTheme="minorHAnsi" w:cstheme="minorHAnsi"/>
          <w:sz w:val="22"/>
          <w:szCs w:val="22"/>
        </w:rPr>
        <w:t>Vi bidrar til mer for pengene gjennom digitale fellesløsninger for kollektivsektoren, og samarbeid i bransjen.</w:t>
      </w:r>
    </w:p>
    <w:p w14:paraId="602C6FFF" w14:textId="77777777" w:rsidR="0000576D" w:rsidRPr="0000576D" w:rsidRDefault="0000576D" w:rsidP="0000576D">
      <w:pPr>
        <w:pStyle w:val="eds-paragraph"/>
        <w:rPr>
          <w:rFonts w:asciiTheme="minorHAnsi" w:hAnsiTheme="minorHAnsi" w:cstheme="minorBidi"/>
          <w:sz w:val="22"/>
          <w:szCs w:val="22"/>
        </w:rPr>
      </w:pPr>
      <w:r w:rsidRPr="317C2AFE">
        <w:rPr>
          <w:rFonts w:asciiTheme="minorHAnsi" w:hAnsiTheme="minorHAnsi" w:cstheme="minorBidi"/>
          <w:sz w:val="22"/>
          <w:szCs w:val="22"/>
        </w:rPr>
        <w:t>Det gjør vi ved å utvikle og drifte felles salgs- og billetteringsløsninger for togselskapene og buss-/bane-/båtselskapene i fylkene som ønsker det. Entur samler inn, harmoniserer og deler kollektivdata gjennom åpne grensesnitt.</w:t>
      </w:r>
    </w:p>
    <w:p w14:paraId="16CD6E26" w14:textId="1AB716F5" w:rsidR="0000576D" w:rsidRPr="0000576D" w:rsidRDefault="0000576D" w:rsidP="0B0ECB8D">
      <w:pPr>
        <w:pStyle w:val="Heading2"/>
        <w:rPr>
          <w:rFonts w:asciiTheme="minorHAnsi" w:hAnsiTheme="minorHAnsi" w:cstheme="minorBidi"/>
          <w:sz w:val="22"/>
          <w:szCs w:val="22"/>
        </w:rPr>
      </w:pPr>
      <w:r>
        <w:t>Nåsituasjon</w:t>
      </w:r>
    </w:p>
    <w:p w14:paraId="23D162A7" w14:textId="5F1154AA" w:rsidR="0000576D" w:rsidRPr="0000576D" w:rsidRDefault="0000576D" w:rsidP="0000576D">
      <w:pPr>
        <w:pStyle w:val="font-claude-response-body"/>
        <w:rPr>
          <w:rFonts w:asciiTheme="minorHAnsi" w:hAnsiTheme="minorHAnsi" w:cstheme="minorBidi"/>
          <w:sz w:val="22"/>
          <w:szCs w:val="22"/>
        </w:rPr>
      </w:pPr>
      <w:r w:rsidRPr="49855A9F">
        <w:rPr>
          <w:rFonts w:asciiTheme="minorHAnsi" w:hAnsiTheme="minorHAnsi" w:cstheme="minorBidi"/>
          <w:sz w:val="22"/>
          <w:szCs w:val="22"/>
        </w:rPr>
        <w:t xml:space="preserve">Entur leier i dag ca. </w:t>
      </w:r>
      <w:r w:rsidR="700E2264" w:rsidRPr="6A09E087">
        <w:rPr>
          <w:rFonts w:asciiTheme="minorHAnsi" w:hAnsiTheme="minorHAnsi" w:cstheme="minorBidi"/>
          <w:sz w:val="22"/>
          <w:szCs w:val="22"/>
        </w:rPr>
        <w:t>1</w:t>
      </w:r>
      <w:r w:rsidR="4E804B00" w:rsidRPr="6A09E087">
        <w:rPr>
          <w:rFonts w:asciiTheme="minorHAnsi" w:hAnsiTheme="minorHAnsi" w:cstheme="minorBidi"/>
          <w:sz w:val="22"/>
          <w:szCs w:val="22"/>
        </w:rPr>
        <w:t>2</w:t>
      </w:r>
      <w:r w:rsidR="59D7F7B5" w:rsidRPr="6A09E087">
        <w:rPr>
          <w:rFonts w:asciiTheme="minorHAnsi" w:hAnsiTheme="minorHAnsi" w:cstheme="minorBidi"/>
          <w:sz w:val="22"/>
          <w:szCs w:val="22"/>
        </w:rPr>
        <w:t>00</w:t>
      </w:r>
      <w:r w:rsidRPr="49855A9F">
        <w:rPr>
          <w:rFonts w:asciiTheme="minorHAnsi" w:hAnsiTheme="minorHAnsi" w:cstheme="minorBidi"/>
          <w:sz w:val="22"/>
          <w:szCs w:val="22"/>
        </w:rPr>
        <w:t xml:space="preserve"> betalingsterminaler</w:t>
      </w:r>
      <w:r w:rsidR="0065338B">
        <w:rPr>
          <w:rFonts w:asciiTheme="minorHAnsi" w:hAnsiTheme="minorHAnsi" w:cstheme="minorBidi"/>
          <w:sz w:val="22"/>
          <w:szCs w:val="22"/>
        </w:rPr>
        <w:t xml:space="preserve"> med integrert </w:t>
      </w:r>
      <w:r w:rsidR="615AB7DC" w:rsidRPr="49855A9F">
        <w:rPr>
          <w:rFonts w:asciiTheme="minorHAnsi" w:hAnsiTheme="minorHAnsi" w:cstheme="minorBidi"/>
          <w:sz w:val="22"/>
          <w:szCs w:val="22"/>
        </w:rPr>
        <w:t>skriver.</w:t>
      </w:r>
      <w:r w:rsidRPr="49855A9F">
        <w:rPr>
          <w:rFonts w:asciiTheme="minorHAnsi" w:hAnsiTheme="minorHAnsi" w:cstheme="minorBidi"/>
          <w:sz w:val="22"/>
          <w:szCs w:val="22"/>
        </w:rPr>
        <w:t xml:space="preserve"> Disse utleies videre til de forskjellige togoperatørene i Norge. Hver betalingsterminal er koblet til en android-enhet med en Android-basert ombordapp utviklet av Entur, med funksjonalitet for salg, kontroll og utskrift av billetter og gebyr. </w:t>
      </w:r>
      <w:r w:rsidR="615AB7DC" w:rsidRPr="49855A9F">
        <w:rPr>
          <w:rFonts w:asciiTheme="minorHAnsi" w:hAnsiTheme="minorHAnsi" w:cstheme="minorBidi"/>
          <w:sz w:val="22"/>
          <w:szCs w:val="22"/>
        </w:rPr>
        <w:t>Det er denne appen som vil kommunisere med betalingsterminal</w:t>
      </w:r>
      <w:r w:rsidR="00E01394">
        <w:rPr>
          <w:rFonts w:asciiTheme="minorHAnsi" w:hAnsiTheme="minorHAnsi" w:cstheme="minorBidi"/>
          <w:sz w:val="22"/>
          <w:szCs w:val="22"/>
        </w:rPr>
        <w:t xml:space="preserve">en </w:t>
      </w:r>
      <w:r w:rsidR="00393639">
        <w:rPr>
          <w:rFonts w:asciiTheme="minorHAnsi" w:hAnsiTheme="minorHAnsi" w:cstheme="minorBidi"/>
          <w:sz w:val="22"/>
          <w:szCs w:val="22"/>
        </w:rPr>
        <w:t>med</w:t>
      </w:r>
      <w:r w:rsidR="00E01394">
        <w:rPr>
          <w:rFonts w:asciiTheme="minorHAnsi" w:hAnsiTheme="minorHAnsi" w:cstheme="minorBidi"/>
          <w:sz w:val="22"/>
          <w:szCs w:val="22"/>
        </w:rPr>
        <w:t xml:space="preserve"> den integrerte </w:t>
      </w:r>
      <w:r w:rsidR="615AB7DC" w:rsidRPr="49855A9F">
        <w:rPr>
          <w:rFonts w:asciiTheme="minorHAnsi" w:hAnsiTheme="minorHAnsi" w:cstheme="minorBidi"/>
          <w:sz w:val="22"/>
          <w:szCs w:val="22"/>
        </w:rPr>
        <w:t>skriver</w:t>
      </w:r>
      <w:r w:rsidR="00E01394">
        <w:rPr>
          <w:rFonts w:asciiTheme="minorHAnsi" w:hAnsiTheme="minorHAnsi" w:cstheme="minorBidi"/>
          <w:sz w:val="22"/>
          <w:szCs w:val="22"/>
        </w:rPr>
        <w:t>en</w:t>
      </w:r>
      <w:r w:rsidR="615AB7DC" w:rsidRPr="49855A9F">
        <w:rPr>
          <w:rFonts w:asciiTheme="minorHAnsi" w:hAnsiTheme="minorHAnsi" w:cstheme="minorBidi"/>
          <w:sz w:val="22"/>
          <w:szCs w:val="22"/>
        </w:rPr>
        <w:t xml:space="preserve">. </w:t>
      </w:r>
      <w:r w:rsidR="00694393" w:rsidRPr="00694393">
        <w:rPr>
          <w:rFonts w:asciiTheme="minorHAnsi" w:hAnsiTheme="minorHAnsi" w:cstheme="minorBidi"/>
          <w:sz w:val="22"/>
          <w:szCs w:val="22"/>
        </w:rPr>
        <w:t>Mobile Androidterminaler/håndholdte Android enheter som konduktørene benytter til ombordapp.</w:t>
      </w:r>
    </w:p>
    <w:p w14:paraId="32C2726A" w14:textId="563A5D73" w:rsidR="0000576D" w:rsidRPr="00D442B7" w:rsidRDefault="0000576D" w:rsidP="0000576D">
      <w:pPr>
        <w:pStyle w:val="font-claude-response-body"/>
        <w:rPr>
          <w:rStyle w:val="Strong"/>
          <w:rFonts w:asciiTheme="minorHAnsi" w:hAnsiTheme="minorHAnsi" w:cstheme="minorBidi"/>
          <w:b w:val="0"/>
          <w:sz w:val="22"/>
          <w:szCs w:val="22"/>
        </w:rPr>
      </w:pPr>
      <w:r w:rsidRPr="49855A9F">
        <w:rPr>
          <w:rStyle w:val="Strong"/>
          <w:rFonts w:asciiTheme="minorHAnsi" w:hAnsiTheme="minorHAnsi" w:cstheme="minorBidi"/>
          <w:sz w:val="22"/>
          <w:szCs w:val="22"/>
        </w:rPr>
        <w:t>Behov:</w:t>
      </w:r>
      <w:r w:rsidRPr="49855A9F">
        <w:rPr>
          <w:rFonts w:asciiTheme="minorHAnsi" w:hAnsiTheme="minorHAnsi" w:cstheme="minorBidi"/>
          <w:sz w:val="22"/>
          <w:szCs w:val="22"/>
        </w:rPr>
        <w:t xml:space="preserve"> Entur anskaffer nå nye </w:t>
      </w:r>
      <w:r w:rsidR="550D9543" w:rsidRPr="49855A9F">
        <w:rPr>
          <w:rFonts w:asciiTheme="minorHAnsi" w:hAnsiTheme="minorHAnsi" w:cstheme="minorBidi"/>
          <w:sz w:val="22"/>
          <w:szCs w:val="22"/>
        </w:rPr>
        <w:t xml:space="preserve">håndholdte </w:t>
      </w:r>
      <w:r w:rsidRPr="49855A9F">
        <w:rPr>
          <w:rFonts w:asciiTheme="minorHAnsi" w:hAnsiTheme="minorHAnsi" w:cstheme="minorBidi"/>
          <w:sz w:val="22"/>
          <w:szCs w:val="22"/>
        </w:rPr>
        <w:t xml:space="preserve">betalingsterminaler for </w:t>
      </w:r>
      <w:proofErr w:type="spellStart"/>
      <w:r w:rsidRPr="49855A9F">
        <w:rPr>
          <w:rFonts w:asciiTheme="minorHAnsi" w:hAnsiTheme="minorHAnsi" w:cstheme="minorBidi"/>
          <w:sz w:val="22"/>
          <w:szCs w:val="22"/>
        </w:rPr>
        <w:t>videreleie</w:t>
      </w:r>
      <w:proofErr w:type="spellEnd"/>
      <w:r w:rsidRPr="49855A9F">
        <w:rPr>
          <w:rFonts w:asciiTheme="minorHAnsi" w:hAnsiTheme="minorHAnsi" w:cstheme="minorBidi"/>
          <w:sz w:val="22"/>
          <w:szCs w:val="22"/>
        </w:rPr>
        <w:t xml:space="preserve"> til togoperatørene i Norge. Vi ønsker en fremtidsrettet og solid løsning fra en leverandør som er en god og fleksibel partner. Løsningen skal være anerkjent og fr</w:t>
      </w:r>
      <w:r w:rsidRPr="49855A9F">
        <w:rPr>
          <w:rStyle w:val="Strong"/>
          <w:rFonts w:asciiTheme="minorHAnsi" w:eastAsiaTheme="minorEastAsia" w:hAnsiTheme="minorHAnsi" w:cstheme="minorBidi"/>
          <w:b w:val="0"/>
          <w:sz w:val="22"/>
          <w:szCs w:val="22"/>
        </w:rPr>
        <w:t>emstå som et solid og framtidsrettet valg med høy kvalitet</w:t>
      </w:r>
      <w:r w:rsidR="52F81884" w:rsidRPr="5F3C800F">
        <w:rPr>
          <w:rStyle w:val="Strong"/>
          <w:rFonts w:asciiTheme="minorHAnsi" w:eastAsiaTheme="minorEastAsia" w:hAnsiTheme="minorHAnsi" w:cstheme="minorBidi"/>
          <w:b w:val="0"/>
          <w:bCs w:val="0"/>
          <w:sz w:val="22"/>
          <w:szCs w:val="22"/>
        </w:rPr>
        <w:t>.</w:t>
      </w:r>
    </w:p>
    <w:p w14:paraId="68AC2CDD" w14:textId="77777777" w:rsidR="0000576D" w:rsidRPr="00D442B7" w:rsidRDefault="0000576D" w:rsidP="0000576D">
      <w:pPr>
        <w:pStyle w:val="font-claude-response-body"/>
        <w:rPr>
          <w:rStyle w:val="Strong"/>
          <w:rFonts w:asciiTheme="minorHAnsi" w:hAnsiTheme="minorHAnsi" w:cstheme="minorHAnsi"/>
          <w:b w:val="0"/>
          <w:bCs w:val="0"/>
          <w:sz w:val="22"/>
          <w:szCs w:val="22"/>
        </w:rPr>
      </w:pPr>
      <w:r w:rsidRPr="00D442B7">
        <w:rPr>
          <w:rStyle w:val="Strong"/>
          <w:rFonts w:asciiTheme="minorHAnsi" w:hAnsiTheme="minorHAnsi" w:cstheme="minorHAnsi"/>
          <w:b w:val="0"/>
          <w:bCs w:val="0"/>
          <w:sz w:val="22"/>
          <w:szCs w:val="22"/>
        </w:rPr>
        <w:t>Det er behov for en solid og brukervennlig bæreanordning til betalingsterminalene. Denne skal sørge for at enheten kan bæres trygt når konduktøren eller kontrolløren ikke holder enheten i hånden, og for at det er kjapt og enkelt å få tak i enheten for å bruke enheten ved behov.</w:t>
      </w:r>
    </w:p>
    <w:p w14:paraId="30420AC1" w14:textId="77777777" w:rsidR="0000576D" w:rsidRPr="0000576D" w:rsidRDefault="0000576D" w:rsidP="0000576D">
      <w:pPr>
        <w:pStyle w:val="font-claude-response-body"/>
        <w:rPr>
          <w:rFonts w:asciiTheme="minorHAnsi" w:hAnsiTheme="minorHAnsi" w:cstheme="minorHAnsi"/>
          <w:sz w:val="22"/>
          <w:szCs w:val="22"/>
        </w:rPr>
      </w:pPr>
      <w:proofErr w:type="spellStart"/>
      <w:r w:rsidRPr="00D442B7">
        <w:rPr>
          <w:rStyle w:val="Strong"/>
          <w:rFonts w:asciiTheme="minorHAnsi" w:eastAsiaTheme="minorEastAsia" w:hAnsiTheme="minorHAnsi" w:cstheme="minorHAnsi"/>
          <w:b w:val="0"/>
          <w:bCs w:val="0"/>
          <w:sz w:val="22"/>
          <w:szCs w:val="22"/>
        </w:rPr>
        <w:t>Togkonduktører</w:t>
      </w:r>
      <w:proofErr w:type="spellEnd"/>
      <w:r w:rsidRPr="00D442B7">
        <w:rPr>
          <w:rStyle w:val="Strong"/>
          <w:rFonts w:asciiTheme="minorHAnsi" w:eastAsiaTheme="minorEastAsia" w:hAnsiTheme="minorHAnsi" w:cstheme="minorHAnsi"/>
          <w:b w:val="0"/>
          <w:bCs w:val="0"/>
          <w:sz w:val="22"/>
          <w:szCs w:val="22"/>
        </w:rPr>
        <w:t xml:space="preserve"> og kontrollører er sluttbrukerne og vil benytte løsningen som et sentralt arbeidsverktøy om bord i tog. Ombordløsningene b</w:t>
      </w:r>
      <w:r w:rsidRPr="00D442B7">
        <w:rPr>
          <w:rFonts w:asciiTheme="minorHAnsi" w:hAnsiTheme="minorHAnsi" w:cstheme="minorHAnsi"/>
          <w:sz w:val="22"/>
          <w:szCs w:val="22"/>
        </w:rPr>
        <w:t>rukes</w:t>
      </w:r>
      <w:r w:rsidRPr="0000576D">
        <w:rPr>
          <w:rFonts w:asciiTheme="minorHAnsi" w:hAnsiTheme="minorHAnsi" w:cstheme="minorHAnsi"/>
          <w:sz w:val="22"/>
          <w:szCs w:val="22"/>
        </w:rPr>
        <w:t xml:space="preserve"> på de fleste toglinjer i Norge, både bynære og langdistanse, og mange strekninger har begrenset eller ingen nettverksdekning.</w:t>
      </w:r>
    </w:p>
    <w:p w14:paraId="70A35A3D" w14:textId="286A073C" w:rsidR="0000576D" w:rsidRPr="0000576D" w:rsidRDefault="0000576D" w:rsidP="0000576D">
      <w:pPr>
        <w:pStyle w:val="font-claude-response-body"/>
        <w:rPr>
          <w:rFonts w:asciiTheme="minorHAnsi" w:hAnsiTheme="minorHAnsi" w:cstheme="minorBidi"/>
          <w:sz w:val="22"/>
          <w:szCs w:val="22"/>
        </w:rPr>
      </w:pPr>
      <w:r w:rsidRPr="46B5AC27">
        <w:rPr>
          <w:rFonts w:asciiTheme="minorHAnsi" w:hAnsiTheme="minorHAnsi" w:cstheme="minorBidi"/>
          <w:sz w:val="22"/>
          <w:szCs w:val="22"/>
        </w:rPr>
        <w:t xml:space="preserve">Vi ser samtidig også reisende som en sluttbruker i de tilfellene der PIN-kode </w:t>
      </w:r>
      <w:r w:rsidR="00700316">
        <w:rPr>
          <w:rFonts w:asciiTheme="minorHAnsi" w:hAnsiTheme="minorHAnsi" w:cstheme="minorBidi"/>
          <w:sz w:val="22"/>
          <w:szCs w:val="22"/>
        </w:rPr>
        <w:t xml:space="preserve">må tastes </w:t>
      </w:r>
      <w:r w:rsidRPr="46B5AC27">
        <w:rPr>
          <w:rFonts w:asciiTheme="minorHAnsi" w:hAnsiTheme="minorHAnsi" w:cstheme="minorBidi"/>
          <w:sz w:val="22"/>
          <w:szCs w:val="22"/>
        </w:rPr>
        <w:t xml:space="preserve">ved betaling. </w:t>
      </w:r>
    </w:p>
    <w:p w14:paraId="45C9C4FB" w14:textId="77777777" w:rsidR="0000576D" w:rsidRPr="0000576D" w:rsidRDefault="0000576D" w:rsidP="0000576D">
      <w:pPr>
        <w:pStyle w:val="font-claude-response-body"/>
        <w:rPr>
          <w:rFonts w:asciiTheme="minorHAnsi" w:hAnsiTheme="minorHAnsi" w:cstheme="minorHAnsi"/>
          <w:sz w:val="22"/>
          <w:szCs w:val="22"/>
        </w:rPr>
      </w:pPr>
      <w:r w:rsidRPr="0000576D">
        <w:rPr>
          <w:rFonts w:asciiTheme="minorHAnsi" w:hAnsiTheme="minorHAnsi" w:cstheme="minorHAnsi"/>
          <w:sz w:val="22"/>
          <w:szCs w:val="22"/>
        </w:rPr>
        <w:t>Entur jobber også tett med andre aktører i kollektivsektoren enn togselskaper, for eksempel fylkeskommuner.  Disse har også behov for ombordløsninger i fylkestransporten og i flere tilfeller samarbeider Entur med fylkene om dette. Fylkene har ansvar for sine egne anskaffelser og dette behovet inngår derfor ikke i denne konkurransen. Vi ønsker likevel ikke å utelukke at betalingsløsningen også kan brukes av andre samarbeidspartnere til Entur enn togselskaper.</w:t>
      </w:r>
    </w:p>
    <w:p w14:paraId="4B81FC51" w14:textId="68969D89" w:rsidR="009A1B63" w:rsidRPr="0000576D" w:rsidRDefault="0000576D" w:rsidP="49855A9F">
      <w:pPr>
        <w:pStyle w:val="font-claude-response-body"/>
        <w:rPr>
          <w:rFonts w:asciiTheme="minorHAnsi" w:hAnsiTheme="minorHAnsi" w:cstheme="minorBidi"/>
          <w:sz w:val="22"/>
          <w:szCs w:val="22"/>
        </w:rPr>
      </w:pPr>
      <w:r w:rsidRPr="49855A9F">
        <w:rPr>
          <w:rFonts w:asciiTheme="minorHAnsi" w:hAnsiTheme="minorHAnsi" w:cstheme="minorBidi"/>
          <w:sz w:val="22"/>
          <w:szCs w:val="22"/>
        </w:rPr>
        <w:t>Etter jernbanereformen opererer de ulike togselskapene på tidsbestemte kontrakter for staten. I tillegg er dette et politisk aktivt område. Leverandøren må være forberedt på at det skjer endringer i sektoren som kan påvirke denne kontrakten</w:t>
      </w:r>
      <w:r w:rsidR="00EF55BA" w:rsidRPr="49855A9F">
        <w:rPr>
          <w:rFonts w:asciiTheme="minorHAnsi" w:hAnsiTheme="minorHAnsi" w:cstheme="minorBidi"/>
          <w:sz w:val="22"/>
          <w:szCs w:val="22"/>
        </w:rPr>
        <w:t xml:space="preserve">. </w:t>
      </w:r>
    </w:p>
    <w:p w14:paraId="36819CCB" w14:textId="1FDAA5CF" w:rsidR="00AA3B9C" w:rsidRPr="009C79EE" w:rsidRDefault="00732D3D" w:rsidP="7DF664CE">
      <w:pPr>
        <w:pStyle w:val="Heading1"/>
        <w:rPr>
          <w:rFonts w:cstheme="minorBidi"/>
        </w:rPr>
      </w:pPr>
      <w:bookmarkStart w:id="6" w:name="_Toc233283630"/>
      <w:r>
        <w:rPr>
          <w:rFonts w:asciiTheme="minorHAnsi" w:hAnsiTheme="minorHAnsi" w:cstheme="minorBidi"/>
        </w:rPr>
        <w:t xml:space="preserve">Øvrige </w:t>
      </w:r>
      <w:r w:rsidR="009F2A03">
        <w:rPr>
          <w:rFonts w:asciiTheme="minorHAnsi" w:hAnsiTheme="minorHAnsi" w:cstheme="minorBidi"/>
        </w:rPr>
        <w:t>alternativer for togselskapene</w:t>
      </w:r>
      <w:bookmarkEnd w:id="6"/>
    </w:p>
    <w:p w14:paraId="51ACCF86" w14:textId="3F5C6FD2" w:rsidR="007A4549" w:rsidRPr="00B92D4C" w:rsidRDefault="007770C0" w:rsidP="49855A9F">
      <w:pPr>
        <w:pStyle w:val="font-claude-response-body"/>
        <w:rPr>
          <w:rFonts w:asciiTheme="minorHAnsi" w:hAnsiTheme="minorHAnsi" w:cstheme="minorBidi"/>
          <w:sz w:val="22"/>
          <w:szCs w:val="22"/>
        </w:rPr>
      </w:pPr>
      <w:r w:rsidRPr="49855A9F">
        <w:rPr>
          <w:rFonts w:asciiTheme="minorHAnsi" w:hAnsiTheme="minorHAnsi" w:cstheme="minorBidi"/>
          <w:sz w:val="22"/>
          <w:szCs w:val="22"/>
        </w:rPr>
        <w:t xml:space="preserve">Entur gjør oppmerksom på at togselskapene står fritt til å velge å leie </w:t>
      </w:r>
      <w:r w:rsidR="008C58BE">
        <w:rPr>
          <w:rFonts w:asciiTheme="minorHAnsi" w:hAnsiTheme="minorHAnsi" w:cstheme="minorBidi"/>
          <w:sz w:val="22"/>
          <w:szCs w:val="22"/>
        </w:rPr>
        <w:t>betalings</w:t>
      </w:r>
      <w:r w:rsidR="4E8ADB7F" w:rsidRPr="49855A9F">
        <w:rPr>
          <w:rFonts w:asciiTheme="minorHAnsi" w:hAnsiTheme="minorHAnsi" w:cstheme="minorBidi"/>
          <w:sz w:val="22"/>
          <w:szCs w:val="22"/>
        </w:rPr>
        <w:t>terminaler</w:t>
      </w:r>
      <w:r w:rsidRPr="49855A9F">
        <w:rPr>
          <w:rFonts w:asciiTheme="minorHAnsi" w:hAnsiTheme="minorHAnsi" w:cstheme="minorBidi"/>
          <w:sz w:val="22"/>
          <w:szCs w:val="22"/>
        </w:rPr>
        <w:t xml:space="preserve"> fra Entur eller bruke egne løsninger. Vi gjør også oppmerksom på at det senere kan være aktuelt for Entur å inngå en kontrakt om en app-basert betalingsmåte som et alternativ for togselskapene. Signaler fra togselskapene peker likevel på at en vesentlig andel av betalingsløsningene i framtiden fremdeles vil være fysiske </w:t>
      </w:r>
      <w:r w:rsidR="00766782">
        <w:rPr>
          <w:rFonts w:asciiTheme="minorHAnsi" w:hAnsiTheme="minorHAnsi" w:cstheme="minorBidi"/>
          <w:sz w:val="22"/>
          <w:szCs w:val="22"/>
        </w:rPr>
        <w:t>enheter</w:t>
      </w:r>
      <w:r w:rsidRPr="49855A9F">
        <w:rPr>
          <w:rFonts w:asciiTheme="minorHAnsi" w:hAnsiTheme="minorHAnsi" w:cstheme="minorBidi"/>
          <w:sz w:val="22"/>
          <w:szCs w:val="22"/>
        </w:rPr>
        <w:t xml:space="preserve">. </w:t>
      </w:r>
    </w:p>
    <w:p w14:paraId="196ACA5E" w14:textId="4E814E7C" w:rsidR="00AA3B9C" w:rsidRPr="009C79EE" w:rsidRDefault="3897960B" w:rsidP="00442D7E">
      <w:pPr>
        <w:rPr>
          <w:rFonts w:cstheme="minorBidi"/>
        </w:rPr>
        <w:sectPr w:rsidR="00AA3B9C" w:rsidRPr="009C79EE" w:rsidSect="006032A6">
          <w:headerReference w:type="default" r:id="rId11"/>
          <w:footerReference w:type="default" r:id="rId12"/>
          <w:headerReference w:type="first" r:id="rId13"/>
          <w:footerReference w:type="first" r:id="rId14"/>
          <w:pgSz w:w="12240" w:h="15840" w:code="1"/>
          <w:pgMar w:top="1418" w:right="1797" w:bottom="1276" w:left="1418" w:header="720" w:footer="720" w:gutter="0"/>
          <w:cols w:space="720"/>
          <w:titlePg/>
          <w:docGrid w:linePitch="360"/>
        </w:sectPr>
      </w:pPr>
      <w:r w:rsidRPr="009C79EE">
        <w:br/>
      </w:r>
    </w:p>
    <w:p w14:paraId="3A555DF6" w14:textId="796AD39D" w:rsidR="004E55EA" w:rsidRPr="00467452" w:rsidRDefault="009A1B63" w:rsidP="00370281">
      <w:pPr>
        <w:pStyle w:val="Heading1"/>
        <w:rPr>
          <w:rFonts w:asciiTheme="minorHAnsi" w:hAnsiTheme="minorHAnsi" w:cstheme="minorHAnsi"/>
        </w:rPr>
      </w:pPr>
      <w:bookmarkStart w:id="8" w:name="_Toc233283631"/>
      <w:r>
        <w:rPr>
          <w:rFonts w:asciiTheme="minorHAnsi" w:hAnsiTheme="minorHAnsi" w:cstheme="minorHAnsi"/>
        </w:rPr>
        <w:t>Krav</w:t>
      </w:r>
      <w:bookmarkEnd w:id="8"/>
    </w:p>
    <w:p w14:paraId="7423CBEC" w14:textId="550BACBA" w:rsidR="00A93F84" w:rsidRDefault="09F7DA98" w:rsidP="00370281">
      <w:pPr>
        <w:pStyle w:val="Heading2"/>
        <w:rPr>
          <w:rFonts w:asciiTheme="minorHAnsi" w:eastAsia="MS Mincho" w:hAnsiTheme="minorHAnsi" w:cstheme="minorHAnsi"/>
          <w:lang w:val="nb-NO"/>
        </w:rPr>
      </w:pPr>
      <w:r w:rsidRPr="00467452">
        <w:rPr>
          <w:rFonts w:asciiTheme="minorHAnsi" w:hAnsiTheme="minorHAnsi" w:cstheme="minorHAnsi"/>
          <w:lang w:val="nb-NO"/>
        </w:rPr>
        <w:t>Hovedkrav</w:t>
      </w:r>
      <w:r w:rsidR="009A1B63">
        <w:rPr>
          <w:rFonts w:asciiTheme="minorHAnsi" w:hAnsiTheme="minorHAnsi" w:cstheme="minorHAnsi"/>
          <w:lang w:val="nb-NO"/>
        </w:rPr>
        <w:t>/overordnede krav</w:t>
      </w:r>
      <w:r w:rsidRPr="009C79EE">
        <w:rPr>
          <w:rFonts w:asciiTheme="minorHAnsi" w:hAnsiTheme="minorHAnsi" w:cstheme="minorHAnsi"/>
          <w:lang w:val="nb-NO"/>
        </w:rPr>
        <w:br/>
      </w:r>
    </w:p>
    <w:tbl>
      <w:tblPr>
        <w:tblW w:w="13283"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88"/>
        <w:gridCol w:w="9720"/>
        <w:gridCol w:w="786"/>
        <w:gridCol w:w="1789"/>
      </w:tblGrid>
      <w:tr w:rsidR="00726A51" w14:paraId="11B86285" w14:textId="77777777" w:rsidTr="317C2AFE">
        <w:trPr>
          <w:trHeight w:val="315"/>
        </w:trPr>
        <w:tc>
          <w:tcPr>
            <w:tcW w:w="988" w:type="dxa"/>
            <w:tcBorders>
              <w:top w:val="single" w:sz="4" w:space="0" w:color="auto"/>
              <w:left w:val="single" w:sz="4" w:space="0" w:color="auto"/>
              <w:bottom w:val="single" w:sz="4" w:space="0" w:color="auto"/>
              <w:right w:val="nil"/>
            </w:tcBorders>
            <w:shd w:val="clear" w:color="auto" w:fill="D9D9D9" w:themeFill="background1" w:themeFillShade="D9"/>
          </w:tcPr>
          <w:p w14:paraId="3F7E88CC" w14:textId="77777777" w:rsidR="00726A51" w:rsidRDefault="00726A51">
            <w:pPr>
              <w:pStyle w:val="paragraph"/>
              <w:spacing w:beforeAutospacing="0" w:afterAutospacing="0"/>
              <w:rPr>
                <w:rFonts w:ascii="Segoe UI" w:hAnsi="Segoe UI" w:cs="Segoe UI"/>
                <w:sz w:val="18"/>
                <w:szCs w:val="18"/>
              </w:rPr>
            </w:pPr>
            <w:r w:rsidRPr="7E751DC4">
              <w:rPr>
                <w:rStyle w:val="normaltextrun"/>
                <w:rFonts w:ascii="Calibri" w:hAnsi="Calibri" w:cs="Calibri"/>
                <w:b/>
                <w:bCs/>
                <w:sz w:val="22"/>
                <w:szCs w:val="22"/>
              </w:rPr>
              <w:t>Nr.</w:t>
            </w:r>
            <w:r w:rsidRPr="7E751DC4">
              <w:rPr>
                <w:rStyle w:val="eop"/>
                <w:rFonts w:ascii="Calibri" w:hAnsi="Calibri" w:cs="Calibri"/>
                <w:sz w:val="22"/>
                <w:szCs w:val="22"/>
              </w:rPr>
              <w:t> </w:t>
            </w:r>
          </w:p>
        </w:tc>
        <w:tc>
          <w:tcPr>
            <w:tcW w:w="9720" w:type="dxa"/>
            <w:tcBorders>
              <w:top w:val="single" w:sz="4" w:space="0" w:color="auto"/>
              <w:left w:val="single" w:sz="4" w:space="0" w:color="auto"/>
              <w:bottom w:val="single" w:sz="4" w:space="0" w:color="auto"/>
              <w:right w:val="nil"/>
            </w:tcBorders>
            <w:shd w:val="clear" w:color="auto" w:fill="D9D9D9" w:themeFill="background1" w:themeFillShade="D9"/>
          </w:tcPr>
          <w:p w14:paraId="7452C662" w14:textId="77777777" w:rsidR="00726A51" w:rsidRDefault="00726A51">
            <w:pPr>
              <w:pStyle w:val="paragraph"/>
              <w:spacing w:beforeAutospacing="0" w:afterAutospacing="0"/>
              <w:rPr>
                <w:rFonts w:ascii="Segoe UI" w:hAnsi="Segoe UI" w:cs="Segoe UI"/>
                <w:sz w:val="18"/>
                <w:szCs w:val="18"/>
              </w:rPr>
            </w:pPr>
            <w:r w:rsidRPr="7E751DC4">
              <w:rPr>
                <w:rStyle w:val="normaltextrun"/>
                <w:rFonts w:ascii="Calibri" w:hAnsi="Calibri" w:cs="Calibri"/>
                <w:b/>
                <w:bCs/>
                <w:sz w:val="22"/>
                <w:szCs w:val="22"/>
              </w:rPr>
              <w:t>Beskrivelse</w:t>
            </w:r>
            <w:r w:rsidRPr="7E751DC4">
              <w:rPr>
                <w:rStyle w:val="eop"/>
                <w:rFonts w:ascii="Calibri" w:hAnsi="Calibri" w:cs="Calibri"/>
                <w:sz w:val="22"/>
                <w:szCs w:val="22"/>
              </w:rPr>
              <w:t> </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6919A5C" w14:textId="77777777" w:rsidR="00726A51" w:rsidRDefault="00726A51">
            <w:pPr>
              <w:pStyle w:val="paragraph"/>
              <w:spacing w:beforeAutospacing="0" w:afterAutospacing="0"/>
              <w:rPr>
                <w:rFonts w:ascii="Segoe UI" w:hAnsi="Segoe UI" w:cs="Segoe UI"/>
                <w:sz w:val="18"/>
                <w:szCs w:val="18"/>
              </w:rPr>
            </w:pPr>
            <w:r w:rsidRPr="7E751DC4">
              <w:rPr>
                <w:rStyle w:val="normaltextrun"/>
                <w:rFonts w:ascii="Calibri" w:hAnsi="Calibri" w:cs="Calibri"/>
                <w:b/>
                <w:bCs/>
                <w:sz w:val="22"/>
                <w:szCs w:val="22"/>
              </w:rPr>
              <w:t>Type krav</w:t>
            </w:r>
            <w:r w:rsidRPr="7E751DC4">
              <w:rPr>
                <w:rStyle w:val="eop"/>
                <w:rFonts w:ascii="Calibri" w:hAnsi="Calibri" w:cs="Calibri"/>
                <w:sz w:val="22"/>
                <w:szCs w:val="22"/>
              </w:rPr>
              <w:t> </w:t>
            </w:r>
          </w:p>
        </w:tc>
        <w:tc>
          <w:tcPr>
            <w:tcW w:w="1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B7F88" w14:textId="77777777" w:rsidR="00726A51" w:rsidRDefault="00726A51">
            <w:pPr>
              <w:pStyle w:val="paragraph"/>
              <w:spacing w:beforeAutospacing="0" w:afterAutospacing="0"/>
              <w:rPr>
                <w:rFonts w:ascii="Segoe UI" w:hAnsi="Segoe UI" w:cs="Segoe UI"/>
                <w:sz w:val="18"/>
                <w:szCs w:val="18"/>
              </w:rPr>
            </w:pPr>
            <w:r w:rsidRPr="7E751DC4">
              <w:rPr>
                <w:rStyle w:val="normaltextrun"/>
                <w:rFonts w:ascii="Calibri" w:hAnsi="Calibri" w:cs="Calibri"/>
                <w:b/>
                <w:bCs/>
                <w:sz w:val="22"/>
                <w:szCs w:val="22"/>
              </w:rPr>
              <w:t>Besvarelse</w:t>
            </w:r>
            <w:r w:rsidRPr="7E751DC4">
              <w:rPr>
                <w:rStyle w:val="eop"/>
                <w:rFonts w:ascii="Calibri" w:hAnsi="Calibri" w:cs="Calibri"/>
                <w:sz w:val="22"/>
                <w:szCs w:val="22"/>
              </w:rPr>
              <w:t> </w:t>
            </w:r>
          </w:p>
        </w:tc>
      </w:tr>
      <w:tr w:rsidR="00726A51" w14:paraId="56DB3EDE" w14:textId="77777777" w:rsidTr="317C2AFE">
        <w:trPr>
          <w:trHeight w:val="709"/>
        </w:trPr>
        <w:tc>
          <w:tcPr>
            <w:tcW w:w="988" w:type="dxa"/>
            <w:tcBorders>
              <w:top w:val="single" w:sz="4" w:space="0" w:color="auto"/>
              <w:left w:val="single" w:sz="4" w:space="0" w:color="auto"/>
              <w:bottom w:val="single" w:sz="4" w:space="0" w:color="auto"/>
              <w:right w:val="nil"/>
            </w:tcBorders>
          </w:tcPr>
          <w:p w14:paraId="69A8412F" w14:textId="185F8A09" w:rsidR="00726A51" w:rsidRPr="003D528E" w:rsidRDefault="00842AC5" w:rsidP="00726A51">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003A5E15"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sidR="00594F31" w:rsidRPr="003D528E">
              <w:rPr>
                <w:noProof/>
                <w:sz w:val="22"/>
                <w:szCs w:val="22"/>
              </w:rPr>
              <w:t>001</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76D9A31A" w14:textId="6C2743CD" w:rsidR="00726A51" w:rsidRPr="00B73EA3" w:rsidRDefault="00F41F5E" w:rsidP="00726A51">
            <w:pPr>
              <w:pStyle w:val="paragraph"/>
              <w:spacing w:beforeAutospacing="0" w:afterAutospacing="0"/>
              <w:rPr>
                <w:rFonts w:cstheme="minorBidi"/>
                <w:strike/>
                <w:sz w:val="22"/>
                <w:szCs w:val="22"/>
              </w:rPr>
            </w:pPr>
            <w:r>
              <w:rPr>
                <w:rFonts w:cstheme="minorBidi"/>
                <w:sz w:val="22"/>
                <w:szCs w:val="22"/>
              </w:rPr>
              <w:t>Betalingst</w:t>
            </w:r>
            <w:r w:rsidR="00726A51" w:rsidRPr="19F2D287">
              <w:rPr>
                <w:rFonts w:cstheme="minorBidi"/>
                <w:sz w:val="22"/>
                <w:szCs w:val="22"/>
              </w:rPr>
              <w:t>erminalen skal være en frittstående</w:t>
            </w:r>
            <w:r w:rsidR="001D666C" w:rsidRPr="19F2D287">
              <w:rPr>
                <w:rFonts w:cstheme="minorBidi"/>
                <w:sz w:val="22"/>
                <w:szCs w:val="22"/>
              </w:rPr>
              <w:t xml:space="preserve"> og håndholdt</w:t>
            </w:r>
            <w:r w:rsidR="00726A51" w:rsidRPr="19F2D287">
              <w:rPr>
                <w:rFonts w:cstheme="minorBidi"/>
                <w:sz w:val="22"/>
                <w:szCs w:val="22"/>
              </w:rPr>
              <w:t xml:space="preserve">, fysisk terminal som kan kobles </w:t>
            </w:r>
            <w:r w:rsidR="1A4A57A5" w:rsidRPr="5D623388">
              <w:rPr>
                <w:rFonts w:cstheme="minorBidi"/>
                <w:sz w:val="22"/>
                <w:szCs w:val="22"/>
              </w:rPr>
              <w:t xml:space="preserve">trådløst </w:t>
            </w:r>
            <w:r w:rsidR="00726A51" w:rsidRPr="5D623388">
              <w:rPr>
                <w:rFonts w:cstheme="minorBidi"/>
                <w:sz w:val="22"/>
                <w:szCs w:val="22"/>
              </w:rPr>
              <w:t>til</w:t>
            </w:r>
            <w:r w:rsidR="00726A51" w:rsidRPr="19F2D287">
              <w:rPr>
                <w:rFonts w:cstheme="minorBidi"/>
                <w:sz w:val="22"/>
                <w:szCs w:val="22"/>
              </w:rPr>
              <w:t xml:space="preserve"> Android-enheter </w:t>
            </w:r>
            <w:r w:rsidR="24A18208" w:rsidRPr="78E4C1D8">
              <w:rPr>
                <w:rFonts w:cstheme="minorBidi"/>
                <w:sz w:val="22"/>
                <w:szCs w:val="22"/>
              </w:rPr>
              <w:t xml:space="preserve">som Entur sin </w:t>
            </w:r>
            <w:r w:rsidR="24A18208" w:rsidRPr="413E4A2C">
              <w:rPr>
                <w:rFonts w:cstheme="minorBidi"/>
                <w:sz w:val="22"/>
                <w:szCs w:val="22"/>
              </w:rPr>
              <w:t>ombordapplikasjon kjører på.</w:t>
            </w:r>
            <w:r w:rsidR="00C54BF6">
              <w:rPr>
                <w:rFonts w:cstheme="minorBidi"/>
                <w:sz w:val="22"/>
                <w:szCs w:val="22"/>
              </w:rPr>
              <w:t xml:space="preserve"> Betalingsterm</w:t>
            </w:r>
            <w:r w:rsidR="00973014">
              <w:rPr>
                <w:rFonts w:cstheme="minorBidi"/>
                <w:sz w:val="22"/>
                <w:szCs w:val="22"/>
              </w:rPr>
              <w:t xml:space="preserve">inalen skal </w:t>
            </w:r>
            <w:r w:rsidR="00134775">
              <w:rPr>
                <w:rFonts w:cstheme="minorBidi"/>
                <w:sz w:val="22"/>
                <w:szCs w:val="22"/>
              </w:rPr>
              <w:t xml:space="preserve">herunder </w:t>
            </w:r>
            <w:r w:rsidR="00973014">
              <w:rPr>
                <w:rFonts w:cstheme="minorBidi"/>
                <w:sz w:val="22"/>
                <w:szCs w:val="22"/>
              </w:rPr>
              <w:t>ha støtte for Bluetooth-tilkobling</w:t>
            </w:r>
            <w:r w:rsidR="00134775">
              <w:rPr>
                <w:rFonts w:cstheme="minorBidi"/>
                <w:sz w:val="22"/>
                <w:szCs w:val="22"/>
              </w:rPr>
              <w:t>.</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32664" w14:textId="77777777" w:rsidR="00726A51" w:rsidRPr="00B73EA3" w:rsidRDefault="00726A51" w:rsidP="00726A51">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0EF48D3E" w14:textId="6EEEAF70" w:rsidR="00726A51" w:rsidRPr="00B73EA3" w:rsidRDefault="00726A51" w:rsidP="00726A51">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1401266F" w14:textId="77777777" w:rsidTr="317C2AFE">
        <w:trPr>
          <w:trHeight w:val="709"/>
        </w:trPr>
        <w:tc>
          <w:tcPr>
            <w:tcW w:w="988" w:type="dxa"/>
            <w:tcBorders>
              <w:top w:val="single" w:sz="4" w:space="0" w:color="auto"/>
              <w:left w:val="single" w:sz="4" w:space="0" w:color="auto"/>
              <w:bottom w:val="single" w:sz="4" w:space="0" w:color="auto"/>
              <w:right w:val="nil"/>
            </w:tcBorders>
          </w:tcPr>
          <w:p w14:paraId="65BD45E7" w14:textId="5BAA5C40"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002</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292F9A24" w14:textId="4AE4E5E3" w:rsidR="00344285" w:rsidRDefault="00344285" w:rsidP="00344285">
            <w:pPr>
              <w:pStyle w:val="paragraph"/>
              <w:spacing w:beforeAutospacing="0" w:afterAutospacing="0"/>
              <w:rPr>
                <w:rFonts w:cstheme="minorBidi"/>
                <w:sz w:val="22"/>
                <w:szCs w:val="22"/>
              </w:rPr>
            </w:pPr>
            <w:r>
              <w:rPr>
                <w:rFonts w:cstheme="minorBidi"/>
                <w:sz w:val="22"/>
                <w:szCs w:val="22"/>
              </w:rPr>
              <w:t>Tilbudt enhet skal være lovlig å bruke i Norge og Sverige, samt kunne fremleies av Entur til togoperatørene.</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92E26" w14:textId="1567CFD1"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06AC1DD5" w14:textId="4A9C491C" w:rsidR="00344285" w:rsidRPr="00B73EA3" w:rsidRDefault="00344285" w:rsidP="00344285">
            <w:pPr>
              <w:pStyle w:val="paragraph"/>
              <w:spacing w:beforeAutospacing="0" w:afterAutospacing="0"/>
              <w:rPr>
                <w:rFonts w:cstheme="minorHAnsi"/>
                <w:i/>
                <w:iCs/>
                <w:sz w:val="22"/>
                <w:szCs w:val="22"/>
                <w:highlight w:val="yellow"/>
              </w:rPr>
            </w:pPr>
            <w:r w:rsidRPr="00B73EA3">
              <w:rPr>
                <w:rFonts w:cstheme="minorHAnsi"/>
                <w:i/>
                <w:iCs/>
                <w:sz w:val="22"/>
                <w:szCs w:val="22"/>
                <w:highlight w:val="yellow"/>
              </w:rPr>
              <w:t>[Oppfylt: JA/NEI]</w:t>
            </w:r>
          </w:p>
        </w:tc>
      </w:tr>
      <w:tr w:rsidR="00344285" w14:paraId="56A3512E" w14:textId="77777777" w:rsidTr="317C2AFE">
        <w:trPr>
          <w:trHeight w:val="645"/>
        </w:trPr>
        <w:tc>
          <w:tcPr>
            <w:tcW w:w="988" w:type="dxa"/>
            <w:tcBorders>
              <w:top w:val="single" w:sz="4" w:space="0" w:color="auto"/>
              <w:left w:val="single" w:sz="4" w:space="0" w:color="auto"/>
              <w:bottom w:val="single" w:sz="4" w:space="0" w:color="auto"/>
              <w:right w:val="nil"/>
            </w:tcBorders>
          </w:tcPr>
          <w:p w14:paraId="34079F18" w14:textId="7F11DDE7"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003</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236F2A65" w14:textId="292CE5DF" w:rsidR="00344285" w:rsidRPr="00B73EA3" w:rsidRDefault="00344285" w:rsidP="00344285">
            <w:pPr>
              <w:pStyle w:val="paragraph"/>
              <w:spacing w:beforeAutospacing="0" w:afterAutospacing="0"/>
              <w:rPr>
                <w:rFonts w:cstheme="minorBidi"/>
                <w:sz w:val="22"/>
                <w:szCs w:val="22"/>
              </w:rPr>
            </w:pPr>
            <w:r>
              <w:rPr>
                <w:rFonts w:cstheme="minorBidi"/>
                <w:sz w:val="22"/>
                <w:szCs w:val="22"/>
              </w:rPr>
              <w:t>Betalingst</w:t>
            </w:r>
            <w:r w:rsidRPr="6E0F7A6E">
              <w:rPr>
                <w:rFonts w:cstheme="minorBidi"/>
                <w:sz w:val="22"/>
                <w:szCs w:val="22"/>
              </w:rPr>
              <w:t xml:space="preserve">erminalen </w:t>
            </w:r>
            <w:r w:rsidRPr="3C5721FC">
              <w:rPr>
                <w:rFonts w:cstheme="minorBidi"/>
                <w:sz w:val="22"/>
                <w:szCs w:val="22"/>
              </w:rPr>
              <w:t>skal</w:t>
            </w:r>
            <w:r w:rsidRPr="6E0F7A6E">
              <w:rPr>
                <w:rFonts w:cstheme="minorBidi"/>
                <w:sz w:val="22"/>
                <w:szCs w:val="22"/>
              </w:rPr>
              <w:t xml:space="preserve"> ha støtte for kontaktløs betaling (NFC/RFID), chip, magnetstripe og inntasting av PIN. </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A33E3"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54658B71" w14:textId="55CD4017"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4DD15B7B" w14:textId="77777777" w:rsidTr="317C2AFE">
        <w:trPr>
          <w:trHeight w:val="750"/>
        </w:trPr>
        <w:tc>
          <w:tcPr>
            <w:tcW w:w="988" w:type="dxa"/>
            <w:tcBorders>
              <w:top w:val="single" w:sz="4" w:space="0" w:color="auto"/>
              <w:left w:val="single" w:sz="4" w:space="0" w:color="auto"/>
              <w:bottom w:val="single" w:sz="4" w:space="0" w:color="auto"/>
              <w:right w:val="nil"/>
            </w:tcBorders>
          </w:tcPr>
          <w:p w14:paraId="526E3776" w14:textId="2FC21D91"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004</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69529D54" w14:textId="1D911A85" w:rsidR="00344285" w:rsidRPr="00B73EA3" w:rsidRDefault="00344285" w:rsidP="00344285">
            <w:pPr>
              <w:pStyle w:val="paragraph"/>
              <w:spacing w:beforeAutospacing="0" w:afterAutospacing="0"/>
              <w:rPr>
                <w:rFonts w:cstheme="minorHAnsi"/>
                <w:sz w:val="22"/>
                <w:szCs w:val="22"/>
              </w:rPr>
            </w:pPr>
            <w:r>
              <w:rPr>
                <w:rFonts w:cstheme="minorBidi"/>
                <w:sz w:val="22"/>
                <w:szCs w:val="22"/>
              </w:rPr>
              <w:t>Betalingst</w:t>
            </w:r>
            <w:r w:rsidRPr="00B73EA3">
              <w:rPr>
                <w:rFonts w:cstheme="minorHAnsi"/>
                <w:sz w:val="22"/>
                <w:szCs w:val="22"/>
              </w:rPr>
              <w:t xml:space="preserve">erminalen skal kunne ta betalt med alle de mest brukte betalingsformene i Norge, herunder Visa, Mastercard og </w:t>
            </w:r>
            <w:proofErr w:type="spellStart"/>
            <w:r w:rsidRPr="00B73EA3">
              <w:rPr>
                <w:rFonts w:cstheme="minorHAnsi"/>
                <w:sz w:val="22"/>
                <w:szCs w:val="22"/>
              </w:rPr>
              <w:t>BankAxept</w:t>
            </w:r>
            <w:proofErr w:type="spellEnd"/>
            <w:r w:rsidRPr="00B73EA3">
              <w:rPr>
                <w:rFonts w:cstheme="minorHAnsi"/>
                <w:sz w:val="22"/>
                <w:szCs w:val="22"/>
              </w:rPr>
              <w:t>.</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A9C33"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11F70D99" w14:textId="3E209B7B"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0B18501E" w14:textId="77777777" w:rsidTr="317C2AFE">
        <w:trPr>
          <w:trHeight w:val="75"/>
        </w:trPr>
        <w:tc>
          <w:tcPr>
            <w:tcW w:w="988" w:type="dxa"/>
            <w:tcBorders>
              <w:top w:val="single" w:sz="4" w:space="0" w:color="auto"/>
              <w:left w:val="single" w:sz="4" w:space="0" w:color="auto"/>
              <w:bottom w:val="single" w:sz="4" w:space="0" w:color="auto"/>
              <w:right w:val="nil"/>
            </w:tcBorders>
          </w:tcPr>
          <w:p w14:paraId="73AF60A9" w14:textId="5EAA44C4"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005</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2A1C3193" w14:textId="5CD74297" w:rsidR="00344285" w:rsidRPr="00B73EA3" w:rsidRDefault="00344285" w:rsidP="00344285">
            <w:pPr>
              <w:pStyle w:val="paragraph"/>
              <w:spacing w:beforeAutospacing="0" w:afterAutospacing="0"/>
              <w:rPr>
                <w:rFonts w:cstheme="minorHAnsi"/>
                <w:sz w:val="22"/>
                <w:szCs w:val="22"/>
              </w:rPr>
            </w:pPr>
            <w:r>
              <w:rPr>
                <w:rFonts w:cstheme="minorBidi"/>
                <w:sz w:val="22"/>
                <w:szCs w:val="22"/>
              </w:rPr>
              <w:t>Betalingst</w:t>
            </w:r>
            <w:r w:rsidRPr="00B73EA3">
              <w:rPr>
                <w:rFonts w:cstheme="minorHAnsi"/>
                <w:sz w:val="22"/>
                <w:szCs w:val="22"/>
              </w:rPr>
              <w:t>erminalen skal ha integrert skriver som kan skrive ut kvittering og billett/reisebevis på papir til den reisende.</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6A9C0"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12CAD9F5" w14:textId="03F99175"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1AB5132F" w14:textId="77777777" w:rsidTr="317C2AFE">
        <w:trPr>
          <w:trHeight w:val="75"/>
        </w:trPr>
        <w:tc>
          <w:tcPr>
            <w:tcW w:w="988" w:type="dxa"/>
            <w:tcBorders>
              <w:top w:val="single" w:sz="4" w:space="0" w:color="auto"/>
              <w:left w:val="single" w:sz="4" w:space="0" w:color="auto"/>
              <w:bottom w:val="single" w:sz="4" w:space="0" w:color="auto"/>
              <w:right w:val="nil"/>
            </w:tcBorders>
          </w:tcPr>
          <w:p w14:paraId="3EC646A5" w14:textId="3A499151" w:rsidR="00344285" w:rsidRPr="003D528E" w:rsidRDefault="00344285" w:rsidP="00344285">
            <w:pPr>
              <w:pStyle w:val="paragraph"/>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006</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5791072D" w14:textId="77777777" w:rsidR="00344285" w:rsidRPr="00B73EA3" w:rsidRDefault="00344285" w:rsidP="00344285">
            <w:pPr>
              <w:pStyle w:val="paragraph"/>
              <w:rPr>
                <w:rFonts w:cstheme="minorHAnsi"/>
                <w:sz w:val="22"/>
                <w:szCs w:val="22"/>
              </w:rPr>
            </w:pPr>
            <w:r w:rsidRPr="00B73EA3">
              <w:rPr>
                <w:rFonts w:cstheme="minorHAnsi"/>
                <w:sz w:val="22"/>
                <w:szCs w:val="22"/>
              </w:rPr>
              <w:t xml:space="preserve">Enturs ombordapplikasjon skal kunne ha kontakt med den integrerte skriveren for utskrift av billett/reisebevis </w:t>
            </w:r>
            <w:proofErr w:type="gramStart"/>
            <w:r w:rsidRPr="00B73EA3">
              <w:rPr>
                <w:rFonts w:cstheme="minorHAnsi"/>
                <w:sz w:val="22"/>
                <w:szCs w:val="22"/>
              </w:rPr>
              <w:t>generert</w:t>
            </w:r>
            <w:proofErr w:type="gramEnd"/>
            <w:r w:rsidRPr="00B73EA3">
              <w:rPr>
                <w:rFonts w:cstheme="minorHAnsi"/>
                <w:sz w:val="22"/>
                <w:szCs w:val="22"/>
              </w:rPr>
              <w:t xml:space="preserve"> fra ombordapplikasjonen. </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D1E04" w14:textId="77777777" w:rsidR="00344285" w:rsidRPr="00B73EA3" w:rsidRDefault="00344285" w:rsidP="00344285">
            <w:pPr>
              <w:pStyle w:val="paragraph"/>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65056308" w14:textId="57C80D33" w:rsidR="00344285" w:rsidRPr="00B73EA3" w:rsidRDefault="00344285" w:rsidP="00344285">
            <w:pPr>
              <w:pStyle w:val="paragraph"/>
              <w:rPr>
                <w:rFonts w:cstheme="minorHAnsi"/>
                <w:sz w:val="22"/>
                <w:szCs w:val="22"/>
              </w:rPr>
            </w:pPr>
            <w:r w:rsidRPr="00B73EA3">
              <w:rPr>
                <w:rFonts w:cstheme="minorHAnsi"/>
                <w:i/>
                <w:iCs/>
                <w:sz w:val="22"/>
                <w:szCs w:val="22"/>
                <w:highlight w:val="yellow"/>
              </w:rPr>
              <w:t>[Oppfylt: JA/NEI]</w:t>
            </w:r>
          </w:p>
        </w:tc>
      </w:tr>
      <w:tr w:rsidR="00344285" w14:paraId="52CC87A1" w14:textId="77777777" w:rsidTr="317C2AFE">
        <w:trPr>
          <w:trHeight w:val="75"/>
        </w:trPr>
        <w:tc>
          <w:tcPr>
            <w:tcW w:w="988" w:type="dxa"/>
            <w:tcBorders>
              <w:top w:val="single" w:sz="4" w:space="0" w:color="auto"/>
              <w:left w:val="single" w:sz="4" w:space="0" w:color="auto"/>
              <w:bottom w:val="single" w:sz="4" w:space="0" w:color="auto"/>
              <w:right w:val="nil"/>
            </w:tcBorders>
          </w:tcPr>
          <w:p w14:paraId="2FADAD6B" w14:textId="17B4376E"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007</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34E2B651" w14:textId="4CB801BF" w:rsidR="00344285" w:rsidRPr="00B73EA3" w:rsidRDefault="00344285" w:rsidP="00344285">
            <w:pPr>
              <w:pStyle w:val="paragraph"/>
              <w:spacing w:beforeAutospacing="0" w:afterAutospacing="0"/>
              <w:rPr>
                <w:rFonts w:cstheme="minorHAnsi"/>
                <w:sz w:val="22"/>
                <w:szCs w:val="22"/>
              </w:rPr>
            </w:pPr>
            <w:r>
              <w:rPr>
                <w:rFonts w:cstheme="minorBidi"/>
                <w:sz w:val="22"/>
                <w:szCs w:val="22"/>
              </w:rPr>
              <w:t>Betalingst</w:t>
            </w:r>
            <w:r w:rsidRPr="00B73EA3">
              <w:rPr>
                <w:rFonts w:cstheme="minorHAnsi"/>
                <w:sz w:val="22"/>
                <w:szCs w:val="22"/>
              </w:rPr>
              <w:t>erminalen skal ha støtte for offline salg (reserveløsning).</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91019"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576B84A5" w14:textId="30AF5497"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3990035A" w14:textId="77777777" w:rsidTr="317C2AFE">
        <w:trPr>
          <w:trHeight w:val="75"/>
        </w:trPr>
        <w:tc>
          <w:tcPr>
            <w:tcW w:w="988" w:type="dxa"/>
            <w:tcBorders>
              <w:top w:val="single" w:sz="4" w:space="0" w:color="auto"/>
              <w:left w:val="single" w:sz="4" w:space="0" w:color="auto"/>
              <w:bottom w:val="single" w:sz="4" w:space="0" w:color="auto"/>
              <w:right w:val="nil"/>
            </w:tcBorders>
          </w:tcPr>
          <w:p w14:paraId="0B7C1597" w14:textId="11D3FE8F"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008</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3254FD20" w14:textId="2256601C" w:rsidR="00344285" w:rsidRPr="00B73EA3" w:rsidRDefault="00344285" w:rsidP="00344285">
            <w:pPr>
              <w:pStyle w:val="paragraph"/>
              <w:spacing w:beforeAutospacing="0" w:afterAutospacing="0"/>
              <w:rPr>
                <w:rFonts w:cstheme="minorBidi"/>
                <w:sz w:val="22"/>
                <w:szCs w:val="22"/>
              </w:rPr>
            </w:pPr>
            <w:r>
              <w:rPr>
                <w:rFonts w:cstheme="minorBidi"/>
                <w:sz w:val="22"/>
                <w:szCs w:val="22"/>
              </w:rPr>
              <w:t>Betalingst</w:t>
            </w:r>
            <w:r w:rsidRPr="00B73EA3">
              <w:rPr>
                <w:rFonts w:cstheme="minorHAnsi"/>
                <w:sz w:val="22"/>
                <w:szCs w:val="22"/>
              </w:rPr>
              <w:t xml:space="preserve">erminalen </w:t>
            </w:r>
            <w:r w:rsidRPr="49855A9F">
              <w:rPr>
                <w:rFonts w:cstheme="minorBidi"/>
                <w:sz w:val="22"/>
                <w:szCs w:val="22"/>
              </w:rPr>
              <w:t>skal ha støtte for annullering, retur og kreditering/refusjon, inkludert tilbakeføring av penger til kunden der dette er relevant.</w:t>
            </w:r>
            <w:r w:rsidR="00ED2E76">
              <w:rPr>
                <w:rFonts w:cstheme="minorBidi"/>
                <w:sz w:val="22"/>
                <w:szCs w:val="22"/>
              </w:rPr>
              <w:t xml:space="preserve"> Kravet skal ses i lys av de til enhver </w:t>
            </w:r>
            <w:r w:rsidR="009D4292">
              <w:rPr>
                <w:rFonts w:cstheme="minorBidi"/>
                <w:sz w:val="22"/>
                <w:szCs w:val="22"/>
              </w:rPr>
              <w:t xml:space="preserve">tid </w:t>
            </w:r>
            <w:r w:rsidR="00C85B86">
              <w:rPr>
                <w:rFonts w:cstheme="minorBidi"/>
                <w:sz w:val="22"/>
                <w:szCs w:val="22"/>
              </w:rPr>
              <w:t xml:space="preserve">rettslige grunnlag innløser har til faktisk å gjennomføre </w:t>
            </w:r>
            <w:r w:rsidR="00B917FD">
              <w:rPr>
                <w:rFonts w:cstheme="minorBidi"/>
                <w:sz w:val="22"/>
                <w:szCs w:val="22"/>
              </w:rPr>
              <w:t>aksjonene.</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F821B"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13AEF23E" w14:textId="514CF062"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7ADA6D18" w14:textId="77777777" w:rsidTr="317C2AFE">
        <w:trPr>
          <w:trHeight w:val="645"/>
        </w:trPr>
        <w:tc>
          <w:tcPr>
            <w:tcW w:w="988" w:type="dxa"/>
            <w:tcBorders>
              <w:top w:val="single" w:sz="4" w:space="0" w:color="auto"/>
              <w:left w:val="single" w:sz="4" w:space="0" w:color="auto"/>
              <w:bottom w:val="single" w:sz="4" w:space="0" w:color="auto"/>
              <w:right w:val="nil"/>
            </w:tcBorders>
          </w:tcPr>
          <w:p w14:paraId="64DD55F8" w14:textId="75EF0BF9" w:rsidR="00344285" w:rsidRPr="003D528E" w:rsidRDefault="00344285" w:rsidP="00344285">
            <w:pPr>
              <w:pStyle w:val="paragraph"/>
              <w:spacing w:beforeAutospacing="0" w:afterAutospacing="0"/>
              <w:rPr>
                <w:rFonts w:ascii="Segoe UI" w:hAnsi="Segoe UI" w:cs="Segoe UI"/>
                <w:sz w:val="22"/>
                <w:szCs w:val="22"/>
              </w:rPr>
            </w:pPr>
            <w:r w:rsidRPr="003D528E">
              <w:rPr>
                <w:rFonts w:ascii="Segoe UI" w:hAnsi="Segoe UI" w:cs="Segoe UI"/>
                <w:sz w:val="22"/>
                <w:szCs w:val="22"/>
              </w:rPr>
              <w:fldChar w:fldCharType="begin"/>
            </w:r>
            <w:r w:rsidRPr="003D528E">
              <w:rPr>
                <w:rFonts w:ascii="Segoe UI" w:hAnsi="Segoe UI" w:cs="Segoe UI"/>
                <w:sz w:val="22"/>
                <w:szCs w:val="22"/>
              </w:rPr>
              <w:instrText xml:space="preserve"> </w:instrText>
            </w:r>
            <w:r w:rsidRPr="003D528E">
              <w:rPr>
                <w:sz w:val="22"/>
                <w:szCs w:val="22"/>
              </w:rPr>
              <w:instrText xml:space="preserve">SEQ krav \# "000" </w:instrText>
            </w:r>
            <w:r w:rsidRPr="003D528E">
              <w:rPr>
                <w:rFonts w:ascii="Segoe UI" w:hAnsi="Segoe UI" w:cs="Segoe UI"/>
                <w:sz w:val="22"/>
                <w:szCs w:val="22"/>
              </w:rPr>
              <w:instrText xml:space="preserve"> </w:instrText>
            </w:r>
            <w:r w:rsidRPr="003D528E">
              <w:rPr>
                <w:rFonts w:ascii="Segoe UI" w:hAnsi="Segoe UI" w:cs="Segoe UI"/>
                <w:sz w:val="22"/>
                <w:szCs w:val="22"/>
              </w:rPr>
              <w:fldChar w:fldCharType="separate"/>
            </w:r>
            <w:r>
              <w:rPr>
                <w:noProof/>
                <w:sz w:val="22"/>
                <w:szCs w:val="22"/>
              </w:rPr>
              <w:t>009</w:t>
            </w:r>
            <w:r w:rsidRPr="003D528E">
              <w:rPr>
                <w:rFonts w:ascii="Segoe UI" w:hAnsi="Segoe UI" w:cs="Segoe UI"/>
                <w:sz w:val="22"/>
                <w:szCs w:val="22"/>
              </w:rPr>
              <w:fldChar w:fldCharType="end"/>
            </w:r>
          </w:p>
        </w:tc>
        <w:tc>
          <w:tcPr>
            <w:tcW w:w="9720" w:type="dxa"/>
            <w:tcBorders>
              <w:top w:val="single" w:sz="4" w:space="0" w:color="auto"/>
              <w:left w:val="single" w:sz="4" w:space="0" w:color="auto"/>
              <w:bottom w:val="single" w:sz="4" w:space="0" w:color="auto"/>
              <w:right w:val="nil"/>
            </w:tcBorders>
          </w:tcPr>
          <w:p w14:paraId="1A37EB28" w14:textId="1E8C1195" w:rsidR="00344285" w:rsidRPr="00B73EA3" w:rsidRDefault="00344285" w:rsidP="00344285">
            <w:pPr>
              <w:pStyle w:val="paragraph"/>
              <w:spacing w:beforeAutospacing="0" w:afterAutospacing="0"/>
              <w:rPr>
                <w:rFonts w:cstheme="minorBidi"/>
                <w:sz w:val="22"/>
                <w:szCs w:val="22"/>
              </w:rPr>
            </w:pPr>
            <w:r w:rsidRPr="00971AB7">
              <w:rPr>
                <w:rFonts w:cstheme="minorBidi"/>
                <w:sz w:val="22"/>
                <w:szCs w:val="22"/>
              </w:rPr>
              <w:t>Det må påberegnes at terminalen</w:t>
            </w:r>
            <w:r w:rsidRPr="54E552E3">
              <w:rPr>
                <w:rFonts w:cstheme="minorBidi"/>
                <w:sz w:val="22"/>
                <w:szCs w:val="22"/>
              </w:rPr>
              <w:t xml:space="preserve"> skal tåle bruk i et krevende driftsmiljø om bord i tog, herunder støt, vibrasjoner og varierende </w:t>
            </w:r>
            <w:r w:rsidRPr="00971AB7">
              <w:rPr>
                <w:rFonts w:cstheme="minorBidi"/>
                <w:sz w:val="22"/>
                <w:szCs w:val="22"/>
              </w:rPr>
              <w:t>temperaturer.</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50BC2"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69E11473" w14:textId="0FAEBD0A"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58C964F0" w14:textId="77777777" w:rsidTr="317C2AFE">
        <w:trPr>
          <w:trHeight w:val="645"/>
        </w:trPr>
        <w:tc>
          <w:tcPr>
            <w:tcW w:w="988" w:type="dxa"/>
            <w:tcBorders>
              <w:top w:val="single" w:sz="4" w:space="0" w:color="auto"/>
              <w:left w:val="single" w:sz="4" w:space="0" w:color="auto"/>
              <w:bottom w:val="single" w:sz="4" w:space="0" w:color="auto"/>
              <w:right w:val="nil"/>
            </w:tcBorders>
          </w:tcPr>
          <w:p w14:paraId="28983273" w14:textId="7A31C182"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010</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1CCB56E4" w14:textId="77777777" w:rsidR="00344285" w:rsidRDefault="00344285" w:rsidP="00344285">
            <w:pPr>
              <w:pStyle w:val="paragraph"/>
              <w:spacing w:beforeAutospacing="0" w:afterAutospacing="0"/>
              <w:rPr>
                <w:rFonts w:cstheme="minorBidi"/>
                <w:sz w:val="22"/>
                <w:szCs w:val="22"/>
              </w:rPr>
            </w:pPr>
            <w:r w:rsidRPr="317C2AFE">
              <w:rPr>
                <w:rFonts w:cstheme="minorBidi"/>
                <w:sz w:val="22"/>
                <w:szCs w:val="22"/>
              </w:rPr>
              <w:t xml:space="preserve">Tilbudte betalingsterminal skal oppfylle gjeldende sikkerhetsstandarder. Kravet omfatter både </w:t>
            </w:r>
            <w:proofErr w:type="gramStart"/>
            <w:r w:rsidRPr="317C2AFE">
              <w:rPr>
                <w:rFonts w:cstheme="minorBidi"/>
                <w:sz w:val="22"/>
                <w:szCs w:val="22"/>
              </w:rPr>
              <w:t>hardware</w:t>
            </w:r>
            <w:proofErr w:type="gramEnd"/>
            <w:r w:rsidRPr="317C2AFE">
              <w:rPr>
                <w:rFonts w:cstheme="minorBidi"/>
                <w:sz w:val="22"/>
                <w:szCs w:val="22"/>
              </w:rPr>
              <w:t xml:space="preserve"> og tilhørende </w:t>
            </w:r>
            <w:proofErr w:type="gramStart"/>
            <w:r w:rsidRPr="317C2AFE">
              <w:rPr>
                <w:rFonts w:cstheme="minorBidi"/>
                <w:sz w:val="22"/>
                <w:szCs w:val="22"/>
              </w:rPr>
              <w:t>software</w:t>
            </w:r>
            <w:proofErr w:type="gramEnd"/>
            <w:r w:rsidRPr="317C2AFE">
              <w:rPr>
                <w:rFonts w:cstheme="minorBidi"/>
                <w:sz w:val="22"/>
                <w:szCs w:val="22"/>
              </w:rPr>
              <w:t xml:space="preserve">. </w:t>
            </w:r>
          </w:p>
          <w:p w14:paraId="047609DE" w14:textId="77777777" w:rsidR="00344285" w:rsidRPr="009A3EBC" w:rsidRDefault="00344285" w:rsidP="00344285">
            <w:pPr>
              <w:pStyle w:val="paragraph"/>
              <w:spacing w:beforeAutospacing="0" w:afterAutospacing="0"/>
              <w:rPr>
                <w:rFonts w:cstheme="minorBidi"/>
                <w:sz w:val="22"/>
                <w:szCs w:val="22"/>
              </w:rPr>
            </w:pPr>
          </w:p>
          <w:p w14:paraId="3FD13B8D" w14:textId="77777777" w:rsidR="00344285" w:rsidRPr="009A3EBC" w:rsidRDefault="00344285" w:rsidP="00344285">
            <w:pPr>
              <w:pStyle w:val="paragraph"/>
              <w:spacing w:beforeAutospacing="0" w:afterAutospacing="0"/>
              <w:rPr>
                <w:rFonts w:cstheme="minorBidi"/>
                <w:sz w:val="22"/>
                <w:szCs w:val="22"/>
              </w:rPr>
            </w:pPr>
            <w:r w:rsidRPr="317C2AFE">
              <w:rPr>
                <w:rFonts w:cstheme="minorBidi"/>
                <w:sz w:val="22"/>
                <w:szCs w:val="22"/>
              </w:rPr>
              <w:t xml:space="preserve">Leverandøren skal overholde og på forespørsel kunne dokumentere: </w:t>
            </w:r>
          </w:p>
          <w:p w14:paraId="58E65814" w14:textId="77777777" w:rsidR="00344285" w:rsidRPr="00565771" w:rsidRDefault="00344285" w:rsidP="00344285">
            <w:pPr>
              <w:pStyle w:val="paragraph"/>
              <w:numPr>
                <w:ilvl w:val="0"/>
                <w:numId w:val="19"/>
              </w:numPr>
              <w:spacing w:beforeAutospacing="0" w:afterAutospacing="0"/>
              <w:rPr>
                <w:rFonts w:cstheme="minorBidi"/>
                <w:sz w:val="22"/>
                <w:szCs w:val="22"/>
              </w:rPr>
            </w:pPr>
            <w:r w:rsidRPr="00565771">
              <w:rPr>
                <w:rFonts w:cstheme="minorBidi"/>
                <w:sz w:val="22"/>
                <w:szCs w:val="22"/>
              </w:rPr>
              <w:t xml:space="preserve">PCI DSS: Leverandøren skal dokumentere PCI DSS </w:t>
            </w:r>
            <w:proofErr w:type="spellStart"/>
            <w:r w:rsidRPr="00565771">
              <w:rPr>
                <w:rFonts w:cstheme="minorBidi"/>
                <w:sz w:val="22"/>
                <w:szCs w:val="22"/>
              </w:rPr>
              <w:t>compliance</w:t>
            </w:r>
            <w:proofErr w:type="spellEnd"/>
            <w:r w:rsidRPr="00565771">
              <w:rPr>
                <w:rFonts w:cstheme="minorBidi"/>
                <w:sz w:val="22"/>
                <w:szCs w:val="22"/>
              </w:rPr>
              <w:t xml:space="preserve"> gjennom gyldig AOC (</w:t>
            </w:r>
            <w:proofErr w:type="spellStart"/>
            <w:r w:rsidRPr="00565771">
              <w:rPr>
                <w:rFonts w:cstheme="minorBidi"/>
                <w:sz w:val="22"/>
                <w:szCs w:val="22"/>
              </w:rPr>
              <w:t>attenstation</w:t>
            </w:r>
            <w:proofErr w:type="spellEnd"/>
            <w:r w:rsidRPr="00565771">
              <w:rPr>
                <w:rFonts w:cstheme="minorBidi"/>
                <w:sz w:val="22"/>
                <w:szCs w:val="22"/>
              </w:rPr>
              <w:t xml:space="preserve"> </w:t>
            </w:r>
            <w:proofErr w:type="spellStart"/>
            <w:r w:rsidRPr="00565771">
              <w:rPr>
                <w:rFonts w:cstheme="minorBidi"/>
                <w:sz w:val="22"/>
                <w:szCs w:val="22"/>
              </w:rPr>
              <w:t>of</w:t>
            </w:r>
            <w:proofErr w:type="spellEnd"/>
            <w:r w:rsidRPr="00565771">
              <w:rPr>
                <w:rFonts w:cstheme="minorBidi"/>
                <w:sz w:val="22"/>
                <w:szCs w:val="22"/>
              </w:rPr>
              <w:t xml:space="preserve"> </w:t>
            </w:r>
            <w:proofErr w:type="spellStart"/>
            <w:r w:rsidRPr="00565771">
              <w:rPr>
                <w:rFonts w:cstheme="minorBidi"/>
                <w:sz w:val="22"/>
                <w:szCs w:val="22"/>
              </w:rPr>
              <w:t>compliance</w:t>
            </w:r>
            <w:proofErr w:type="spellEnd"/>
            <w:r w:rsidRPr="00565771">
              <w:rPr>
                <w:rFonts w:cstheme="minorBidi"/>
                <w:sz w:val="22"/>
                <w:szCs w:val="22"/>
              </w:rPr>
              <w:t>) for tjenester som omfattes av leveransen.</w:t>
            </w:r>
          </w:p>
          <w:p w14:paraId="17CDD886" w14:textId="77777777" w:rsidR="00344285" w:rsidRPr="00565771" w:rsidRDefault="00344285" w:rsidP="00344285">
            <w:pPr>
              <w:pStyle w:val="paragraph"/>
              <w:numPr>
                <w:ilvl w:val="0"/>
                <w:numId w:val="19"/>
              </w:numPr>
              <w:spacing w:beforeAutospacing="0" w:afterAutospacing="0"/>
              <w:rPr>
                <w:rFonts w:cstheme="minorBidi"/>
                <w:sz w:val="22"/>
                <w:szCs w:val="22"/>
              </w:rPr>
            </w:pPr>
            <w:r w:rsidRPr="00565771">
              <w:rPr>
                <w:rFonts w:cstheme="minorBidi"/>
                <w:sz w:val="22"/>
                <w:szCs w:val="22"/>
              </w:rPr>
              <w:t>PCI PTS POI godkjent, versjon 7.x eller nyere, med SRED aktivert.</w:t>
            </w:r>
          </w:p>
          <w:p w14:paraId="292E9D40" w14:textId="77777777" w:rsidR="00344285" w:rsidRPr="00565771" w:rsidRDefault="00344285" w:rsidP="00344285">
            <w:pPr>
              <w:pStyle w:val="paragraph"/>
              <w:numPr>
                <w:ilvl w:val="0"/>
                <w:numId w:val="19"/>
              </w:numPr>
              <w:spacing w:beforeAutospacing="0" w:afterAutospacing="0"/>
              <w:rPr>
                <w:rFonts w:cstheme="minorBidi"/>
                <w:sz w:val="22"/>
                <w:szCs w:val="22"/>
              </w:rPr>
            </w:pPr>
            <w:r w:rsidRPr="00565771">
              <w:rPr>
                <w:rFonts w:cstheme="minorBidi"/>
                <w:sz w:val="22"/>
                <w:szCs w:val="22"/>
              </w:rPr>
              <w:t xml:space="preserve">EMV-standarder gjennom </w:t>
            </w:r>
            <w:proofErr w:type="spellStart"/>
            <w:r w:rsidRPr="00565771">
              <w:rPr>
                <w:rFonts w:cstheme="minorBidi"/>
                <w:sz w:val="22"/>
                <w:szCs w:val="22"/>
              </w:rPr>
              <w:t>EMVCo</w:t>
            </w:r>
            <w:proofErr w:type="spellEnd"/>
            <w:r w:rsidRPr="00565771">
              <w:rPr>
                <w:rFonts w:cstheme="minorBidi"/>
                <w:sz w:val="22"/>
                <w:szCs w:val="22"/>
              </w:rPr>
              <w:t xml:space="preserve">-sertifisering </w:t>
            </w:r>
            <w:proofErr w:type="spellStart"/>
            <w:r w:rsidRPr="00565771">
              <w:rPr>
                <w:rFonts w:cstheme="minorBidi"/>
                <w:sz w:val="22"/>
                <w:szCs w:val="22"/>
              </w:rPr>
              <w:t>level</w:t>
            </w:r>
            <w:proofErr w:type="spellEnd"/>
            <w:r w:rsidRPr="00565771">
              <w:rPr>
                <w:rFonts w:cstheme="minorBidi"/>
                <w:sz w:val="22"/>
                <w:szCs w:val="22"/>
              </w:rPr>
              <w:t xml:space="preserve"> 1, 2 og 3.</w:t>
            </w:r>
          </w:p>
          <w:p w14:paraId="7C536D33" w14:textId="77777777" w:rsidR="00344285" w:rsidRPr="00565771" w:rsidRDefault="00344285" w:rsidP="00344285">
            <w:pPr>
              <w:pStyle w:val="paragraph"/>
              <w:numPr>
                <w:ilvl w:val="0"/>
                <w:numId w:val="19"/>
              </w:numPr>
              <w:spacing w:beforeAutospacing="0" w:afterAutospacing="0"/>
              <w:rPr>
                <w:rFonts w:cstheme="minorBidi"/>
                <w:sz w:val="22"/>
                <w:szCs w:val="22"/>
              </w:rPr>
            </w:pPr>
            <w:r w:rsidRPr="00565771">
              <w:rPr>
                <w:rFonts w:cstheme="minorBidi"/>
                <w:sz w:val="22"/>
                <w:szCs w:val="22"/>
              </w:rPr>
              <w:t>PCI P2PE eller tilsvarende ende-til-ende kryptering for kortdata (</w:t>
            </w:r>
            <w:proofErr w:type="spellStart"/>
            <w:r w:rsidRPr="00565771">
              <w:rPr>
                <w:rFonts w:cstheme="minorBidi"/>
                <w:sz w:val="22"/>
                <w:szCs w:val="22"/>
              </w:rPr>
              <w:t>f.eks</w:t>
            </w:r>
            <w:proofErr w:type="spellEnd"/>
            <w:r w:rsidRPr="00565771">
              <w:rPr>
                <w:rFonts w:cstheme="minorBidi"/>
                <w:sz w:val="22"/>
                <w:szCs w:val="22"/>
              </w:rPr>
              <w:t xml:space="preserve"> E2EE).</w:t>
            </w:r>
          </w:p>
          <w:p w14:paraId="27912C46" w14:textId="77777777" w:rsidR="00344285" w:rsidRPr="00565771" w:rsidRDefault="00344285" w:rsidP="00344285">
            <w:pPr>
              <w:pStyle w:val="paragraph"/>
              <w:numPr>
                <w:ilvl w:val="0"/>
                <w:numId w:val="19"/>
              </w:numPr>
              <w:spacing w:beforeAutospacing="0" w:afterAutospacing="0"/>
              <w:rPr>
                <w:rFonts w:cstheme="minorBidi"/>
                <w:sz w:val="22"/>
                <w:szCs w:val="22"/>
              </w:rPr>
            </w:pPr>
            <w:proofErr w:type="spellStart"/>
            <w:r w:rsidRPr="00565771">
              <w:rPr>
                <w:rFonts w:cstheme="minorBidi"/>
                <w:sz w:val="22"/>
                <w:szCs w:val="22"/>
              </w:rPr>
              <w:t>BankAxept</w:t>
            </w:r>
            <w:proofErr w:type="spellEnd"/>
            <w:r w:rsidRPr="00565771">
              <w:rPr>
                <w:rFonts w:cstheme="minorBidi"/>
                <w:sz w:val="22"/>
                <w:szCs w:val="22"/>
              </w:rPr>
              <w:t xml:space="preserve">-sertifisering </w:t>
            </w:r>
            <w:proofErr w:type="spellStart"/>
            <w:r w:rsidRPr="00565771">
              <w:rPr>
                <w:rFonts w:cstheme="minorBidi"/>
                <w:sz w:val="22"/>
                <w:szCs w:val="22"/>
              </w:rPr>
              <w:t>iht</w:t>
            </w:r>
            <w:proofErr w:type="spellEnd"/>
            <w:r w:rsidRPr="00565771">
              <w:rPr>
                <w:rFonts w:cstheme="minorBidi"/>
                <w:sz w:val="22"/>
                <w:szCs w:val="22"/>
              </w:rPr>
              <w:t xml:space="preserve"> Bits krav.</w:t>
            </w:r>
          </w:p>
          <w:p w14:paraId="567F6B71" w14:textId="69D01CDE" w:rsidR="00344285" w:rsidRPr="00565771" w:rsidRDefault="00344285" w:rsidP="00344285">
            <w:pPr>
              <w:pStyle w:val="paragraph"/>
              <w:spacing w:beforeAutospacing="0" w:afterAutospacing="0"/>
              <w:rPr>
                <w:rFonts w:cstheme="minorBidi"/>
                <w:sz w:val="22"/>
                <w:szCs w:val="22"/>
              </w:rPr>
            </w:pPr>
          </w:p>
          <w:p w14:paraId="78E572E9" w14:textId="77777777" w:rsidR="00344285" w:rsidRPr="00565771" w:rsidRDefault="00344285" w:rsidP="00344285">
            <w:pPr>
              <w:pStyle w:val="paragraph"/>
              <w:spacing w:beforeAutospacing="0" w:afterAutospacing="0"/>
              <w:rPr>
                <w:rFonts w:cstheme="minorBidi"/>
                <w:sz w:val="22"/>
                <w:szCs w:val="22"/>
              </w:rPr>
            </w:pPr>
            <w:r w:rsidRPr="00565771">
              <w:rPr>
                <w:rFonts w:cstheme="minorBidi"/>
                <w:sz w:val="22"/>
                <w:szCs w:val="22"/>
              </w:rPr>
              <w:t>Leverandøren er ansvarlig for at sertifiseringene til enhver tid er oppdaterte, gyldige og i tråd med relevante krav gjennom hele avtaleperioden.</w:t>
            </w:r>
          </w:p>
          <w:p w14:paraId="2E18797C" w14:textId="0DA5E894" w:rsidR="00344285" w:rsidRPr="0002453E" w:rsidRDefault="00344285" w:rsidP="00344285">
            <w:pPr>
              <w:pStyle w:val="paragraph"/>
              <w:spacing w:beforeAutospacing="0" w:afterAutospacing="0"/>
              <w:rPr>
                <w:rFonts w:cstheme="minorBidi"/>
              </w:rPr>
            </w:pPr>
            <w:r w:rsidRPr="00565771">
              <w:rPr>
                <w:rFonts w:cstheme="minorBidi"/>
                <w:sz w:val="22"/>
                <w:szCs w:val="22"/>
              </w:rPr>
              <w:t>Terminalene som tilbys skal ha minst 2 år med gjenværende PCI PTS-sertifisering på leveringstidspunktet.</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9538C"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27072955" w14:textId="6BCB63C0"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5C5F2ACA" w14:textId="77777777" w:rsidTr="317C2AFE">
        <w:trPr>
          <w:trHeight w:val="75"/>
        </w:trPr>
        <w:tc>
          <w:tcPr>
            <w:tcW w:w="988" w:type="dxa"/>
            <w:tcBorders>
              <w:top w:val="single" w:sz="4" w:space="0" w:color="auto"/>
              <w:left w:val="single" w:sz="4" w:space="0" w:color="auto"/>
              <w:bottom w:val="single" w:sz="4" w:space="0" w:color="auto"/>
              <w:right w:val="nil"/>
            </w:tcBorders>
          </w:tcPr>
          <w:p w14:paraId="41323AD5" w14:textId="2C12E16A" w:rsidR="00344285" w:rsidRPr="003D528E" w:rsidRDefault="00344285" w:rsidP="00344285">
            <w:pPr>
              <w:pStyle w:val="paragraph"/>
              <w:spacing w:beforeAutospacing="0" w:afterAutospacing="0"/>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011</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3F07C995" w14:textId="287B5086" w:rsidR="00344285" w:rsidRPr="00B73EA3" w:rsidRDefault="00344285" w:rsidP="00344285">
            <w:pPr>
              <w:pStyle w:val="paragraph"/>
              <w:rPr>
                <w:rFonts w:cstheme="minorBidi"/>
                <w:sz w:val="22"/>
                <w:szCs w:val="22"/>
              </w:rPr>
            </w:pPr>
            <w:r>
              <w:rPr>
                <w:rFonts w:cstheme="minorBidi"/>
                <w:sz w:val="22"/>
                <w:szCs w:val="22"/>
              </w:rPr>
              <w:t>Betalingst</w:t>
            </w:r>
            <w:r w:rsidRPr="00B73EA3">
              <w:rPr>
                <w:rFonts w:cstheme="minorHAnsi"/>
                <w:sz w:val="22"/>
                <w:szCs w:val="22"/>
              </w:rPr>
              <w:t xml:space="preserve">erminalen </w:t>
            </w:r>
            <w:r w:rsidRPr="011AF079">
              <w:rPr>
                <w:rFonts w:cstheme="minorBidi"/>
                <w:sz w:val="22"/>
                <w:szCs w:val="22"/>
              </w:rPr>
              <w:t xml:space="preserve">skal oppfylle, eller ha en dokumentert og tidfestet plan for oppfyllelse av, kravene i European Accessibility </w:t>
            </w:r>
            <w:proofErr w:type="spellStart"/>
            <w:r w:rsidRPr="011AF079">
              <w:rPr>
                <w:rFonts w:cstheme="minorBidi"/>
                <w:sz w:val="22"/>
                <w:szCs w:val="22"/>
              </w:rPr>
              <w:t>Act</w:t>
            </w:r>
            <w:proofErr w:type="spellEnd"/>
            <w:r w:rsidRPr="011AF079">
              <w:rPr>
                <w:rFonts w:cstheme="minorBidi"/>
                <w:sz w:val="22"/>
                <w:szCs w:val="22"/>
              </w:rPr>
              <w:t xml:space="preserve"> (EAA) (EU-direktiv 2019/882), og være i samsvar med gjeldende norsk lov om universell utforming.</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D288E"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619997BD" w14:textId="792CDA7D"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r w:rsidR="00344285" w14:paraId="77FD0AF0" w14:textId="77777777" w:rsidTr="317C2AFE">
        <w:trPr>
          <w:trHeight w:val="75"/>
        </w:trPr>
        <w:tc>
          <w:tcPr>
            <w:tcW w:w="988" w:type="dxa"/>
            <w:tcBorders>
              <w:top w:val="single" w:sz="4" w:space="0" w:color="auto"/>
              <w:left w:val="single" w:sz="4" w:space="0" w:color="auto"/>
              <w:bottom w:val="single" w:sz="4" w:space="0" w:color="auto"/>
              <w:right w:val="nil"/>
            </w:tcBorders>
          </w:tcPr>
          <w:p w14:paraId="49F96E42" w14:textId="350E07C7" w:rsidR="00344285" w:rsidRPr="003D528E" w:rsidRDefault="00344285" w:rsidP="00344285">
            <w:pPr>
              <w:pStyle w:val="paragraph"/>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012</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0107C2E1" w14:textId="65726830" w:rsidR="00344285" w:rsidRPr="00B73EA3" w:rsidRDefault="00344285" w:rsidP="00344285">
            <w:pPr>
              <w:pStyle w:val="paragraph"/>
              <w:rPr>
                <w:rFonts w:cstheme="minorBidi"/>
                <w:sz w:val="22"/>
                <w:szCs w:val="22"/>
              </w:rPr>
            </w:pPr>
            <w:r>
              <w:rPr>
                <w:rFonts w:cstheme="minorBidi"/>
                <w:sz w:val="22"/>
                <w:szCs w:val="22"/>
              </w:rPr>
              <w:t>Betalingst</w:t>
            </w:r>
            <w:r w:rsidRPr="00B73EA3">
              <w:rPr>
                <w:rFonts w:cstheme="minorHAnsi"/>
                <w:sz w:val="22"/>
                <w:szCs w:val="22"/>
              </w:rPr>
              <w:t>erminalen</w:t>
            </w:r>
            <w:r>
              <w:rPr>
                <w:rFonts w:cstheme="minorHAnsi"/>
                <w:sz w:val="22"/>
                <w:szCs w:val="22"/>
              </w:rPr>
              <w:t>s</w:t>
            </w:r>
            <w:r w:rsidRPr="00B73EA3">
              <w:rPr>
                <w:rFonts w:cstheme="minorHAnsi"/>
                <w:sz w:val="22"/>
                <w:szCs w:val="22"/>
              </w:rPr>
              <w:t xml:space="preserve"> </w:t>
            </w:r>
            <w:r w:rsidRPr="317C2AFE">
              <w:rPr>
                <w:rFonts w:cstheme="minorBidi"/>
                <w:sz w:val="22"/>
                <w:szCs w:val="22"/>
              </w:rPr>
              <w:t>grensesnitt og skjermtekster skal være på norsk.</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BF09B" w14:textId="77777777" w:rsidR="00344285" w:rsidRPr="00B73EA3" w:rsidRDefault="00344285" w:rsidP="00344285">
            <w:pPr>
              <w:pStyle w:val="paragraph"/>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27DA2CFF" w14:textId="36BE930D" w:rsidR="00344285" w:rsidRPr="00B73EA3" w:rsidRDefault="00344285" w:rsidP="00344285">
            <w:pPr>
              <w:pStyle w:val="paragraph"/>
              <w:rPr>
                <w:rFonts w:cstheme="minorHAnsi"/>
                <w:sz w:val="22"/>
                <w:szCs w:val="22"/>
              </w:rPr>
            </w:pPr>
            <w:r w:rsidRPr="00B73EA3">
              <w:rPr>
                <w:rFonts w:cstheme="minorHAnsi"/>
                <w:i/>
                <w:iCs/>
                <w:sz w:val="22"/>
                <w:szCs w:val="22"/>
                <w:highlight w:val="yellow"/>
              </w:rPr>
              <w:t>[Oppfylt: JA/NEI]</w:t>
            </w:r>
          </w:p>
        </w:tc>
      </w:tr>
      <w:tr w:rsidR="00344285" w14:paraId="322BE678" w14:textId="77777777" w:rsidTr="317C2AFE">
        <w:trPr>
          <w:trHeight w:val="75"/>
        </w:trPr>
        <w:tc>
          <w:tcPr>
            <w:tcW w:w="988" w:type="dxa"/>
            <w:tcBorders>
              <w:top w:val="single" w:sz="4" w:space="0" w:color="auto"/>
              <w:left w:val="single" w:sz="4" w:space="0" w:color="auto"/>
              <w:bottom w:val="single" w:sz="4" w:space="0" w:color="auto"/>
              <w:right w:val="nil"/>
            </w:tcBorders>
          </w:tcPr>
          <w:p w14:paraId="419988A5" w14:textId="202CAC80" w:rsidR="00344285" w:rsidRPr="003D528E" w:rsidRDefault="00344285" w:rsidP="00344285">
            <w:pPr>
              <w:pStyle w:val="paragraph"/>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013</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3A1BEFF1" w14:textId="3369883B" w:rsidR="00344285" w:rsidRPr="00B73EA3" w:rsidRDefault="00344285" w:rsidP="00344285">
            <w:pPr>
              <w:pStyle w:val="paragraph"/>
              <w:rPr>
                <w:rFonts w:cstheme="minorBidi"/>
                <w:sz w:val="22"/>
                <w:szCs w:val="22"/>
              </w:rPr>
            </w:pPr>
            <w:r w:rsidRPr="317C2AFE">
              <w:rPr>
                <w:rFonts w:cstheme="minorBidi"/>
                <w:sz w:val="22"/>
                <w:szCs w:val="22"/>
              </w:rPr>
              <w:t>Leverandøren skal gjøre tilgjengelig alle nødvendige programvareoppdateringer og sikkerhetsoppdateringer for å sikre at enhetene til enhver tid oppfyller gjeldende regulatoriske krav og bransjestandarder.</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0CDC3" w14:textId="77777777" w:rsidR="00344285" w:rsidRPr="00B73EA3" w:rsidRDefault="00344285" w:rsidP="00344285">
            <w:pPr>
              <w:pStyle w:val="paragraph"/>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51728A2E" w14:textId="7A9C8206" w:rsidR="00344285" w:rsidRPr="00B73EA3" w:rsidRDefault="00344285" w:rsidP="00344285">
            <w:pPr>
              <w:pStyle w:val="paragraph"/>
              <w:rPr>
                <w:rFonts w:cstheme="minorHAnsi"/>
                <w:sz w:val="22"/>
                <w:szCs w:val="22"/>
              </w:rPr>
            </w:pPr>
            <w:r w:rsidRPr="00B73EA3">
              <w:rPr>
                <w:rFonts w:cstheme="minorHAnsi"/>
                <w:i/>
                <w:iCs/>
                <w:sz w:val="22"/>
                <w:szCs w:val="22"/>
                <w:highlight w:val="yellow"/>
              </w:rPr>
              <w:t>[Oppfylt: JA/NEI]</w:t>
            </w:r>
          </w:p>
        </w:tc>
      </w:tr>
      <w:tr w:rsidR="00344285" w14:paraId="4D49E905" w14:textId="77777777" w:rsidTr="317C2AFE">
        <w:trPr>
          <w:trHeight w:val="75"/>
        </w:trPr>
        <w:tc>
          <w:tcPr>
            <w:tcW w:w="988" w:type="dxa"/>
            <w:tcBorders>
              <w:top w:val="single" w:sz="4" w:space="0" w:color="auto"/>
              <w:left w:val="single" w:sz="4" w:space="0" w:color="auto"/>
              <w:bottom w:val="single" w:sz="4" w:space="0" w:color="auto"/>
              <w:right w:val="nil"/>
            </w:tcBorders>
          </w:tcPr>
          <w:p w14:paraId="593568AD" w14:textId="25038D38" w:rsidR="00344285" w:rsidRPr="003D528E" w:rsidRDefault="00344285" w:rsidP="00344285">
            <w:pPr>
              <w:pStyle w:val="paragraph"/>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014</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70FDA1F1" w14:textId="77777777" w:rsidR="00344285" w:rsidRPr="00B73EA3" w:rsidRDefault="00344285" w:rsidP="00344285">
            <w:pPr>
              <w:pStyle w:val="paragraph"/>
              <w:rPr>
                <w:rFonts w:cstheme="minorBidi"/>
                <w:sz w:val="22"/>
                <w:szCs w:val="22"/>
              </w:rPr>
            </w:pPr>
            <w:r w:rsidRPr="317C2AFE">
              <w:rPr>
                <w:rFonts w:cstheme="minorBidi"/>
                <w:sz w:val="22"/>
                <w:szCs w:val="22"/>
              </w:rPr>
              <w:t>Løsningen skal støtte integrasjon med innløser, for tiden Nets Branch Norway AS. </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A865F" w14:textId="77777777" w:rsidR="00344285" w:rsidRPr="00B73EA3" w:rsidRDefault="00344285" w:rsidP="00344285">
            <w:pPr>
              <w:pStyle w:val="paragraph"/>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5941D309" w14:textId="26FFDB29" w:rsidR="00344285" w:rsidRPr="00B73EA3" w:rsidRDefault="00344285" w:rsidP="00344285">
            <w:pPr>
              <w:pStyle w:val="paragraph"/>
              <w:rPr>
                <w:rFonts w:cstheme="minorHAnsi"/>
                <w:sz w:val="22"/>
                <w:szCs w:val="22"/>
              </w:rPr>
            </w:pPr>
            <w:r w:rsidRPr="00B73EA3">
              <w:rPr>
                <w:rFonts w:cstheme="minorHAnsi"/>
                <w:i/>
                <w:iCs/>
                <w:sz w:val="22"/>
                <w:szCs w:val="22"/>
                <w:highlight w:val="yellow"/>
              </w:rPr>
              <w:t>[Oppfylt: JA/NEI]</w:t>
            </w:r>
          </w:p>
        </w:tc>
      </w:tr>
      <w:tr w:rsidR="00344285" w14:paraId="496D734F" w14:textId="77777777" w:rsidTr="317C2AFE">
        <w:trPr>
          <w:trHeight w:val="75"/>
        </w:trPr>
        <w:tc>
          <w:tcPr>
            <w:tcW w:w="988" w:type="dxa"/>
            <w:tcBorders>
              <w:top w:val="single" w:sz="4" w:space="0" w:color="auto"/>
              <w:left w:val="single" w:sz="4" w:space="0" w:color="auto"/>
              <w:bottom w:val="single" w:sz="4" w:space="0" w:color="auto"/>
              <w:right w:val="nil"/>
            </w:tcBorders>
          </w:tcPr>
          <w:p w14:paraId="277D3C1C" w14:textId="3190B44C" w:rsidR="00344285" w:rsidRPr="003D528E" w:rsidRDefault="00344285" w:rsidP="00344285">
            <w:pPr>
              <w:pStyle w:val="paragraph"/>
              <w:rPr>
                <w:rFonts w:ascii="Segoe UI" w:hAnsi="Segoe UI" w:cs="Segoe UI"/>
                <w:b/>
                <w:bCs/>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015</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0A77C91B" w14:textId="230720A9" w:rsidR="00344285" w:rsidRPr="00B73EA3" w:rsidRDefault="00344285" w:rsidP="00344285">
            <w:pPr>
              <w:pStyle w:val="paragraph"/>
              <w:widowControl w:val="0"/>
              <w:rPr>
                <w:rFonts w:cstheme="minorBidi"/>
                <w:sz w:val="22"/>
                <w:szCs w:val="22"/>
              </w:rPr>
            </w:pPr>
            <w:r>
              <w:rPr>
                <w:rFonts w:cstheme="minorBidi"/>
                <w:sz w:val="22"/>
                <w:szCs w:val="22"/>
              </w:rPr>
              <w:t>Betalingst</w:t>
            </w:r>
            <w:r w:rsidRPr="00B73EA3">
              <w:rPr>
                <w:rFonts w:cstheme="minorHAnsi"/>
                <w:sz w:val="22"/>
                <w:szCs w:val="22"/>
              </w:rPr>
              <w:t xml:space="preserve">erminalen </w:t>
            </w:r>
            <w:r w:rsidRPr="7FB2309B">
              <w:rPr>
                <w:rFonts w:cstheme="minorBidi"/>
                <w:sz w:val="22"/>
                <w:szCs w:val="22"/>
              </w:rPr>
              <w:t>skal ha batteri. Batteriet</w:t>
            </w:r>
            <w:r w:rsidRPr="02BB659F">
              <w:rPr>
                <w:rFonts w:cstheme="minorBidi"/>
                <w:sz w:val="22"/>
                <w:szCs w:val="22"/>
              </w:rPr>
              <w:t xml:space="preserve"> på enheten skal vare minimum en full vakt/arbeidsdag på opptil 10 timer, med aktiv bruk av konduktører i deres arbeidshverdag.</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AB680" w14:textId="77777777" w:rsidR="00344285" w:rsidRPr="00B73EA3" w:rsidRDefault="00344285" w:rsidP="00344285">
            <w:pPr>
              <w:pStyle w:val="paragraph"/>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08E80DFE" w14:textId="6210A245" w:rsidR="00344285" w:rsidRPr="00B73EA3" w:rsidRDefault="00344285" w:rsidP="00344285">
            <w:pPr>
              <w:pStyle w:val="paragraph"/>
              <w:rPr>
                <w:rFonts w:cstheme="minorHAnsi"/>
                <w:sz w:val="22"/>
                <w:szCs w:val="22"/>
              </w:rPr>
            </w:pPr>
            <w:r w:rsidRPr="00B73EA3">
              <w:rPr>
                <w:rFonts w:cstheme="minorHAnsi"/>
                <w:i/>
                <w:iCs/>
                <w:sz w:val="22"/>
                <w:szCs w:val="22"/>
                <w:highlight w:val="yellow"/>
              </w:rPr>
              <w:t>[Oppfylt: JA/NEI]</w:t>
            </w:r>
          </w:p>
        </w:tc>
      </w:tr>
      <w:tr w:rsidR="00344285" w14:paraId="2780848C" w14:textId="77777777" w:rsidTr="317C2AFE">
        <w:trPr>
          <w:trHeight w:val="75"/>
        </w:trPr>
        <w:tc>
          <w:tcPr>
            <w:tcW w:w="988" w:type="dxa"/>
            <w:tcBorders>
              <w:top w:val="single" w:sz="4" w:space="0" w:color="auto"/>
              <w:left w:val="single" w:sz="4" w:space="0" w:color="auto"/>
              <w:bottom w:val="single" w:sz="4" w:space="0" w:color="auto"/>
              <w:right w:val="nil"/>
            </w:tcBorders>
          </w:tcPr>
          <w:p w14:paraId="06ED73B9" w14:textId="09E4818D" w:rsidR="00344285" w:rsidRPr="003D528E" w:rsidRDefault="00344285" w:rsidP="00344285">
            <w:pPr>
              <w:pStyle w:val="paragraph"/>
              <w:spacing w:beforeAutospacing="0" w:afterAutospacing="0"/>
              <w:rPr>
                <w:sz w:val="22"/>
                <w:szCs w:val="22"/>
              </w:rPr>
            </w:pPr>
            <w:r w:rsidRPr="003D528E">
              <w:rPr>
                <w:rFonts w:ascii="Segoe UI" w:hAnsi="Segoe UI" w:cs="Segoe UI"/>
                <w:b/>
                <w:bCs/>
                <w:sz w:val="22"/>
                <w:szCs w:val="22"/>
              </w:rPr>
              <w:fldChar w:fldCharType="begin"/>
            </w:r>
            <w:r w:rsidRPr="003D528E">
              <w:rPr>
                <w:rFonts w:ascii="Segoe UI" w:hAnsi="Segoe UI" w:cs="Segoe UI"/>
                <w:b/>
                <w:bCs/>
                <w:sz w:val="22"/>
                <w:szCs w:val="22"/>
              </w:rPr>
              <w:instrText xml:space="preserve"> </w:instrText>
            </w:r>
            <w:r w:rsidRPr="003D528E">
              <w:rPr>
                <w:sz w:val="22"/>
                <w:szCs w:val="22"/>
              </w:rPr>
              <w:instrText xml:space="preserve">SEQ krav \# "000" </w:instrText>
            </w:r>
            <w:r w:rsidRPr="003D528E">
              <w:rPr>
                <w:rFonts w:ascii="Segoe UI" w:hAnsi="Segoe UI" w:cs="Segoe UI"/>
                <w:b/>
                <w:bCs/>
                <w:sz w:val="22"/>
                <w:szCs w:val="22"/>
              </w:rPr>
              <w:instrText xml:space="preserve"> </w:instrText>
            </w:r>
            <w:r w:rsidRPr="003D528E">
              <w:rPr>
                <w:rFonts w:ascii="Segoe UI" w:hAnsi="Segoe UI" w:cs="Segoe UI"/>
                <w:b/>
                <w:bCs/>
                <w:sz w:val="22"/>
                <w:szCs w:val="22"/>
              </w:rPr>
              <w:fldChar w:fldCharType="separate"/>
            </w:r>
            <w:r>
              <w:rPr>
                <w:noProof/>
                <w:sz w:val="22"/>
                <w:szCs w:val="22"/>
              </w:rPr>
              <w:t>016</w:t>
            </w:r>
            <w:r w:rsidRPr="003D528E">
              <w:rPr>
                <w:rFonts w:ascii="Segoe UI" w:hAnsi="Segoe UI" w:cs="Segoe UI"/>
                <w:b/>
                <w:bCs/>
                <w:sz w:val="22"/>
                <w:szCs w:val="22"/>
              </w:rPr>
              <w:fldChar w:fldCharType="end"/>
            </w:r>
          </w:p>
        </w:tc>
        <w:tc>
          <w:tcPr>
            <w:tcW w:w="9720" w:type="dxa"/>
            <w:tcBorders>
              <w:top w:val="single" w:sz="4" w:space="0" w:color="auto"/>
              <w:left w:val="single" w:sz="4" w:space="0" w:color="auto"/>
              <w:bottom w:val="single" w:sz="4" w:space="0" w:color="auto"/>
              <w:right w:val="nil"/>
            </w:tcBorders>
          </w:tcPr>
          <w:p w14:paraId="5E7D2166" w14:textId="77777777" w:rsidR="00344285" w:rsidRPr="00B73EA3" w:rsidRDefault="00344285" w:rsidP="00344285">
            <w:pPr>
              <w:pStyle w:val="paragraph"/>
              <w:rPr>
                <w:rFonts w:cstheme="minorBidi"/>
                <w:sz w:val="22"/>
                <w:szCs w:val="22"/>
              </w:rPr>
            </w:pPr>
            <w:r w:rsidRPr="317C2AFE">
              <w:rPr>
                <w:rFonts w:cstheme="minorBidi"/>
                <w:sz w:val="22"/>
                <w:szCs w:val="22"/>
              </w:rPr>
              <w:t xml:space="preserve">Det skal tilbys en bæreanordning slik at betalingsterminalen kan bæres enkelt og sikkert. </w:t>
            </w:r>
          </w:p>
        </w:tc>
        <w:tc>
          <w:tcPr>
            <w:tcW w:w="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731CE" w14:textId="77777777" w:rsidR="00344285" w:rsidRPr="00B73EA3" w:rsidRDefault="00344285" w:rsidP="00344285">
            <w:pPr>
              <w:pStyle w:val="paragraph"/>
              <w:spacing w:beforeAutospacing="0" w:afterAutospacing="0"/>
              <w:rPr>
                <w:rFonts w:cstheme="minorHAnsi"/>
                <w:sz w:val="22"/>
                <w:szCs w:val="22"/>
              </w:rPr>
            </w:pPr>
            <w:r w:rsidRPr="00B73EA3">
              <w:rPr>
                <w:rFonts w:cstheme="minorHAnsi"/>
                <w:sz w:val="22"/>
                <w:szCs w:val="22"/>
              </w:rPr>
              <w:t>A</w:t>
            </w:r>
          </w:p>
        </w:tc>
        <w:tc>
          <w:tcPr>
            <w:tcW w:w="1789" w:type="dxa"/>
            <w:tcBorders>
              <w:top w:val="single" w:sz="4" w:space="0" w:color="auto"/>
              <w:left w:val="single" w:sz="4" w:space="0" w:color="auto"/>
              <w:bottom w:val="single" w:sz="4" w:space="0" w:color="auto"/>
              <w:right w:val="single" w:sz="4" w:space="0" w:color="auto"/>
            </w:tcBorders>
          </w:tcPr>
          <w:p w14:paraId="54BE66F4" w14:textId="3F910EF9" w:rsidR="00344285" w:rsidRPr="00B73EA3" w:rsidRDefault="00344285" w:rsidP="00344285">
            <w:pPr>
              <w:pStyle w:val="paragraph"/>
              <w:spacing w:beforeAutospacing="0" w:afterAutospacing="0"/>
              <w:rPr>
                <w:rFonts w:cstheme="minorHAnsi"/>
                <w:sz w:val="22"/>
                <w:szCs w:val="22"/>
              </w:rPr>
            </w:pPr>
            <w:r w:rsidRPr="00B73EA3">
              <w:rPr>
                <w:rFonts w:cstheme="minorHAnsi"/>
                <w:i/>
                <w:iCs/>
                <w:sz w:val="22"/>
                <w:szCs w:val="22"/>
                <w:highlight w:val="yellow"/>
              </w:rPr>
              <w:t>[Oppfylt: JA/NEI]</w:t>
            </w:r>
          </w:p>
        </w:tc>
      </w:tr>
    </w:tbl>
    <w:p w14:paraId="6FC67C52" w14:textId="4C49AB72" w:rsidR="006A2072" w:rsidRPr="006A2072" w:rsidRDefault="006A2072" w:rsidP="006A2072">
      <w:pPr>
        <w:widowControl/>
        <w:spacing w:line="240" w:lineRule="auto"/>
        <w:jc w:val="left"/>
        <w:rPr>
          <w:rFonts w:asciiTheme="majorHAnsi" w:hAnsiTheme="majorHAnsi" w:cs="Arial"/>
          <w:b/>
          <w:sz w:val="26"/>
          <w:szCs w:val="26"/>
        </w:rPr>
      </w:pPr>
      <w:r>
        <w:rPr>
          <w:rFonts w:asciiTheme="majorHAnsi" w:hAnsiTheme="majorHAnsi" w:cs="Arial"/>
          <w:b/>
          <w:sz w:val="26"/>
          <w:szCs w:val="26"/>
        </w:rPr>
        <w:tab/>
      </w:r>
      <w:r>
        <w:rPr>
          <w:rFonts w:asciiTheme="majorHAnsi" w:hAnsiTheme="majorHAnsi" w:cs="Arial"/>
          <w:b/>
          <w:sz w:val="26"/>
          <w:szCs w:val="26"/>
        </w:rPr>
        <w:br w:type="page"/>
      </w:r>
    </w:p>
    <w:p w14:paraId="4AB4C3BE" w14:textId="05C5C57E" w:rsidR="00F54CB6" w:rsidRDefault="00F54CB6" w:rsidP="00F54CB6">
      <w:pPr>
        <w:pStyle w:val="Heading2"/>
      </w:pPr>
      <w:bookmarkStart w:id="9" w:name="_Toc128994278"/>
      <w:proofErr w:type="spellStart"/>
      <w:r>
        <w:t>Brukerstøtte</w:t>
      </w:r>
      <w:proofErr w:type="spellEnd"/>
      <w:r>
        <w:t xml:space="preserve"> </w:t>
      </w:r>
      <w:proofErr w:type="spellStart"/>
      <w:r>
        <w:t>og</w:t>
      </w:r>
      <w:proofErr w:type="spellEnd"/>
      <w:r>
        <w:t xml:space="preserve"> drift</w:t>
      </w:r>
    </w:p>
    <w:tbl>
      <w:tblPr>
        <w:tblW w:w="13285" w:type="dxa"/>
        <w:tblBorders>
          <w:top w:val="single" w:sz="4" w:space="0" w:color="000000" w:themeColor="text1"/>
          <w:left w:val="single" w:sz="4" w:space="0" w:color="000000" w:themeColor="text1"/>
          <w:bottom w:val="single" w:sz="4" w:space="0" w:color="000000" w:themeColor="text1"/>
          <w:right w:val="single" w:sz="4" w:space="0" w:color="auto"/>
          <w:insideH w:val="single" w:sz="4" w:space="0" w:color="000000" w:themeColor="text1"/>
          <w:insideV w:val="single" w:sz="4" w:space="0" w:color="000000" w:themeColor="text1"/>
        </w:tblBorders>
        <w:tblLook w:val="0000" w:firstRow="0" w:lastRow="0" w:firstColumn="0" w:lastColumn="0" w:noHBand="0" w:noVBand="0"/>
      </w:tblPr>
      <w:tblGrid>
        <w:gridCol w:w="827"/>
        <w:gridCol w:w="9705"/>
        <w:gridCol w:w="943"/>
        <w:gridCol w:w="1810"/>
      </w:tblGrid>
      <w:tr w:rsidR="00BD003A" w:rsidRPr="00467452" w14:paraId="35B962EC" w14:textId="77777777" w:rsidTr="317C2AFE">
        <w:trPr>
          <w:cantSplit/>
          <w:trHeight w:val="693"/>
          <w:tblHeader/>
        </w:trPr>
        <w:tc>
          <w:tcPr>
            <w:tcW w:w="827" w:type="dxa"/>
            <w:shd w:val="clear" w:color="auto" w:fill="D9D9D9" w:themeFill="background1" w:themeFillShade="D9"/>
          </w:tcPr>
          <w:p w14:paraId="333A3995" w14:textId="48049B37" w:rsidR="00BD003A" w:rsidRPr="00467452" w:rsidRDefault="00BD003A" w:rsidP="00AA023F">
            <w:pPr>
              <w:snapToGrid w:val="0"/>
              <w:jc w:val="left"/>
              <w:rPr>
                <w:rFonts w:cstheme="minorHAnsi"/>
                <w:b/>
              </w:rPr>
            </w:pPr>
            <w:r w:rsidRPr="00467452">
              <w:rPr>
                <w:rFonts w:cstheme="minorHAnsi"/>
                <w:b/>
              </w:rPr>
              <w:t>Nr</w:t>
            </w:r>
            <w:r>
              <w:rPr>
                <w:rFonts w:cstheme="minorHAnsi"/>
                <w:b/>
              </w:rPr>
              <w:t>.</w:t>
            </w:r>
          </w:p>
        </w:tc>
        <w:tc>
          <w:tcPr>
            <w:tcW w:w="9705" w:type="dxa"/>
            <w:shd w:val="clear" w:color="auto" w:fill="D9D9D9" w:themeFill="background1" w:themeFillShade="D9"/>
          </w:tcPr>
          <w:p w14:paraId="5BBFDE3F" w14:textId="77777777" w:rsidR="00BD003A" w:rsidRPr="00467452" w:rsidRDefault="00BD003A" w:rsidP="00AA023F">
            <w:pPr>
              <w:snapToGrid w:val="0"/>
              <w:jc w:val="left"/>
              <w:rPr>
                <w:rFonts w:cstheme="minorHAnsi"/>
                <w:b/>
              </w:rPr>
            </w:pPr>
            <w:r w:rsidRPr="00467452">
              <w:rPr>
                <w:rFonts w:cstheme="minorHAnsi"/>
                <w:b/>
              </w:rPr>
              <w:t>Beskrivelse</w:t>
            </w:r>
          </w:p>
        </w:tc>
        <w:tc>
          <w:tcPr>
            <w:tcW w:w="943" w:type="dxa"/>
            <w:shd w:val="clear" w:color="auto" w:fill="D9D9D9" w:themeFill="background1" w:themeFillShade="D9"/>
          </w:tcPr>
          <w:p w14:paraId="78E75946" w14:textId="77777777" w:rsidR="002B3B1E" w:rsidRPr="00467452" w:rsidRDefault="002B3B1E" w:rsidP="002B3B1E">
            <w:pPr>
              <w:snapToGrid w:val="0"/>
              <w:jc w:val="left"/>
              <w:rPr>
                <w:rFonts w:cstheme="minorHAnsi"/>
                <w:b/>
              </w:rPr>
            </w:pPr>
            <w:r w:rsidRPr="00467452">
              <w:rPr>
                <w:rFonts w:cstheme="minorHAnsi"/>
                <w:b/>
              </w:rPr>
              <w:t>Type krav</w:t>
            </w:r>
          </w:p>
          <w:p w14:paraId="6ABDFDE9" w14:textId="70D590C4" w:rsidR="002B3B1E" w:rsidRPr="00467452" w:rsidRDefault="002B3B1E" w:rsidP="00AA023F">
            <w:pPr>
              <w:snapToGrid w:val="0"/>
              <w:jc w:val="left"/>
              <w:rPr>
                <w:rFonts w:cstheme="minorHAnsi"/>
                <w:b/>
              </w:rPr>
            </w:pPr>
          </w:p>
        </w:tc>
        <w:tc>
          <w:tcPr>
            <w:tcW w:w="1810" w:type="dxa"/>
            <w:shd w:val="clear" w:color="auto" w:fill="D9D9D9" w:themeFill="background1" w:themeFillShade="D9"/>
          </w:tcPr>
          <w:p w14:paraId="04B6D9CF" w14:textId="77777777" w:rsidR="002B3B1E" w:rsidRDefault="002B3B1E" w:rsidP="002B3B1E">
            <w:pPr>
              <w:snapToGrid w:val="0"/>
              <w:jc w:val="left"/>
              <w:rPr>
                <w:rFonts w:cstheme="minorHAnsi"/>
                <w:b/>
              </w:rPr>
            </w:pPr>
            <w:r w:rsidRPr="00467452">
              <w:rPr>
                <w:rFonts w:cstheme="minorHAnsi"/>
                <w:b/>
              </w:rPr>
              <w:t>Besvarelse</w:t>
            </w:r>
          </w:p>
          <w:p w14:paraId="6CDEADAB" w14:textId="77777777" w:rsidR="00BD003A" w:rsidRPr="00467452" w:rsidRDefault="00BD003A" w:rsidP="002B3B1E">
            <w:pPr>
              <w:snapToGrid w:val="0"/>
              <w:jc w:val="left"/>
              <w:rPr>
                <w:rFonts w:cstheme="minorHAnsi"/>
                <w:b/>
              </w:rPr>
            </w:pPr>
          </w:p>
        </w:tc>
      </w:tr>
      <w:tr w:rsidR="002B3B1E" w:rsidRPr="00467452" w14:paraId="7141849D" w14:textId="77777777" w:rsidTr="003D528E">
        <w:trPr>
          <w:cantSplit/>
          <w:trHeight w:val="511"/>
          <w:tblHeader/>
        </w:trPr>
        <w:tc>
          <w:tcPr>
            <w:tcW w:w="827" w:type="dxa"/>
            <w:shd w:val="clear" w:color="auto" w:fill="FFFFFF" w:themeFill="background1"/>
          </w:tcPr>
          <w:p w14:paraId="7BEC4E94" w14:textId="752F79D7" w:rsidR="002B3B1E" w:rsidRPr="00467452" w:rsidRDefault="00AA75A9" w:rsidP="317C2AFE">
            <w:r w:rsidRPr="003D528E">
              <w:rPr>
                <w:rFonts w:ascii="Segoe UI" w:hAnsi="Segoe UI" w:cs="Segoe UI"/>
                <w:b/>
                <w:bCs/>
                <w:szCs w:val="22"/>
              </w:rPr>
              <w:fldChar w:fldCharType="begin"/>
            </w:r>
            <w:r w:rsidRPr="003D528E">
              <w:rPr>
                <w:rFonts w:ascii="Segoe UI" w:hAnsi="Segoe UI" w:cs="Segoe UI"/>
                <w:b/>
                <w:bCs/>
                <w:szCs w:val="22"/>
              </w:rPr>
              <w:instrText xml:space="preserve"> </w:instrText>
            </w:r>
            <w:r>
              <w:instrText xml:space="preserve">SEQ krav \# "000" </w:instrText>
            </w:r>
            <w:r w:rsidRPr="003D528E">
              <w:rPr>
                <w:rFonts w:ascii="Segoe UI" w:hAnsi="Segoe UI" w:cs="Segoe UI"/>
                <w:b/>
                <w:bCs/>
                <w:szCs w:val="22"/>
              </w:rPr>
              <w:instrText xml:space="preserve"> </w:instrText>
            </w:r>
            <w:r w:rsidRPr="003D528E">
              <w:rPr>
                <w:rFonts w:ascii="Segoe UI" w:hAnsi="Segoe UI" w:cs="Segoe UI"/>
                <w:b/>
                <w:bCs/>
                <w:szCs w:val="22"/>
              </w:rPr>
              <w:fldChar w:fldCharType="separate"/>
            </w:r>
            <w:r w:rsidR="001879DD">
              <w:rPr>
                <w:noProof/>
              </w:rPr>
              <w:t>017</w:t>
            </w:r>
            <w:r w:rsidRPr="003D528E">
              <w:rPr>
                <w:rFonts w:ascii="Segoe UI" w:hAnsi="Segoe UI" w:cs="Segoe UI"/>
                <w:b/>
                <w:bCs/>
                <w:szCs w:val="22"/>
              </w:rPr>
              <w:fldChar w:fldCharType="end"/>
            </w:r>
          </w:p>
        </w:tc>
        <w:tc>
          <w:tcPr>
            <w:tcW w:w="9705" w:type="dxa"/>
            <w:shd w:val="clear" w:color="auto" w:fill="FFFFFF" w:themeFill="background1"/>
          </w:tcPr>
          <w:p w14:paraId="338F707D" w14:textId="48AD03B9" w:rsidR="002B3B1E" w:rsidRPr="00467452" w:rsidRDefault="002B3B1E" w:rsidP="002B3B1E">
            <w:pPr>
              <w:snapToGrid w:val="0"/>
              <w:jc w:val="left"/>
              <w:rPr>
                <w:rFonts w:cstheme="minorBidi"/>
              </w:rPr>
            </w:pPr>
            <w:r>
              <w:t xml:space="preserve">Leverandøren skal tilby brukerstøtte til Entur og være ansvarlig for drift og vedlikehold av tilbudt løsning, inkludert </w:t>
            </w:r>
            <w:proofErr w:type="gramStart"/>
            <w:r>
              <w:t>hardware</w:t>
            </w:r>
            <w:proofErr w:type="gramEnd"/>
            <w:r>
              <w:t xml:space="preserve"> og programvare.</w:t>
            </w:r>
            <w:r>
              <w:rPr>
                <w:rFonts w:cstheme="minorBidi"/>
              </w:rPr>
              <w:t xml:space="preserve"> </w:t>
            </w:r>
          </w:p>
        </w:tc>
        <w:tc>
          <w:tcPr>
            <w:tcW w:w="943" w:type="dxa"/>
            <w:shd w:val="clear" w:color="auto" w:fill="FFFFFF" w:themeFill="background1"/>
          </w:tcPr>
          <w:p w14:paraId="20DB3478" w14:textId="7D769553" w:rsidR="002B3B1E" w:rsidRPr="00467452" w:rsidRDefault="002B3B1E" w:rsidP="002B3B1E">
            <w:pPr>
              <w:snapToGrid w:val="0"/>
              <w:jc w:val="left"/>
              <w:rPr>
                <w:rFonts w:cstheme="minorHAnsi"/>
                <w:b/>
              </w:rPr>
            </w:pPr>
            <w:r w:rsidRPr="00B73EA3">
              <w:rPr>
                <w:rFonts w:cstheme="minorHAnsi"/>
                <w:szCs w:val="22"/>
              </w:rPr>
              <w:t>A</w:t>
            </w:r>
          </w:p>
        </w:tc>
        <w:tc>
          <w:tcPr>
            <w:tcW w:w="1810" w:type="dxa"/>
            <w:shd w:val="clear" w:color="auto" w:fill="FFFFFF" w:themeFill="background1"/>
          </w:tcPr>
          <w:p w14:paraId="147896E5" w14:textId="70931E91" w:rsidR="002B3B1E" w:rsidRPr="00467452" w:rsidRDefault="002B3B1E" w:rsidP="002B3B1E">
            <w:pPr>
              <w:snapToGrid w:val="0"/>
              <w:jc w:val="left"/>
              <w:rPr>
                <w:rFonts w:cstheme="minorBidi"/>
                <w:b/>
              </w:rPr>
            </w:pPr>
            <w:r w:rsidRPr="00B73EA3">
              <w:rPr>
                <w:rFonts w:cstheme="minorHAnsi"/>
                <w:i/>
                <w:iCs/>
                <w:szCs w:val="22"/>
                <w:highlight w:val="yellow"/>
              </w:rPr>
              <w:t>[Oppfylt: JA/NEI]</w:t>
            </w:r>
          </w:p>
        </w:tc>
      </w:tr>
      <w:tr w:rsidR="002B3B1E" w:rsidRPr="00467452" w14:paraId="0FCFB96A" w14:textId="77777777" w:rsidTr="003D528E">
        <w:trPr>
          <w:cantSplit/>
          <w:trHeight w:val="297"/>
        </w:trPr>
        <w:tc>
          <w:tcPr>
            <w:tcW w:w="827" w:type="dxa"/>
          </w:tcPr>
          <w:p w14:paraId="0865E33F" w14:textId="4E6EDCAB" w:rsidR="002B3B1E" w:rsidRPr="00467452" w:rsidRDefault="00AA75A9" w:rsidP="317C2AFE">
            <w:r w:rsidRPr="003D528E">
              <w:rPr>
                <w:rFonts w:ascii="Segoe UI" w:hAnsi="Segoe UI" w:cs="Segoe UI"/>
                <w:b/>
                <w:bCs/>
                <w:szCs w:val="22"/>
              </w:rPr>
              <w:fldChar w:fldCharType="begin"/>
            </w:r>
            <w:r w:rsidRPr="003D528E">
              <w:rPr>
                <w:rFonts w:ascii="Segoe UI" w:hAnsi="Segoe UI" w:cs="Segoe UI"/>
                <w:b/>
                <w:bCs/>
                <w:szCs w:val="22"/>
              </w:rPr>
              <w:instrText xml:space="preserve"> </w:instrText>
            </w:r>
            <w:r>
              <w:instrText xml:space="preserve">SEQ krav \# "000" </w:instrText>
            </w:r>
            <w:r w:rsidRPr="003D528E">
              <w:rPr>
                <w:rFonts w:ascii="Segoe UI" w:hAnsi="Segoe UI" w:cs="Segoe UI"/>
                <w:b/>
                <w:bCs/>
                <w:szCs w:val="22"/>
              </w:rPr>
              <w:instrText xml:space="preserve"> </w:instrText>
            </w:r>
            <w:r w:rsidRPr="003D528E">
              <w:rPr>
                <w:rFonts w:ascii="Segoe UI" w:hAnsi="Segoe UI" w:cs="Segoe UI"/>
                <w:b/>
                <w:bCs/>
                <w:szCs w:val="22"/>
              </w:rPr>
              <w:fldChar w:fldCharType="separate"/>
            </w:r>
            <w:r w:rsidR="001879DD">
              <w:rPr>
                <w:noProof/>
              </w:rPr>
              <w:t>018</w:t>
            </w:r>
            <w:r w:rsidRPr="003D528E">
              <w:rPr>
                <w:rFonts w:ascii="Segoe UI" w:hAnsi="Segoe UI" w:cs="Segoe UI"/>
                <w:b/>
                <w:bCs/>
                <w:szCs w:val="22"/>
              </w:rPr>
              <w:fldChar w:fldCharType="end"/>
            </w:r>
          </w:p>
        </w:tc>
        <w:tc>
          <w:tcPr>
            <w:tcW w:w="9705" w:type="dxa"/>
          </w:tcPr>
          <w:p w14:paraId="47CBA614" w14:textId="2F9BB02A" w:rsidR="002B3B1E" w:rsidRPr="00B526C6" w:rsidRDefault="002B3B1E" w:rsidP="002B3B1E">
            <w:pPr>
              <w:rPr>
                <w:rFonts w:eastAsia="Helvetica Neue" w:cstheme="minorHAnsi"/>
                <w:szCs w:val="22"/>
              </w:rPr>
            </w:pPr>
            <w:r>
              <w:t>Leverandøren skal tilby reservedeler og utbytteterminaler i tilfelle feil, med definert responstid</w:t>
            </w:r>
            <w:r>
              <w:rPr>
                <w:rFonts w:eastAsia="Helvetica Neue" w:cstheme="minorHAnsi"/>
                <w:szCs w:val="22"/>
              </w:rPr>
              <w:t>.</w:t>
            </w:r>
          </w:p>
        </w:tc>
        <w:tc>
          <w:tcPr>
            <w:tcW w:w="943" w:type="dxa"/>
          </w:tcPr>
          <w:p w14:paraId="6AAF1DF6" w14:textId="0B301E6F" w:rsidR="002B3B1E" w:rsidRPr="00467452" w:rsidRDefault="002B3B1E" w:rsidP="002B3B1E">
            <w:pPr>
              <w:pStyle w:val="Tabell"/>
              <w:rPr>
                <w:rFonts w:cstheme="minorHAnsi"/>
              </w:rPr>
            </w:pPr>
            <w:r w:rsidRPr="00B73EA3">
              <w:rPr>
                <w:rFonts w:cstheme="minorHAnsi"/>
                <w:szCs w:val="22"/>
              </w:rPr>
              <w:t>A</w:t>
            </w:r>
          </w:p>
        </w:tc>
        <w:tc>
          <w:tcPr>
            <w:tcW w:w="1810" w:type="dxa"/>
          </w:tcPr>
          <w:p w14:paraId="5B1D5842" w14:textId="028CA00F" w:rsidR="002B3B1E" w:rsidRPr="00E907AA" w:rsidRDefault="002B3B1E" w:rsidP="002B3B1E">
            <w:pPr>
              <w:pStyle w:val="Tabell"/>
              <w:rPr>
                <w:rFonts w:cstheme="minorBidi"/>
                <w:b/>
                <w:bCs/>
              </w:rPr>
            </w:pPr>
            <w:r w:rsidRPr="00B73EA3">
              <w:rPr>
                <w:rFonts w:cstheme="minorHAnsi"/>
                <w:i/>
                <w:iCs/>
                <w:szCs w:val="22"/>
                <w:highlight w:val="yellow"/>
              </w:rPr>
              <w:t>[Oppfylt: JA/NEI]</w:t>
            </w:r>
          </w:p>
        </w:tc>
      </w:tr>
    </w:tbl>
    <w:p w14:paraId="507BA1C5" w14:textId="77777777" w:rsidR="007F18D6" w:rsidRPr="009C79EE" w:rsidRDefault="007F18D6">
      <w:pPr>
        <w:widowControl/>
        <w:spacing w:line="240" w:lineRule="auto"/>
        <w:jc w:val="left"/>
        <w:rPr>
          <w:rFonts w:asciiTheme="majorHAnsi" w:hAnsiTheme="majorHAnsi" w:cs="Arial"/>
          <w:b/>
          <w:sz w:val="26"/>
          <w:szCs w:val="26"/>
        </w:rPr>
      </w:pPr>
      <w:r>
        <w:br w:type="page"/>
      </w:r>
    </w:p>
    <w:p w14:paraId="5F59AE3E" w14:textId="24733CA5" w:rsidR="008149F3" w:rsidRPr="006A2072" w:rsidRDefault="008149F3" w:rsidP="00A12434">
      <w:pPr>
        <w:pStyle w:val="Heading2"/>
        <w:rPr>
          <w:lang w:val="nb-NO"/>
        </w:rPr>
      </w:pPr>
      <w:r w:rsidRPr="006A2072">
        <w:rPr>
          <w:lang w:val="nb-NO"/>
        </w:rPr>
        <w:t>Krav til rapportering</w:t>
      </w:r>
    </w:p>
    <w:tbl>
      <w:tblPr>
        <w:tblW w:w="13159" w:type="dxa"/>
        <w:tblLook w:val="0000" w:firstRow="0" w:lastRow="0" w:firstColumn="0" w:lastColumn="0" w:noHBand="0" w:noVBand="0"/>
      </w:tblPr>
      <w:tblGrid>
        <w:gridCol w:w="877"/>
        <w:gridCol w:w="9555"/>
        <w:gridCol w:w="865"/>
        <w:gridCol w:w="1862"/>
      </w:tblGrid>
      <w:tr w:rsidR="002B3B1E" w:rsidRPr="00467452" w14:paraId="36F54447" w14:textId="77777777" w:rsidTr="317C2AFE">
        <w:trPr>
          <w:trHeight w:val="410"/>
        </w:trPr>
        <w:tc>
          <w:tcPr>
            <w:tcW w:w="877"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31CA9F19" w14:textId="3482167F" w:rsidR="002B3B1E" w:rsidRPr="007F18D6" w:rsidRDefault="002B3B1E" w:rsidP="002B3B1E">
            <w:pPr>
              <w:snapToGrid w:val="0"/>
              <w:jc w:val="left"/>
              <w:rPr>
                <w:rFonts w:cstheme="minorHAnsi"/>
                <w:b/>
              </w:rPr>
            </w:pPr>
            <w:r w:rsidRPr="00467452">
              <w:rPr>
                <w:rFonts w:cstheme="minorHAnsi"/>
                <w:b/>
              </w:rPr>
              <w:t>Nr.</w:t>
            </w:r>
          </w:p>
        </w:tc>
        <w:tc>
          <w:tcPr>
            <w:tcW w:w="9555"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5463D46" w14:textId="7DA5E5AB" w:rsidR="002B3B1E" w:rsidRPr="007F18D6" w:rsidRDefault="002B3B1E" w:rsidP="002B3B1E">
            <w:pPr>
              <w:snapToGrid w:val="0"/>
              <w:jc w:val="left"/>
              <w:rPr>
                <w:rFonts w:cstheme="minorHAnsi"/>
                <w:b/>
              </w:rPr>
            </w:pPr>
            <w:r w:rsidRPr="00467452">
              <w:rPr>
                <w:rFonts w:cstheme="minorHAnsi"/>
                <w:b/>
              </w:rPr>
              <w:t>Beskrivelse</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607FD53" w14:textId="2DDA6A01" w:rsidR="5A055989" w:rsidRPr="5A055989" w:rsidRDefault="5A055989" w:rsidP="5A055989">
            <w:pPr>
              <w:jc w:val="left"/>
              <w:rPr>
                <w:rFonts w:cstheme="minorBidi"/>
                <w:b/>
                <w:bCs/>
              </w:rPr>
            </w:pPr>
            <w:r w:rsidRPr="5A055989">
              <w:rPr>
                <w:rFonts w:cstheme="minorBidi"/>
                <w:b/>
                <w:bCs/>
              </w:rPr>
              <w:t>Type krav</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AD5A1BC" w14:textId="77777777" w:rsidR="002B3B1E" w:rsidRDefault="002B3B1E" w:rsidP="002B3B1E">
            <w:pPr>
              <w:snapToGrid w:val="0"/>
              <w:jc w:val="left"/>
              <w:rPr>
                <w:rFonts w:cstheme="minorHAnsi"/>
                <w:b/>
              </w:rPr>
            </w:pPr>
            <w:r w:rsidRPr="00467452">
              <w:rPr>
                <w:rFonts w:cstheme="minorHAnsi"/>
                <w:b/>
              </w:rPr>
              <w:t>Besvarelse</w:t>
            </w:r>
          </w:p>
          <w:p w14:paraId="2E84C7E4" w14:textId="7F87E127" w:rsidR="002B3B1E" w:rsidRPr="007F18D6" w:rsidRDefault="002B3B1E" w:rsidP="002B3B1E">
            <w:pPr>
              <w:snapToGrid w:val="0"/>
              <w:jc w:val="left"/>
              <w:rPr>
                <w:rFonts w:cstheme="minorHAnsi"/>
                <w:b/>
              </w:rPr>
            </w:pPr>
          </w:p>
        </w:tc>
      </w:tr>
      <w:tr w:rsidR="002B3B1E" w:rsidRPr="00467452" w14:paraId="2CFA3F7A" w14:textId="77777777" w:rsidTr="317C2AFE">
        <w:trPr>
          <w:trHeight w:val="561"/>
        </w:trPr>
        <w:tc>
          <w:tcPr>
            <w:tcW w:w="877" w:type="dxa"/>
            <w:tcBorders>
              <w:top w:val="single" w:sz="4" w:space="0" w:color="000000" w:themeColor="text1"/>
              <w:left w:val="single" w:sz="4" w:space="0" w:color="000000" w:themeColor="text1"/>
              <w:bottom w:val="single" w:sz="4" w:space="0" w:color="000000" w:themeColor="text1"/>
            </w:tcBorders>
          </w:tcPr>
          <w:p w14:paraId="6D8130FB" w14:textId="1964800D" w:rsidR="002B3B1E"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019</w:t>
            </w:r>
            <w:r>
              <w:rPr>
                <w:rFonts w:ascii="Segoe UI" w:hAnsi="Segoe UI" w:cs="Segoe UI"/>
                <w:b/>
                <w:bCs/>
                <w:sz w:val="18"/>
                <w:szCs w:val="18"/>
              </w:rPr>
              <w:fldChar w:fldCharType="end"/>
            </w:r>
          </w:p>
        </w:tc>
        <w:tc>
          <w:tcPr>
            <w:tcW w:w="9555" w:type="dxa"/>
            <w:tcBorders>
              <w:top w:val="single" w:sz="4" w:space="0" w:color="000000" w:themeColor="text1"/>
              <w:left w:val="single" w:sz="4" w:space="0" w:color="000000" w:themeColor="text1"/>
              <w:bottom w:val="single" w:sz="4" w:space="0" w:color="000000" w:themeColor="text1"/>
            </w:tcBorders>
          </w:tcPr>
          <w:p w14:paraId="07F87B96" w14:textId="33223133" w:rsidR="002B3B1E" w:rsidRPr="00211B95" w:rsidRDefault="002B3B1E" w:rsidP="002B3B1E">
            <w:pPr>
              <w:pStyle w:val="Contractstyle3"/>
              <w:spacing w:before="0" w:line="259" w:lineRule="auto"/>
              <w:ind w:left="0"/>
            </w:pPr>
            <w:r w:rsidRPr="00211B95">
              <w:rPr>
                <w:rFonts w:asciiTheme="minorHAnsi" w:hAnsiTheme="minorHAnsi"/>
              </w:rPr>
              <w:t xml:space="preserve">Løsningen skal ha støtte for uthenting av rapporter slik at Entur kan utføre avstemming av salg, inkludert rapporter der hvert enkelt salg </w:t>
            </w:r>
            <w:proofErr w:type="gramStart"/>
            <w:r w:rsidRPr="00211B95">
              <w:rPr>
                <w:rFonts w:asciiTheme="minorHAnsi" w:hAnsiTheme="minorHAnsi"/>
              </w:rPr>
              <w:t>fremkommer</w:t>
            </w:r>
            <w:proofErr w:type="gramEnd"/>
            <w:r w:rsidRPr="00211B95">
              <w:rPr>
                <w:rFonts w:asciiTheme="minorHAnsi" w:hAnsiTheme="minorHAnsi"/>
              </w:rPr>
              <w:t>.</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AD3A" w14:textId="52AB56D2" w:rsidR="5A055989" w:rsidRPr="5A055989" w:rsidRDefault="5A055989" w:rsidP="5A055989">
            <w:pPr>
              <w:pStyle w:val="Tabell"/>
              <w:rPr>
                <w:rFonts w:cstheme="minorBidi"/>
              </w:rPr>
            </w:pPr>
            <w:r w:rsidRPr="5A055989">
              <w:rPr>
                <w:rFonts w:cstheme="minorBidi"/>
              </w:rPr>
              <w:t>A</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FCFF9" w14:textId="00D74A38" w:rsidR="002B3B1E" w:rsidRPr="001E2970" w:rsidRDefault="002B3B1E" w:rsidP="002B3B1E">
            <w:pPr>
              <w:pStyle w:val="Tabell"/>
              <w:rPr>
                <w:rFonts w:cstheme="minorBidi"/>
              </w:rPr>
            </w:pPr>
            <w:r w:rsidRPr="00B73EA3">
              <w:rPr>
                <w:rFonts w:cstheme="minorHAnsi"/>
                <w:i/>
                <w:iCs/>
                <w:szCs w:val="22"/>
                <w:highlight w:val="yellow"/>
              </w:rPr>
              <w:t>[Oppfylt: JA/NEI]</w:t>
            </w:r>
          </w:p>
        </w:tc>
      </w:tr>
      <w:tr w:rsidR="002B3B1E" w:rsidRPr="00467452" w14:paraId="5F8AD746" w14:textId="77777777" w:rsidTr="317C2AFE">
        <w:trPr>
          <w:trHeight w:val="561"/>
        </w:trPr>
        <w:tc>
          <w:tcPr>
            <w:tcW w:w="877" w:type="dxa"/>
            <w:tcBorders>
              <w:top w:val="single" w:sz="4" w:space="0" w:color="000000" w:themeColor="text1"/>
              <w:left w:val="single" w:sz="4" w:space="0" w:color="000000" w:themeColor="text1"/>
              <w:bottom w:val="single" w:sz="4" w:space="0" w:color="000000" w:themeColor="text1"/>
            </w:tcBorders>
          </w:tcPr>
          <w:p w14:paraId="5A68305B" w14:textId="0D78E811" w:rsidR="002B3B1E"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020</w:t>
            </w:r>
            <w:r>
              <w:rPr>
                <w:rFonts w:ascii="Segoe UI" w:hAnsi="Segoe UI" w:cs="Segoe UI"/>
                <w:b/>
                <w:bCs/>
                <w:sz w:val="18"/>
                <w:szCs w:val="18"/>
              </w:rPr>
              <w:fldChar w:fldCharType="end"/>
            </w:r>
          </w:p>
        </w:tc>
        <w:tc>
          <w:tcPr>
            <w:tcW w:w="9555" w:type="dxa"/>
            <w:tcBorders>
              <w:top w:val="single" w:sz="4" w:space="0" w:color="000000" w:themeColor="text1"/>
              <w:left w:val="single" w:sz="4" w:space="0" w:color="000000" w:themeColor="text1"/>
              <w:bottom w:val="single" w:sz="4" w:space="0" w:color="000000" w:themeColor="text1"/>
            </w:tcBorders>
          </w:tcPr>
          <w:p w14:paraId="6A13F596" w14:textId="453F0F74" w:rsidR="002B3B1E" w:rsidRPr="00211B95" w:rsidRDefault="00F41F5E" w:rsidP="002B3B1E">
            <w:pPr>
              <w:pStyle w:val="Contractstyle3"/>
              <w:spacing w:before="0" w:line="259" w:lineRule="auto"/>
              <w:ind w:left="0"/>
            </w:pPr>
            <w:r w:rsidRPr="006A2072">
              <w:rPr>
                <w:rFonts w:asciiTheme="minorHAnsi" w:hAnsiTheme="minorHAnsi"/>
              </w:rPr>
              <w:t>Betalingsterminalen</w:t>
            </w:r>
            <w:r w:rsidR="002B3B1E" w:rsidRPr="006A2072">
              <w:rPr>
                <w:rFonts w:asciiTheme="minorHAnsi" w:hAnsiTheme="minorHAnsi"/>
              </w:rPr>
              <w:t xml:space="preserve"> </w:t>
            </w:r>
            <w:r w:rsidR="002B3B1E" w:rsidRPr="00211B95">
              <w:rPr>
                <w:rFonts w:asciiTheme="minorHAnsi" w:hAnsiTheme="minorHAnsi"/>
              </w:rPr>
              <w:t xml:space="preserve">skal </w:t>
            </w:r>
            <w:proofErr w:type="gramStart"/>
            <w:r w:rsidR="002B3B1E" w:rsidRPr="00211B95">
              <w:rPr>
                <w:rFonts w:asciiTheme="minorHAnsi" w:hAnsiTheme="minorHAnsi"/>
              </w:rPr>
              <w:t>generere</w:t>
            </w:r>
            <w:proofErr w:type="gramEnd"/>
            <w:r w:rsidR="002B3B1E" w:rsidRPr="00211B95">
              <w:rPr>
                <w:rFonts w:asciiTheme="minorHAnsi" w:hAnsiTheme="minorHAnsi"/>
              </w:rPr>
              <w:t xml:space="preserve"> RRN (</w:t>
            </w:r>
            <w:proofErr w:type="spellStart"/>
            <w:r w:rsidR="002B3B1E" w:rsidRPr="00211B95">
              <w:rPr>
                <w:rFonts w:asciiTheme="minorHAnsi" w:hAnsiTheme="minorHAnsi"/>
              </w:rPr>
              <w:t>Retrieval</w:t>
            </w:r>
            <w:proofErr w:type="spellEnd"/>
            <w:r w:rsidR="002B3B1E" w:rsidRPr="00211B95">
              <w:rPr>
                <w:rFonts w:asciiTheme="minorHAnsi" w:hAnsiTheme="minorHAnsi"/>
              </w:rPr>
              <w:t xml:space="preserve"> Reference </w:t>
            </w:r>
            <w:proofErr w:type="spellStart"/>
            <w:r w:rsidR="002B3B1E" w:rsidRPr="00211B95">
              <w:rPr>
                <w:rFonts w:asciiTheme="minorHAnsi" w:hAnsiTheme="minorHAnsi"/>
              </w:rPr>
              <w:t>Number</w:t>
            </w:r>
            <w:proofErr w:type="spellEnd"/>
            <w:r w:rsidR="002B3B1E" w:rsidRPr="00211B95">
              <w:rPr>
                <w:rFonts w:asciiTheme="minorHAnsi" w:hAnsiTheme="minorHAnsi"/>
              </w:rPr>
              <w:t xml:space="preserve">) slik at hver transaksjon kan spores. </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A6021" w14:textId="122E9C92" w:rsidR="5A055989" w:rsidRPr="5A055989" w:rsidRDefault="5A055989" w:rsidP="5A055989">
            <w:pPr>
              <w:pStyle w:val="Tabell"/>
              <w:rPr>
                <w:rFonts w:cstheme="minorBidi"/>
              </w:rPr>
            </w:pPr>
            <w:r w:rsidRPr="5A055989">
              <w:rPr>
                <w:rFonts w:cstheme="minorBidi"/>
              </w:rPr>
              <w:t>A</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AE39E" w14:textId="2F28BD9A" w:rsidR="002B3B1E" w:rsidRDefault="002B3B1E" w:rsidP="002B3B1E">
            <w:pPr>
              <w:pStyle w:val="Tabell"/>
              <w:rPr>
                <w:rFonts w:cstheme="minorBidi"/>
              </w:rPr>
            </w:pPr>
            <w:r w:rsidRPr="00B73EA3">
              <w:rPr>
                <w:rFonts w:cstheme="minorHAnsi"/>
                <w:i/>
                <w:iCs/>
                <w:szCs w:val="22"/>
                <w:highlight w:val="yellow"/>
              </w:rPr>
              <w:t>[Oppfylt: JA/NEI]</w:t>
            </w:r>
          </w:p>
        </w:tc>
      </w:tr>
      <w:tr w:rsidR="002B3B1E" w:rsidRPr="00467452" w14:paraId="351F8E6B" w14:textId="77777777" w:rsidTr="317C2AFE">
        <w:trPr>
          <w:trHeight w:val="561"/>
        </w:trPr>
        <w:tc>
          <w:tcPr>
            <w:tcW w:w="877" w:type="dxa"/>
            <w:tcBorders>
              <w:top w:val="single" w:sz="4" w:space="0" w:color="000000" w:themeColor="text1"/>
              <w:left w:val="single" w:sz="4" w:space="0" w:color="000000" w:themeColor="text1"/>
              <w:bottom w:val="single" w:sz="4" w:space="0" w:color="000000" w:themeColor="text1"/>
            </w:tcBorders>
          </w:tcPr>
          <w:p w14:paraId="1164792C" w14:textId="1CF2FFA5" w:rsidR="002B3B1E"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021</w:t>
            </w:r>
            <w:r>
              <w:rPr>
                <w:rFonts w:ascii="Segoe UI" w:hAnsi="Segoe UI" w:cs="Segoe UI"/>
                <w:b/>
                <w:bCs/>
                <w:sz w:val="18"/>
                <w:szCs w:val="18"/>
              </w:rPr>
              <w:fldChar w:fldCharType="end"/>
            </w:r>
          </w:p>
        </w:tc>
        <w:tc>
          <w:tcPr>
            <w:tcW w:w="9555" w:type="dxa"/>
            <w:tcBorders>
              <w:top w:val="single" w:sz="4" w:space="0" w:color="000000" w:themeColor="text1"/>
              <w:left w:val="single" w:sz="4" w:space="0" w:color="000000" w:themeColor="text1"/>
              <w:bottom w:val="single" w:sz="4" w:space="0" w:color="000000" w:themeColor="text1"/>
            </w:tcBorders>
          </w:tcPr>
          <w:p w14:paraId="56894FF8" w14:textId="6F3D8735" w:rsidR="002B3B1E" w:rsidRPr="00211B95" w:rsidRDefault="002B3B1E" w:rsidP="002B3B1E">
            <w:pPr>
              <w:pStyle w:val="Contractstyle3"/>
              <w:spacing w:before="0" w:line="259" w:lineRule="auto"/>
              <w:ind w:left="0"/>
            </w:pPr>
            <w:r w:rsidRPr="00211B95">
              <w:rPr>
                <w:rFonts w:asciiTheme="minorHAnsi" w:hAnsiTheme="minorHAnsi"/>
              </w:rPr>
              <w:t>Løsningen skal gi mulighet for å hente ut informasjon om et salg knyttet til et gitt betalingskort basert på informasjon på kvitteringen (f.eks. sum, dato og maskert kortnummer).</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815FE" w14:textId="21393E32" w:rsidR="5A055989" w:rsidRPr="5A055989" w:rsidRDefault="5A055989" w:rsidP="5A055989">
            <w:pPr>
              <w:pStyle w:val="Tabell"/>
              <w:rPr>
                <w:rFonts w:cstheme="minorBidi"/>
              </w:rPr>
            </w:pPr>
            <w:r w:rsidRPr="5A055989">
              <w:rPr>
                <w:rFonts w:cstheme="minorBidi"/>
              </w:rPr>
              <w:t>A</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E87E1" w14:textId="0DA1E954" w:rsidR="002B3B1E" w:rsidRDefault="002B3B1E" w:rsidP="002B3B1E">
            <w:pPr>
              <w:pStyle w:val="Tabell"/>
              <w:rPr>
                <w:rFonts w:cstheme="minorBidi"/>
              </w:rPr>
            </w:pPr>
            <w:r w:rsidRPr="00B73EA3">
              <w:rPr>
                <w:rFonts w:cstheme="minorHAnsi"/>
                <w:i/>
                <w:iCs/>
                <w:szCs w:val="22"/>
                <w:highlight w:val="yellow"/>
              </w:rPr>
              <w:t>[Oppfylt: JA/NEI]</w:t>
            </w:r>
          </w:p>
        </w:tc>
      </w:tr>
      <w:tr w:rsidR="002B3B1E" w:rsidRPr="00467452" w14:paraId="568237FB" w14:textId="77777777" w:rsidTr="317C2AFE">
        <w:trPr>
          <w:trHeight w:val="561"/>
        </w:trPr>
        <w:tc>
          <w:tcPr>
            <w:tcW w:w="877" w:type="dxa"/>
            <w:tcBorders>
              <w:top w:val="single" w:sz="4" w:space="0" w:color="000000" w:themeColor="text1"/>
              <w:left w:val="single" w:sz="4" w:space="0" w:color="000000" w:themeColor="text1"/>
              <w:bottom w:val="single" w:sz="4" w:space="0" w:color="000000" w:themeColor="text1"/>
            </w:tcBorders>
          </w:tcPr>
          <w:p w14:paraId="75B3B581" w14:textId="32353640" w:rsidR="002B3B1E"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022</w:t>
            </w:r>
            <w:r>
              <w:rPr>
                <w:rFonts w:ascii="Segoe UI" w:hAnsi="Segoe UI" w:cs="Segoe UI"/>
                <w:b/>
                <w:bCs/>
                <w:sz w:val="18"/>
                <w:szCs w:val="18"/>
              </w:rPr>
              <w:fldChar w:fldCharType="end"/>
            </w:r>
          </w:p>
        </w:tc>
        <w:tc>
          <w:tcPr>
            <w:tcW w:w="9555" w:type="dxa"/>
            <w:tcBorders>
              <w:top w:val="single" w:sz="4" w:space="0" w:color="000000" w:themeColor="text1"/>
              <w:left w:val="single" w:sz="4" w:space="0" w:color="000000" w:themeColor="text1"/>
              <w:bottom w:val="single" w:sz="4" w:space="0" w:color="000000" w:themeColor="text1"/>
            </w:tcBorders>
          </w:tcPr>
          <w:p w14:paraId="0A470715" w14:textId="2678E202" w:rsidR="002B3B1E" w:rsidRPr="00211B95" w:rsidRDefault="002B3B1E" w:rsidP="002B3B1E">
            <w:pPr>
              <w:pStyle w:val="Contractstyle3"/>
              <w:spacing w:before="0" w:line="259" w:lineRule="auto"/>
              <w:ind w:left="0"/>
            </w:pPr>
            <w:r w:rsidRPr="00211B95">
              <w:rPr>
                <w:rFonts w:asciiTheme="minorHAnsi" w:hAnsiTheme="minorHAnsi"/>
              </w:rPr>
              <w:t>Status-/feilkoder og feilmeldinger fra løsningen skal være tilgjengelige gjennom API-er for varsling og feilsøking.</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1280B" w14:textId="2C13BDA3" w:rsidR="5A055989" w:rsidRPr="5A055989" w:rsidRDefault="5A055989" w:rsidP="5A055989">
            <w:pPr>
              <w:pStyle w:val="Tabell"/>
              <w:rPr>
                <w:rFonts w:cstheme="minorBidi"/>
              </w:rPr>
            </w:pPr>
            <w:r w:rsidRPr="5A055989">
              <w:rPr>
                <w:rFonts w:cstheme="minorBidi"/>
              </w:rPr>
              <w:t>A</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8B344" w14:textId="118151A9" w:rsidR="002B3B1E" w:rsidRDefault="002B3B1E" w:rsidP="002B3B1E">
            <w:pPr>
              <w:pStyle w:val="Tabell"/>
              <w:rPr>
                <w:rFonts w:cstheme="minorBidi"/>
              </w:rPr>
            </w:pPr>
            <w:r w:rsidRPr="00B73EA3">
              <w:rPr>
                <w:rFonts w:cstheme="minorHAnsi"/>
                <w:i/>
                <w:iCs/>
                <w:szCs w:val="22"/>
                <w:highlight w:val="yellow"/>
              </w:rPr>
              <w:t>[Oppfylt: JA/NEI]</w:t>
            </w:r>
          </w:p>
        </w:tc>
      </w:tr>
    </w:tbl>
    <w:p w14:paraId="0F34F02C" w14:textId="608CC6D4" w:rsidR="00A12434" w:rsidRDefault="00A12434" w:rsidP="00A12434">
      <w:pPr>
        <w:pStyle w:val="Heading2"/>
      </w:pPr>
      <w:r>
        <w:t xml:space="preserve">Lov- </w:t>
      </w:r>
      <w:proofErr w:type="spellStart"/>
      <w:r>
        <w:t>og</w:t>
      </w:r>
      <w:proofErr w:type="spellEnd"/>
      <w:r>
        <w:t xml:space="preserve"> </w:t>
      </w:r>
      <w:proofErr w:type="spellStart"/>
      <w:r>
        <w:t>forskriftskrav</w:t>
      </w:r>
      <w:proofErr w:type="spellEnd"/>
    </w:p>
    <w:tbl>
      <w:tblPr>
        <w:tblW w:w="13280" w:type="dxa"/>
        <w:tblLook w:val="0000" w:firstRow="0" w:lastRow="0" w:firstColumn="0" w:lastColumn="0" w:noHBand="0" w:noVBand="0"/>
      </w:tblPr>
      <w:tblGrid>
        <w:gridCol w:w="846"/>
        <w:gridCol w:w="9632"/>
        <w:gridCol w:w="819"/>
        <w:gridCol w:w="1983"/>
      </w:tblGrid>
      <w:tr w:rsidR="002409A7" w:rsidRPr="007F18D6" w14:paraId="599EA18E" w14:textId="77777777" w:rsidTr="00B51EA0">
        <w:trPr>
          <w:trHeight w:val="410"/>
        </w:trPr>
        <w:tc>
          <w:tcPr>
            <w:tcW w:w="84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79F0CCD5" w14:textId="77777777" w:rsidR="002409A7" w:rsidRPr="007F18D6" w:rsidRDefault="002409A7" w:rsidP="002409A7">
            <w:pPr>
              <w:snapToGrid w:val="0"/>
              <w:jc w:val="left"/>
              <w:rPr>
                <w:rFonts w:cstheme="minorHAnsi"/>
                <w:b/>
              </w:rPr>
            </w:pPr>
            <w:r w:rsidRPr="00467452">
              <w:rPr>
                <w:rFonts w:cstheme="minorHAnsi"/>
                <w:b/>
              </w:rPr>
              <w:t>Nr.</w:t>
            </w:r>
          </w:p>
        </w:tc>
        <w:tc>
          <w:tcPr>
            <w:tcW w:w="9632"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5EF00FD" w14:textId="77777777" w:rsidR="002409A7" w:rsidRPr="007F18D6" w:rsidRDefault="002409A7" w:rsidP="002409A7">
            <w:pPr>
              <w:snapToGrid w:val="0"/>
              <w:jc w:val="left"/>
              <w:rPr>
                <w:rFonts w:cstheme="minorHAnsi"/>
                <w:b/>
              </w:rPr>
            </w:pPr>
            <w:r w:rsidRPr="00467452">
              <w:rPr>
                <w:rFonts w:cstheme="minorHAnsi"/>
                <w:b/>
              </w:rPr>
              <w:t>Beskrivelse</w:t>
            </w:r>
          </w:p>
        </w:tc>
        <w:tc>
          <w:tcPr>
            <w:tcW w:w="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8EDFA50" w14:textId="77777777" w:rsidR="002409A7" w:rsidRPr="00467452" w:rsidRDefault="002409A7" w:rsidP="002409A7">
            <w:pPr>
              <w:snapToGrid w:val="0"/>
              <w:jc w:val="left"/>
              <w:rPr>
                <w:rFonts w:cstheme="minorHAnsi"/>
                <w:b/>
              </w:rPr>
            </w:pPr>
            <w:r w:rsidRPr="00467452">
              <w:rPr>
                <w:rFonts w:cstheme="minorHAnsi"/>
                <w:b/>
              </w:rPr>
              <w:t>Type krav</w:t>
            </w:r>
          </w:p>
          <w:p w14:paraId="5D05BC41" w14:textId="2FC8799B" w:rsidR="002409A7" w:rsidRPr="007F18D6" w:rsidRDefault="002409A7" w:rsidP="002409A7">
            <w:pPr>
              <w:snapToGrid w:val="0"/>
              <w:jc w:val="left"/>
              <w:rPr>
                <w:rFonts w:cstheme="minorHAnsi"/>
                <w:b/>
              </w:rPr>
            </w:pPr>
          </w:p>
        </w:tc>
        <w:tc>
          <w:tcPr>
            <w:tcW w:w="198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tcPr>
          <w:p w14:paraId="0C5EE35D" w14:textId="77777777" w:rsidR="002409A7" w:rsidRDefault="002409A7" w:rsidP="002409A7">
            <w:pPr>
              <w:snapToGrid w:val="0"/>
              <w:jc w:val="left"/>
              <w:rPr>
                <w:rFonts w:cstheme="minorHAnsi"/>
                <w:b/>
              </w:rPr>
            </w:pPr>
            <w:r w:rsidRPr="00467452">
              <w:rPr>
                <w:rFonts w:cstheme="minorHAnsi"/>
                <w:b/>
              </w:rPr>
              <w:t>Besvarelse</w:t>
            </w:r>
          </w:p>
          <w:p w14:paraId="4013FB5B" w14:textId="1CA8A216" w:rsidR="002409A7" w:rsidRPr="007F18D6" w:rsidRDefault="002409A7" w:rsidP="002409A7">
            <w:pPr>
              <w:snapToGrid w:val="0"/>
              <w:jc w:val="left"/>
              <w:rPr>
                <w:rFonts w:cstheme="minorHAnsi"/>
                <w:b/>
              </w:rPr>
            </w:pPr>
          </w:p>
        </w:tc>
      </w:tr>
      <w:tr w:rsidR="002409A7" w:rsidRPr="001E2970" w14:paraId="10B1EFD9" w14:textId="77777777" w:rsidTr="00B51EA0">
        <w:trPr>
          <w:trHeight w:val="561"/>
        </w:trPr>
        <w:tc>
          <w:tcPr>
            <w:tcW w:w="846" w:type="dxa"/>
            <w:tcBorders>
              <w:top w:val="single" w:sz="4" w:space="0" w:color="000000" w:themeColor="text1"/>
              <w:left w:val="single" w:sz="4" w:space="0" w:color="000000" w:themeColor="text1"/>
              <w:bottom w:val="single" w:sz="4" w:space="0" w:color="000000" w:themeColor="text1"/>
            </w:tcBorders>
          </w:tcPr>
          <w:p w14:paraId="35A8BA13" w14:textId="4377682F" w:rsidR="002409A7"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023</w:t>
            </w:r>
            <w:r>
              <w:rPr>
                <w:rFonts w:ascii="Segoe UI" w:hAnsi="Segoe UI" w:cs="Segoe UI"/>
                <w:b/>
                <w:bCs/>
                <w:sz w:val="18"/>
                <w:szCs w:val="18"/>
              </w:rPr>
              <w:fldChar w:fldCharType="end"/>
            </w:r>
          </w:p>
        </w:tc>
        <w:tc>
          <w:tcPr>
            <w:tcW w:w="9632" w:type="dxa"/>
            <w:tcBorders>
              <w:top w:val="single" w:sz="4" w:space="0" w:color="000000" w:themeColor="text1"/>
              <w:left w:val="single" w:sz="4" w:space="0" w:color="000000" w:themeColor="text1"/>
              <w:bottom w:val="single" w:sz="4" w:space="0" w:color="000000" w:themeColor="text1"/>
            </w:tcBorders>
          </w:tcPr>
          <w:p w14:paraId="5E015E72" w14:textId="77777777" w:rsidR="002409A7" w:rsidRPr="001C30F0" w:rsidRDefault="002409A7" w:rsidP="002409A7">
            <w:pPr>
              <w:pStyle w:val="paragraph"/>
              <w:spacing w:beforeAutospacing="0" w:afterAutospacing="0"/>
              <w:rPr>
                <w:rFonts w:cstheme="minorHAnsi"/>
                <w:sz w:val="22"/>
                <w:szCs w:val="22"/>
              </w:rPr>
            </w:pPr>
            <w:r w:rsidRPr="001C30F0">
              <w:rPr>
                <w:rFonts w:cstheme="minorHAnsi"/>
                <w:sz w:val="22"/>
                <w:szCs w:val="22"/>
              </w:rPr>
              <w:t xml:space="preserve">Løsningen skal til enhver tid tilfredsstille gjeldende krav fastsatt i lov og forskrift knyttet til lagring og behandling av personopplysninger (GDPR) samt IT-standarder for offentlig forvaltning. </w:t>
            </w:r>
          </w:p>
          <w:p w14:paraId="75913372" w14:textId="77777777" w:rsidR="002409A7" w:rsidRPr="001C30F0" w:rsidRDefault="002409A7" w:rsidP="002409A7">
            <w:pPr>
              <w:pStyle w:val="paragraph"/>
              <w:spacing w:beforeAutospacing="0" w:afterAutospacing="0"/>
              <w:rPr>
                <w:rFonts w:cstheme="minorHAnsi"/>
                <w:sz w:val="22"/>
                <w:szCs w:val="22"/>
              </w:rPr>
            </w:pPr>
          </w:p>
          <w:p w14:paraId="24F73D8D" w14:textId="5BE8FD4D" w:rsidR="002409A7" w:rsidRPr="001C30F0" w:rsidRDefault="002409A7" w:rsidP="002409A7">
            <w:pPr>
              <w:pStyle w:val="Contractstyle3"/>
              <w:spacing w:before="0" w:line="259" w:lineRule="auto"/>
              <w:ind w:left="0"/>
              <w:rPr>
                <w:rStyle w:val="normaltextrun"/>
                <w:rFonts w:asciiTheme="minorHAnsi" w:eastAsiaTheme="minorEastAsia" w:hAnsiTheme="minorHAnsi" w:cstheme="minorHAnsi"/>
                <w:szCs w:val="22"/>
              </w:rPr>
            </w:pPr>
            <w:r w:rsidRPr="001C30F0">
              <w:rPr>
                <w:rFonts w:asciiTheme="minorHAnsi" w:hAnsiTheme="minorHAnsi" w:cstheme="minorHAnsi"/>
                <w:szCs w:val="22"/>
              </w:rPr>
              <w:t xml:space="preserve">Dersom løsningen forutsetter behandling av personopplysninger, skal det inngås databehandleravtale. Enturs databehandleravtale skal benyttes, </w:t>
            </w:r>
            <w:r w:rsidRPr="009009E8">
              <w:rPr>
                <w:rFonts w:asciiTheme="minorHAnsi" w:hAnsiTheme="minorHAnsi" w:cstheme="minorHAnsi"/>
                <w:szCs w:val="22"/>
              </w:rPr>
              <w:t xml:space="preserve">se </w:t>
            </w:r>
            <w:r w:rsidR="009009E8" w:rsidRPr="009009E8">
              <w:rPr>
                <w:rFonts w:asciiTheme="minorHAnsi" w:hAnsiTheme="minorHAnsi" w:cstheme="minorHAnsi"/>
                <w:szCs w:val="22"/>
              </w:rPr>
              <w:t xml:space="preserve">Del II Vedlegg 7 - Databehandleravtale, </w:t>
            </w:r>
            <w:proofErr w:type="spellStart"/>
            <w:r w:rsidR="009009E8" w:rsidRPr="009009E8">
              <w:rPr>
                <w:rFonts w:asciiTheme="minorHAnsi" w:hAnsiTheme="minorHAnsi" w:cstheme="minorHAnsi"/>
                <w:szCs w:val="22"/>
              </w:rPr>
              <w:t>Forenklet_Entur</w:t>
            </w:r>
            <w:proofErr w:type="spellEnd"/>
            <w:r w:rsidR="009009E8" w:rsidRPr="009009E8">
              <w:rPr>
                <w:rFonts w:asciiTheme="minorHAnsi" w:hAnsiTheme="minorHAnsi" w:cstheme="minorHAnsi"/>
                <w:szCs w:val="22"/>
              </w:rPr>
              <w:t xml:space="preserve"> AS</w:t>
            </w:r>
            <w:r w:rsidRPr="009009E8">
              <w:rPr>
                <w:rFonts w:asciiTheme="minorHAnsi" w:hAnsiTheme="minorHAnsi" w:cstheme="minorHAnsi"/>
                <w:szCs w:val="22"/>
              </w:rPr>
              <w:t>.</w:t>
            </w:r>
          </w:p>
        </w:tc>
        <w:tc>
          <w:tcPr>
            <w:tcW w:w="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0B1C" w14:textId="07B17DAA" w:rsidR="002409A7" w:rsidRPr="00467452" w:rsidRDefault="002409A7" w:rsidP="002409A7">
            <w:pPr>
              <w:pStyle w:val="Tabell"/>
              <w:rPr>
                <w:rFonts w:cstheme="minorHAnsi"/>
                <w:i/>
                <w:iCs/>
              </w:rPr>
            </w:pPr>
            <w:r w:rsidRPr="00B73EA3">
              <w:rPr>
                <w:rFonts w:cstheme="minorHAnsi"/>
                <w:szCs w:val="22"/>
              </w:rPr>
              <w:t>A</w:t>
            </w:r>
          </w:p>
        </w:tc>
        <w:tc>
          <w:tcPr>
            <w:tcW w:w="1983" w:type="dxa"/>
            <w:tcBorders>
              <w:top w:val="single" w:sz="4" w:space="0" w:color="000000" w:themeColor="text1"/>
              <w:left w:val="single" w:sz="4" w:space="0" w:color="000000" w:themeColor="text1"/>
              <w:bottom w:val="single" w:sz="4" w:space="0" w:color="000000" w:themeColor="text1"/>
              <w:right w:val="single" w:sz="4" w:space="0" w:color="auto"/>
            </w:tcBorders>
          </w:tcPr>
          <w:p w14:paraId="0F14168E" w14:textId="79322E5F" w:rsidR="002409A7" w:rsidRPr="001E2970" w:rsidRDefault="002409A7" w:rsidP="002409A7">
            <w:pPr>
              <w:pStyle w:val="Tabell"/>
              <w:rPr>
                <w:rFonts w:cstheme="minorBidi"/>
              </w:rPr>
            </w:pPr>
            <w:r w:rsidRPr="00B73EA3">
              <w:rPr>
                <w:rFonts w:cstheme="minorHAnsi"/>
                <w:i/>
                <w:iCs/>
                <w:szCs w:val="22"/>
                <w:highlight w:val="yellow"/>
              </w:rPr>
              <w:t>[Oppfylt: JA/NEI]</w:t>
            </w:r>
          </w:p>
        </w:tc>
      </w:tr>
      <w:tr w:rsidR="002409A7" w14:paraId="14C80333" w14:textId="77777777" w:rsidTr="00B51EA0">
        <w:trPr>
          <w:trHeight w:val="561"/>
        </w:trPr>
        <w:tc>
          <w:tcPr>
            <w:tcW w:w="846" w:type="dxa"/>
            <w:tcBorders>
              <w:top w:val="single" w:sz="4" w:space="0" w:color="000000" w:themeColor="text1"/>
              <w:left w:val="single" w:sz="4" w:space="0" w:color="000000" w:themeColor="text1"/>
              <w:bottom w:val="single" w:sz="4" w:space="0" w:color="000000" w:themeColor="text1"/>
            </w:tcBorders>
          </w:tcPr>
          <w:p w14:paraId="154B1C65" w14:textId="7D8CF655" w:rsidR="002409A7"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024</w:t>
            </w:r>
            <w:r>
              <w:rPr>
                <w:rFonts w:ascii="Segoe UI" w:hAnsi="Segoe UI" w:cs="Segoe UI"/>
                <w:b/>
                <w:bCs/>
                <w:sz w:val="18"/>
                <w:szCs w:val="18"/>
              </w:rPr>
              <w:fldChar w:fldCharType="end"/>
            </w:r>
          </w:p>
        </w:tc>
        <w:tc>
          <w:tcPr>
            <w:tcW w:w="9632" w:type="dxa"/>
            <w:tcBorders>
              <w:top w:val="single" w:sz="4" w:space="0" w:color="000000" w:themeColor="text1"/>
              <w:left w:val="single" w:sz="4" w:space="0" w:color="000000" w:themeColor="text1"/>
              <w:bottom w:val="single" w:sz="4" w:space="0" w:color="000000" w:themeColor="text1"/>
            </w:tcBorders>
          </w:tcPr>
          <w:p w14:paraId="7D8D09E2" w14:textId="396D435C" w:rsidR="002409A7" w:rsidRPr="001C30F0" w:rsidRDefault="002409A7" w:rsidP="002409A7">
            <w:pPr>
              <w:pStyle w:val="Contractstyle3"/>
              <w:spacing w:before="0" w:line="259" w:lineRule="auto"/>
              <w:ind w:left="0"/>
              <w:rPr>
                <w:rStyle w:val="normaltextrun"/>
                <w:rFonts w:asciiTheme="minorHAnsi" w:eastAsiaTheme="minorEastAsia" w:hAnsiTheme="minorHAnsi" w:cstheme="minorHAnsi"/>
                <w:szCs w:val="22"/>
              </w:rPr>
            </w:pPr>
            <w:r w:rsidRPr="001C30F0">
              <w:rPr>
                <w:rFonts w:asciiTheme="minorHAnsi" w:hAnsiTheme="minorHAnsi" w:cstheme="minorHAnsi"/>
                <w:szCs w:val="22"/>
              </w:rPr>
              <w:t>Løsningen skal legge til rette for at Entur kan overholde relevante lover og forskrifter, herunder kassasystemlova med tilhørende forskrift og bokføringsloven.</w:t>
            </w:r>
          </w:p>
        </w:tc>
        <w:tc>
          <w:tcPr>
            <w:tcW w:w="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10FF9" w14:textId="094D2246" w:rsidR="002409A7" w:rsidRPr="00467452" w:rsidRDefault="002409A7" w:rsidP="002409A7">
            <w:pPr>
              <w:pStyle w:val="Tabell"/>
              <w:rPr>
                <w:rFonts w:cstheme="minorHAnsi"/>
                <w:i/>
                <w:iCs/>
                <w:highlight w:val="yellow"/>
              </w:rPr>
            </w:pPr>
            <w:r w:rsidRPr="00B73EA3">
              <w:rPr>
                <w:rFonts w:cstheme="minorHAnsi"/>
                <w:szCs w:val="22"/>
              </w:rPr>
              <w:t>A</w:t>
            </w:r>
          </w:p>
        </w:tc>
        <w:tc>
          <w:tcPr>
            <w:tcW w:w="1983" w:type="dxa"/>
            <w:tcBorders>
              <w:top w:val="single" w:sz="4" w:space="0" w:color="000000" w:themeColor="text1"/>
              <w:left w:val="single" w:sz="4" w:space="0" w:color="000000" w:themeColor="text1"/>
              <w:bottom w:val="single" w:sz="4" w:space="0" w:color="000000" w:themeColor="text1"/>
              <w:right w:val="single" w:sz="4" w:space="0" w:color="auto"/>
            </w:tcBorders>
          </w:tcPr>
          <w:p w14:paraId="578E9A73" w14:textId="03F51A79" w:rsidR="002409A7" w:rsidRDefault="002409A7" w:rsidP="002409A7">
            <w:pPr>
              <w:pStyle w:val="Tabell"/>
              <w:rPr>
                <w:rFonts w:cstheme="minorBidi"/>
              </w:rPr>
            </w:pPr>
            <w:r w:rsidRPr="00B73EA3">
              <w:rPr>
                <w:rFonts w:cstheme="minorHAnsi"/>
                <w:i/>
                <w:iCs/>
                <w:szCs w:val="22"/>
                <w:highlight w:val="yellow"/>
              </w:rPr>
              <w:t>[Oppfylt: JA/NEI]</w:t>
            </w:r>
          </w:p>
        </w:tc>
      </w:tr>
    </w:tbl>
    <w:p w14:paraId="33714D1F" w14:textId="77777777" w:rsidR="00A12434" w:rsidRPr="00A12434" w:rsidRDefault="00A12434" w:rsidP="00A12434">
      <w:pPr>
        <w:pStyle w:val="BodyText"/>
        <w:rPr>
          <w:lang w:val="en-GB"/>
        </w:rPr>
      </w:pPr>
    </w:p>
    <w:p w14:paraId="164C3A91" w14:textId="7D926619" w:rsidR="00EA2760" w:rsidRPr="00EA2760" w:rsidRDefault="00C71741" w:rsidP="00EA2760">
      <w:pPr>
        <w:pStyle w:val="Heading1"/>
        <w:rPr>
          <w:rFonts w:asciiTheme="minorHAnsi" w:hAnsiTheme="minorHAnsi" w:cstheme="minorBidi"/>
        </w:rPr>
      </w:pPr>
      <w:bookmarkStart w:id="10" w:name="_Toc233283632"/>
      <w:bookmarkEnd w:id="9"/>
      <w:r>
        <w:rPr>
          <w:rFonts w:asciiTheme="minorHAnsi" w:hAnsiTheme="minorHAnsi" w:cstheme="minorBidi"/>
        </w:rPr>
        <w:t>Implementering</w:t>
      </w:r>
      <w:r w:rsidR="00947EE2">
        <w:rPr>
          <w:rFonts w:asciiTheme="minorHAnsi" w:hAnsiTheme="minorHAnsi" w:cstheme="minorBidi"/>
        </w:rPr>
        <w:t xml:space="preserve">, </w:t>
      </w:r>
      <w:r>
        <w:rPr>
          <w:rFonts w:asciiTheme="minorHAnsi" w:hAnsiTheme="minorHAnsi" w:cstheme="minorBidi"/>
        </w:rPr>
        <w:t>o</w:t>
      </w:r>
      <w:r w:rsidR="00EA2760" w:rsidRPr="00EA2760">
        <w:rPr>
          <w:rFonts w:asciiTheme="minorHAnsi" w:hAnsiTheme="minorHAnsi" w:cstheme="minorBidi"/>
        </w:rPr>
        <w:t>ppdragsforståelse</w:t>
      </w:r>
      <w:r w:rsidR="00947EE2">
        <w:rPr>
          <w:rFonts w:asciiTheme="minorHAnsi" w:hAnsiTheme="minorHAnsi" w:cstheme="minorBidi"/>
        </w:rPr>
        <w:t xml:space="preserve"> og</w:t>
      </w:r>
      <w:r w:rsidR="00EA6270">
        <w:rPr>
          <w:rFonts w:asciiTheme="minorHAnsi" w:hAnsiTheme="minorHAnsi" w:cstheme="minorBidi"/>
        </w:rPr>
        <w:t xml:space="preserve"> verdiøkende elementer</w:t>
      </w:r>
      <w:bookmarkEnd w:id="10"/>
    </w:p>
    <w:tbl>
      <w:tblPr>
        <w:tblW w:w="13466" w:type="dxa"/>
        <w:tblInd w:w="279" w:type="dxa"/>
        <w:tblBorders>
          <w:top w:val="single" w:sz="4" w:space="0" w:color="000000" w:themeColor="text1"/>
          <w:left w:val="single" w:sz="4" w:space="0" w:color="000000" w:themeColor="text1"/>
          <w:bottom w:val="single" w:sz="4" w:space="0" w:color="000000" w:themeColor="text1"/>
          <w:right w:val="single" w:sz="4" w:space="0" w:color="auto"/>
          <w:insideH w:val="single" w:sz="4" w:space="0" w:color="000000" w:themeColor="text1"/>
          <w:insideV w:val="single" w:sz="4" w:space="0" w:color="000000" w:themeColor="text1"/>
        </w:tblBorders>
        <w:tblLook w:val="0000" w:firstRow="0" w:lastRow="0" w:firstColumn="0" w:lastColumn="0" w:noHBand="0" w:noVBand="0"/>
      </w:tblPr>
      <w:tblGrid>
        <w:gridCol w:w="849"/>
        <w:gridCol w:w="8962"/>
        <w:gridCol w:w="2372"/>
        <w:gridCol w:w="1283"/>
      </w:tblGrid>
      <w:tr w:rsidR="00B526C6" w:rsidRPr="00467452" w14:paraId="7ECC2634" w14:textId="77777777" w:rsidTr="000D4BB5">
        <w:trPr>
          <w:cantSplit/>
          <w:trHeight w:val="346"/>
          <w:tblHeader/>
        </w:trPr>
        <w:tc>
          <w:tcPr>
            <w:tcW w:w="849" w:type="dxa"/>
            <w:shd w:val="clear" w:color="auto" w:fill="D9D9D9" w:themeFill="background1" w:themeFillShade="D9"/>
          </w:tcPr>
          <w:p w14:paraId="74874A37" w14:textId="4E0781C4" w:rsidR="00B526C6" w:rsidRPr="00467452" w:rsidRDefault="00B526C6">
            <w:pPr>
              <w:snapToGrid w:val="0"/>
              <w:jc w:val="left"/>
              <w:rPr>
                <w:rFonts w:cstheme="minorHAnsi"/>
                <w:b/>
              </w:rPr>
            </w:pPr>
            <w:r w:rsidRPr="00467452">
              <w:rPr>
                <w:rFonts w:cstheme="minorHAnsi"/>
                <w:b/>
              </w:rPr>
              <w:t>Nr</w:t>
            </w:r>
            <w:r w:rsidR="00DA5917">
              <w:rPr>
                <w:rFonts w:cstheme="minorHAnsi"/>
                <w:b/>
              </w:rPr>
              <w:t>.</w:t>
            </w:r>
          </w:p>
        </w:tc>
        <w:tc>
          <w:tcPr>
            <w:tcW w:w="8962" w:type="dxa"/>
            <w:shd w:val="clear" w:color="auto" w:fill="D9D9D9" w:themeFill="background1" w:themeFillShade="D9"/>
          </w:tcPr>
          <w:p w14:paraId="0537189E" w14:textId="77777777" w:rsidR="00B526C6" w:rsidRPr="00467452" w:rsidRDefault="00B526C6">
            <w:pPr>
              <w:snapToGrid w:val="0"/>
              <w:jc w:val="left"/>
              <w:rPr>
                <w:rFonts w:cstheme="minorHAnsi"/>
                <w:b/>
              </w:rPr>
            </w:pPr>
            <w:r w:rsidRPr="00467452">
              <w:rPr>
                <w:rFonts w:cstheme="minorHAnsi"/>
                <w:b/>
              </w:rPr>
              <w:t>Beskrivelse</w:t>
            </w:r>
          </w:p>
        </w:tc>
        <w:tc>
          <w:tcPr>
            <w:tcW w:w="2372" w:type="dxa"/>
            <w:shd w:val="clear" w:color="auto" w:fill="D9D9D9" w:themeFill="background1" w:themeFillShade="D9"/>
          </w:tcPr>
          <w:p w14:paraId="2DB829F6" w14:textId="77777777" w:rsidR="00B526C6" w:rsidRPr="00467452" w:rsidRDefault="00B526C6">
            <w:pPr>
              <w:snapToGrid w:val="0"/>
              <w:jc w:val="left"/>
              <w:rPr>
                <w:rFonts w:cstheme="minorHAnsi"/>
                <w:b/>
              </w:rPr>
            </w:pPr>
            <w:r w:rsidRPr="00467452">
              <w:rPr>
                <w:rFonts w:cstheme="minorHAnsi"/>
                <w:b/>
                <w:bCs/>
              </w:rPr>
              <w:t>Dokumentasjon</w:t>
            </w:r>
          </w:p>
        </w:tc>
        <w:tc>
          <w:tcPr>
            <w:tcW w:w="1283" w:type="dxa"/>
            <w:shd w:val="clear" w:color="auto" w:fill="D9D9D9" w:themeFill="background1" w:themeFillShade="D9"/>
          </w:tcPr>
          <w:p w14:paraId="4B93C3D2" w14:textId="3F264798" w:rsidR="00B526C6" w:rsidRPr="00467452" w:rsidRDefault="00B526C6" w:rsidP="000D4BB5">
            <w:pPr>
              <w:snapToGrid w:val="0"/>
              <w:jc w:val="left"/>
              <w:rPr>
                <w:rFonts w:cstheme="minorHAnsi"/>
                <w:b/>
              </w:rPr>
            </w:pPr>
            <w:r w:rsidRPr="00467452">
              <w:rPr>
                <w:rFonts w:cstheme="minorHAnsi"/>
                <w:b/>
              </w:rPr>
              <w:t>Type krav</w:t>
            </w:r>
          </w:p>
        </w:tc>
      </w:tr>
      <w:tr w:rsidR="00B526C6" w:rsidRPr="00467452" w14:paraId="6DFECD4C" w14:textId="77777777" w:rsidTr="000D4BB5">
        <w:trPr>
          <w:cantSplit/>
          <w:trHeight w:val="7367"/>
        </w:trPr>
        <w:tc>
          <w:tcPr>
            <w:tcW w:w="849" w:type="dxa"/>
          </w:tcPr>
          <w:p w14:paraId="78E28DB3" w14:textId="02DFF3FA" w:rsidR="00B526C6" w:rsidRPr="00467452" w:rsidRDefault="00991F26"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025</w:t>
            </w:r>
            <w:r>
              <w:rPr>
                <w:rFonts w:ascii="Segoe UI" w:hAnsi="Segoe UI" w:cs="Segoe UI"/>
                <w:b/>
                <w:bCs/>
                <w:sz w:val="18"/>
                <w:szCs w:val="18"/>
              </w:rPr>
              <w:fldChar w:fldCharType="end"/>
            </w:r>
          </w:p>
        </w:tc>
        <w:tc>
          <w:tcPr>
            <w:tcW w:w="8962" w:type="dxa"/>
          </w:tcPr>
          <w:p w14:paraId="4C974D3F" w14:textId="32CCEE62" w:rsidR="00D2586E" w:rsidRPr="006B0D13" w:rsidRDefault="00CC6146">
            <w:pPr>
              <w:pStyle w:val="Tabell"/>
              <w:rPr>
                <w:rFonts w:eastAsiaTheme="minorEastAsia" w:cstheme="minorBidi"/>
                <w:color w:val="333333"/>
                <w:sz w:val="20"/>
                <w:szCs w:val="18"/>
              </w:rPr>
            </w:pPr>
            <w:r w:rsidRPr="006B0D13">
              <w:rPr>
                <w:rFonts w:eastAsiaTheme="minorEastAsia" w:cstheme="minorBidi"/>
                <w:color w:val="333333"/>
                <w:sz w:val="20"/>
                <w:szCs w:val="18"/>
              </w:rPr>
              <w:t xml:space="preserve">Dagens leie av </w:t>
            </w:r>
            <w:r w:rsidR="00D76F2E" w:rsidRPr="006B0D13">
              <w:rPr>
                <w:rFonts w:eastAsiaTheme="minorEastAsia" w:cstheme="minorBidi"/>
                <w:color w:val="333333"/>
                <w:sz w:val="20"/>
                <w:szCs w:val="18"/>
              </w:rPr>
              <w:t>betaling</w:t>
            </w:r>
            <w:r w:rsidR="004E433E" w:rsidRPr="006B0D13">
              <w:rPr>
                <w:rFonts w:eastAsiaTheme="minorEastAsia" w:cstheme="minorBidi"/>
                <w:color w:val="333333"/>
                <w:sz w:val="20"/>
                <w:szCs w:val="18"/>
              </w:rPr>
              <w:t xml:space="preserve">senhet </w:t>
            </w:r>
            <w:r w:rsidR="009F622F" w:rsidRPr="006B0D13">
              <w:rPr>
                <w:rFonts w:eastAsiaTheme="minorEastAsia" w:cstheme="minorBidi"/>
                <w:color w:val="333333"/>
                <w:sz w:val="20"/>
                <w:szCs w:val="18"/>
              </w:rPr>
              <w:t xml:space="preserve">utløper </w:t>
            </w:r>
            <w:r w:rsidR="009055CC" w:rsidRPr="006B0D13">
              <w:rPr>
                <w:rFonts w:eastAsiaTheme="minorEastAsia" w:cstheme="minorBidi"/>
                <w:color w:val="333333"/>
                <w:sz w:val="20"/>
                <w:szCs w:val="18"/>
              </w:rPr>
              <w:t>3</w:t>
            </w:r>
            <w:r w:rsidR="004E433E" w:rsidRPr="006B0D13">
              <w:rPr>
                <w:rFonts w:eastAsiaTheme="minorEastAsia" w:cstheme="minorBidi"/>
                <w:color w:val="333333"/>
                <w:sz w:val="20"/>
                <w:szCs w:val="18"/>
              </w:rPr>
              <w:t>1</w:t>
            </w:r>
            <w:r w:rsidR="009055CC" w:rsidRPr="006B0D13">
              <w:rPr>
                <w:rFonts w:eastAsiaTheme="minorEastAsia" w:cstheme="minorBidi"/>
                <w:color w:val="333333"/>
                <w:sz w:val="20"/>
                <w:szCs w:val="18"/>
              </w:rPr>
              <w:t>.</w:t>
            </w:r>
            <w:r w:rsidR="004E433E" w:rsidRPr="006B0D13">
              <w:rPr>
                <w:rFonts w:eastAsiaTheme="minorEastAsia" w:cstheme="minorBidi"/>
                <w:color w:val="333333"/>
                <w:sz w:val="20"/>
                <w:szCs w:val="18"/>
              </w:rPr>
              <w:t>12</w:t>
            </w:r>
            <w:r w:rsidR="009055CC" w:rsidRPr="006B0D13">
              <w:rPr>
                <w:rFonts w:eastAsiaTheme="minorEastAsia" w:cstheme="minorBidi"/>
                <w:color w:val="333333"/>
                <w:sz w:val="20"/>
                <w:szCs w:val="18"/>
              </w:rPr>
              <w:t>.202</w:t>
            </w:r>
            <w:r w:rsidR="5ABC228D" w:rsidRPr="006B0D13">
              <w:rPr>
                <w:rFonts w:eastAsiaTheme="minorEastAsia" w:cstheme="minorBidi"/>
                <w:color w:val="333333"/>
                <w:sz w:val="20"/>
                <w:szCs w:val="18"/>
              </w:rPr>
              <w:t>6</w:t>
            </w:r>
            <w:r w:rsidR="001161C1" w:rsidRPr="006B0D13">
              <w:rPr>
                <w:rFonts w:eastAsiaTheme="minorEastAsia" w:cstheme="minorBidi"/>
                <w:color w:val="333333"/>
                <w:sz w:val="20"/>
                <w:szCs w:val="18"/>
              </w:rPr>
              <w:t>. N</w:t>
            </w:r>
            <w:r w:rsidR="008875EE" w:rsidRPr="006B0D13">
              <w:rPr>
                <w:rFonts w:eastAsiaTheme="minorEastAsia" w:cstheme="minorBidi"/>
                <w:color w:val="333333"/>
                <w:sz w:val="20"/>
                <w:szCs w:val="18"/>
              </w:rPr>
              <w:t>ye enheter</w:t>
            </w:r>
            <w:r w:rsidR="001161C1" w:rsidRPr="006B0D13">
              <w:rPr>
                <w:rFonts w:eastAsiaTheme="minorEastAsia" w:cstheme="minorBidi"/>
                <w:color w:val="333333"/>
                <w:sz w:val="20"/>
                <w:szCs w:val="18"/>
              </w:rPr>
              <w:t xml:space="preserve"> skal </w:t>
            </w:r>
            <w:r w:rsidR="00507111" w:rsidRPr="006B0D13">
              <w:rPr>
                <w:rFonts w:eastAsiaTheme="minorEastAsia" w:cstheme="minorBidi"/>
                <w:color w:val="333333"/>
                <w:sz w:val="20"/>
                <w:szCs w:val="18"/>
              </w:rPr>
              <w:t xml:space="preserve">etter planen </w:t>
            </w:r>
            <w:r w:rsidR="00F71E3D" w:rsidRPr="006B0D13">
              <w:rPr>
                <w:rFonts w:eastAsiaTheme="minorEastAsia" w:cstheme="minorBidi"/>
                <w:color w:val="333333"/>
                <w:sz w:val="20"/>
                <w:szCs w:val="18"/>
              </w:rPr>
              <w:t>være</w:t>
            </w:r>
            <w:r w:rsidR="008875EE" w:rsidRPr="006B0D13">
              <w:rPr>
                <w:rFonts w:eastAsiaTheme="minorEastAsia" w:cstheme="minorBidi"/>
                <w:color w:val="333333"/>
                <w:sz w:val="20"/>
                <w:szCs w:val="18"/>
              </w:rPr>
              <w:t xml:space="preserve"> levert</w:t>
            </w:r>
            <w:r w:rsidR="00FA5C35" w:rsidRPr="006B0D13">
              <w:rPr>
                <w:rFonts w:eastAsiaTheme="minorEastAsia" w:cstheme="minorBidi"/>
                <w:color w:val="333333"/>
                <w:sz w:val="20"/>
                <w:szCs w:val="18"/>
              </w:rPr>
              <w:t>,</w:t>
            </w:r>
            <w:r w:rsidR="00A452FB" w:rsidRPr="006B0D13">
              <w:rPr>
                <w:rFonts w:eastAsiaTheme="minorEastAsia" w:cstheme="minorBidi"/>
                <w:color w:val="333333"/>
                <w:sz w:val="20"/>
                <w:szCs w:val="18"/>
              </w:rPr>
              <w:t xml:space="preserve"> </w:t>
            </w:r>
            <w:r w:rsidR="00FF1DC4" w:rsidRPr="006B0D13">
              <w:rPr>
                <w:rFonts w:eastAsiaTheme="minorEastAsia" w:cstheme="minorBidi"/>
                <w:color w:val="333333"/>
                <w:sz w:val="20"/>
                <w:szCs w:val="18"/>
              </w:rPr>
              <w:t>u</w:t>
            </w:r>
            <w:r w:rsidR="008875EE" w:rsidRPr="006B0D13">
              <w:rPr>
                <w:rFonts w:eastAsiaTheme="minorEastAsia" w:cstheme="minorBidi"/>
                <w:color w:val="333333"/>
                <w:sz w:val="20"/>
                <w:szCs w:val="18"/>
              </w:rPr>
              <w:t>t</w:t>
            </w:r>
            <w:r w:rsidR="00FF1DC4" w:rsidRPr="006B0D13">
              <w:rPr>
                <w:rFonts w:eastAsiaTheme="minorEastAsia" w:cstheme="minorBidi"/>
                <w:color w:val="333333"/>
                <w:sz w:val="20"/>
                <w:szCs w:val="18"/>
              </w:rPr>
              <w:t>r</w:t>
            </w:r>
            <w:r w:rsidR="008875EE" w:rsidRPr="006B0D13">
              <w:rPr>
                <w:rFonts w:eastAsiaTheme="minorEastAsia" w:cstheme="minorBidi"/>
                <w:color w:val="333333"/>
                <w:sz w:val="20"/>
                <w:szCs w:val="18"/>
              </w:rPr>
              <w:t xml:space="preserve">ullet og klare til bruk fra og med </w:t>
            </w:r>
            <w:r w:rsidR="000A5533" w:rsidRPr="006B0D13">
              <w:rPr>
                <w:rFonts w:eastAsiaTheme="minorEastAsia" w:cstheme="minorBidi"/>
                <w:color w:val="333333"/>
                <w:sz w:val="20"/>
                <w:szCs w:val="18"/>
                <w:u w:val="single"/>
              </w:rPr>
              <w:t>10. desember 2026</w:t>
            </w:r>
            <w:r w:rsidR="008875EE" w:rsidRPr="006B0D13">
              <w:rPr>
                <w:rFonts w:eastAsiaTheme="minorEastAsia" w:cstheme="minorBidi"/>
                <w:color w:val="333333"/>
                <w:sz w:val="20"/>
                <w:szCs w:val="18"/>
              </w:rPr>
              <w:t>.</w:t>
            </w:r>
            <w:r w:rsidR="00DF6BD0" w:rsidRPr="006B0D13">
              <w:rPr>
                <w:rFonts w:eastAsiaTheme="minorEastAsia" w:cstheme="minorBidi"/>
                <w:color w:val="333333"/>
                <w:sz w:val="20"/>
                <w:szCs w:val="18"/>
              </w:rPr>
              <w:t xml:space="preserve"> Med «utrullet» menes </w:t>
            </w:r>
            <w:r w:rsidR="00FA5C35" w:rsidRPr="006B0D13">
              <w:rPr>
                <w:rFonts w:eastAsiaTheme="minorEastAsia" w:cstheme="minorBidi"/>
                <w:color w:val="333333"/>
                <w:sz w:val="20"/>
                <w:szCs w:val="18"/>
              </w:rPr>
              <w:t>klargjort</w:t>
            </w:r>
            <w:r w:rsidR="006D60C6" w:rsidRPr="006B0D13">
              <w:rPr>
                <w:rFonts w:eastAsiaTheme="minorEastAsia" w:cstheme="minorBidi"/>
                <w:color w:val="333333"/>
                <w:sz w:val="20"/>
                <w:szCs w:val="18"/>
              </w:rPr>
              <w:t xml:space="preserve"> </w:t>
            </w:r>
            <w:r w:rsidR="09530816" w:rsidRPr="006B0D13">
              <w:rPr>
                <w:rFonts w:eastAsiaTheme="minorEastAsia" w:cstheme="minorBidi"/>
                <w:color w:val="333333"/>
                <w:sz w:val="20"/>
                <w:szCs w:val="18"/>
              </w:rPr>
              <w:t>for bruk</w:t>
            </w:r>
            <w:r w:rsidR="13C5A9D6" w:rsidRPr="006B0D13">
              <w:rPr>
                <w:rFonts w:eastAsiaTheme="minorEastAsia" w:cstheme="minorBidi"/>
                <w:color w:val="333333"/>
                <w:sz w:val="20"/>
                <w:szCs w:val="18"/>
              </w:rPr>
              <w:t xml:space="preserve"> </w:t>
            </w:r>
            <w:r w:rsidR="09530816" w:rsidRPr="006B0D13">
              <w:rPr>
                <w:rFonts w:eastAsiaTheme="minorEastAsia" w:cstheme="minorBidi"/>
                <w:color w:val="333333"/>
                <w:sz w:val="20"/>
                <w:szCs w:val="18"/>
              </w:rPr>
              <w:t>i produksjon</w:t>
            </w:r>
            <w:r w:rsidR="13C5A9D6" w:rsidRPr="006B0D13">
              <w:rPr>
                <w:rFonts w:eastAsiaTheme="minorEastAsia" w:cstheme="minorBidi"/>
                <w:color w:val="333333"/>
                <w:sz w:val="20"/>
                <w:szCs w:val="18"/>
              </w:rPr>
              <w:t xml:space="preserve"> </w:t>
            </w:r>
            <w:r w:rsidR="006D60C6" w:rsidRPr="006B0D13">
              <w:rPr>
                <w:rFonts w:eastAsiaTheme="minorEastAsia" w:cstheme="minorBidi"/>
                <w:color w:val="333333"/>
                <w:sz w:val="20"/>
                <w:szCs w:val="18"/>
              </w:rPr>
              <w:t xml:space="preserve">og </w:t>
            </w:r>
            <w:r w:rsidR="00952057" w:rsidRPr="006B0D13">
              <w:rPr>
                <w:rFonts w:eastAsiaTheme="minorEastAsia" w:cstheme="minorBidi"/>
                <w:color w:val="333333"/>
                <w:sz w:val="20"/>
                <w:szCs w:val="18"/>
              </w:rPr>
              <w:t xml:space="preserve">mottatt av togoperatørene fordelt på </w:t>
            </w:r>
            <w:r w:rsidR="008900B0" w:rsidRPr="006B0D13">
              <w:rPr>
                <w:rFonts w:eastAsiaTheme="minorEastAsia" w:cstheme="minorBidi"/>
                <w:color w:val="333333"/>
                <w:sz w:val="20"/>
                <w:szCs w:val="18"/>
              </w:rPr>
              <w:t>noen sentrale lokasjoner</w:t>
            </w:r>
            <w:r w:rsidR="00E8112B" w:rsidRPr="006B0D13">
              <w:rPr>
                <w:rFonts w:eastAsiaTheme="minorEastAsia" w:cstheme="minorBidi"/>
                <w:color w:val="333333"/>
                <w:sz w:val="20"/>
                <w:szCs w:val="18"/>
              </w:rPr>
              <w:t xml:space="preserve"> i Norge</w:t>
            </w:r>
            <w:r w:rsidR="008900B0" w:rsidRPr="006B0D13">
              <w:rPr>
                <w:rFonts w:eastAsiaTheme="minorEastAsia" w:cstheme="minorBidi"/>
                <w:color w:val="333333"/>
                <w:sz w:val="20"/>
                <w:szCs w:val="18"/>
              </w:rPr>
              <w:t>.</w:t>
            </w:r>
          </w:p>
          <w:p w14:paraId="491D0464" w14:textId="77777777" w:rsidR="00D2586E" w:rsidRPr="006B0D13" w:rsidRDefault="00D2586E">
            <w:pPr>
              <w:pStyle w:val="Tabell"/>
              <w:rPr>
                <w:rFonts w:eastAsiaTheme="minorEastAsia" w:cstheme="minorBidi"/>
                <w:color w:val="333333"/>
                <w:sz w:val="20"/>
                <w:szCs w:val="18"/>
              </w:rPr>
            </w:pPr>
          </w:p>
          <w:p w14:paraId="07992FA7" w14:textId="4EE66E5D" w:rsidR="008875EE" w:rsidRPr="006B0D13" w:rsidRDefault="00EA239A">
            <w:pPr>
              <w:pStyle w:val="Tabell"/>
              <w:rPr>
                <w:rFonts w:eastAsiaTheme="minorEastAsia" w:cstheme="minorBidi"/>
                <w:color w:val="333333"/>
                <w:sz w:val="20"/>
                <w:szCs w:val="18"/>
              </w:rPr>
            </w:pPr>
            <w:r w:rsidRPr="006B0D13">
              <w:rPr>
                <w:rFonts w:eastAsiaTheme="minorEastAsia" w:cstheme="minorBidi"/>
                <w:color w:val="333333"/>
                <w:sz w:val="20"/>
                <w:szCs w:val="18"/>
              </w:rPr>
              <w:t xml:space="preserve">Leverandøren skal for dette punktet redegjøre for hvordan </w:t>
            </w:r>
            <w:r w:rsidR="00AB6C0B" w:rsidRPr="006B0D13">
              <w:rPr>
                <w:rFonts w:eastAsiaTheme="minorEastAsia" w:cstheme="minorBidi"/>
                <w:color w:val="333333"/>
                <w:sz w:val="20"/>
                <w:szCs w:val="18"/>
              </w:rPr>
              <w:t xml:space="preserve">de vil organisere seg for </w:t>
            </w:r>
            <w:r w:rsidR="000A5533" w:rsidRPr="006B0D13">
              <w:rPr>
                <w:rFonts w:eastAsiaTheme="minorEastAsia" w:cstheme="minorBidi"/>
                <w:color w:val="333333"/>
                <w:sz w:val="20"/>
                <w:szCs w:val="18"/>
              </w:rPr>
              <w:t>implementering</w:t>
            </w:r>
            <w:r w:rsidR="00947EE2" w:rsidRPr="006B0D13">
              <w:rPr>
                <w:rFonts w:eastAsiaTheme="minorEastAsia" w:cstheme="minorBidi"/>
                <w:color w:val="333333"/>
                <w:sz w:val="20"/>
                <w:szCs w:val="18"/>
              </w:rPr>
              <w:t xml:space="preserve">, </w:t>
            </w:r>
            <w:r w:rsidR="00CE5764" w:rsidRPr="006B0D13">
              <w:rPr>
                <w:rFonts w:eastAsiaTheme="minorEastAsia" w:cstheme="minorBidi"/>
                <w:color w:val="333333"/>
                <w:sz w:val="20"/>
                <w:szCs w:val="18"/>
              </w:rPr>
              <w:t xml:space="preserve">sin </w:t>
            </w:r>
            <w:r w:rsidR="00947EE2" w:rsidRPr="006B0D13">
              <w:rPr>
                <w:rFonts w:eastAsiaTheme="minorEastAsia" w:cstheme="minorBidi"/>
                <w:color w:val="333333"/>
                <w:sz w:val="20"/>
                <w:szCs w:val="18"/>
              </w:rPr>
              <w:t>oppdragsforståelse og</w:t>
            </w:r>
            <w:r w:rsidR="00AB6C0B" w:rsidRPr="006B0D13">
              <w:rPr>
                <w:rFonts w:eastAsiaTheme="minorEastAsia" w:cstheme="minorBidi"/>
                <w:color w:val="333333"/>
                <w:sz w:val="20"/>
                <w:szCs w:val="18"/>
              </w:rPr>
              <w:t xml:space="preserve"> </w:t>
            </w:r>
            <w:r w:rsidR="006B0D13">
              <w:rPr>
                <w:rFonts w:eastAsiaTheme="minorEastAsia" w:cstheme="minorBidi"/>
                <w:color w:val="333333"/>
                <w:sz w:val="20"/>
                <w:szCs w:val="18"/>
              </w:rPr>
              <w:t xml:space="preserve">tilbudte verdiøkende elementer. </w:t>
            </w:r>
            <w:r w:rsidR="006B0D13" w:rsidRPr="006B0D13">
              <w:rPr>
                <w:rFonts w:eastAsiaTheme="minorEastAsia" w:cstheme="minorBidi"/>
                <w:color w:val="333333"/>
                <w:sz w:val="20"/>
                <w:szCs w:val="18"/>
              </w:rPr>
              <w:t xml:space="preserve">I vurderingen </w:t>
            </w:r>
            <w:r w:rsidR="00B212A3">
              <w:rPr>
                <w:rFonts w:eastAsiaTheme="minorEastAsia" w:cstheme="minorBidi"/>
                <w:color w:val="333333"/>
                <w:sz w:val="20"/>
                <w:szCs w:val="18"/>
              </w:rPr>
              <w:t>skal</w:t>
            </w:r>
            <w:r w:rsidR="006B0D13" w:rsidRPr="006B0D13">
              <w:rPr>
                <w:rFonts w:eastAsiaTheme="minorEastAsia" w:cstheme="minorBidi"/>
                <w:color w:val="333333"/>
                <w:sz w:val="20"/>
                <w:szCs w:val="18"/>
              </w:rPr>
              <w:t xml:space="preserve"> Entur vektlegge</w:t>
            </w:r>
            <w:r w:rsidR="00C6263D" w:rsidRPr="006B0D13">
              <w:rPr>
                <w:rFonts w:eastAsiaTheme="minorEastAsia" w:cstheme="minorBidi"/>
                <w:color w:val="333333"/>
                <w:sz w:val="20"/>
                <w:szCs w:val="18"/>
              </w:rPr>
              <w:t>:</w:t>
            </w:r>
          </w:p>
          <w:p w14:paraId="32A6673E" w14:textId="77777777" w:rsidR="008875EE" w:rsidRPr="006B0D13" w:rsidRDefault="008875EE">
            <w:pPr>
              <w:pStyle w:val="Tabell"/>
              <w:rPr>
                <w:rFonts w:eastAsiaTheme="minorEastAsia" w:cstheme="minorBidi"/>
                <w:color w:val="333333"/>
                <w:sz w:val="20"/>
                <w:szCs w:val="18"/>
              </w:rPr>
            </w:pPr>
          </w:p>
          <w:p w14:paraId="2B7CBBC6" w14:textId="59D0C3AE" w:rsidR="00984920" w:rsidRPr="006B0D13" w:rsidRDefault="00F75D09" w:rsidP="003E769C">
            <w:pPr>
              <w:pStyle w:val="Tabell"/>
              <w:numPr>
                <w:ilvl w:val="0"/>
                <w:numId w:val="11"/>
              </w:numPr>
              <w:rPr>
                <w:rFonts w:eastAsiaTheme="minorEastAsia" w:cstheme="minorBidi"/>
                <w:color w:val="333333"/>
                <w:sz w:val="20"/>
                <w:szCs w:val="18"/>
              </w:rPr>
            </w:pPr>
            <w:r w:rsidRPr="006B0D13">
              <w:rPr>
                <w:rFonts w:eastAsiaTheme="minorEastAsia" w:cstheme="minorBidi"/>
                <w:b/>
                <w:bCs/>
                <w:color w:val="333333"/>
                <w:sz w:val="20"/>
                <w:szCs w:val="18"/>
              </w:rPr>
              <w:t>Implementering</w:t>
            </w:r>
          </w:p>
          <w:p w14:paraId="248390AC" w14:textId="1A3EFBB1" w:rsidR="00984920" w:rsidRPr="006B0D13" w:rsidRDefault="00984920" w:rsidP="0975AE1C">
            <w:pPr>
              <w:pStyle w:val="Tabell"/>
              <w:numPr>
                <w:ilvl w:val="1"/>
                <w:numId w:val="11"/>
              </w:numPr>
              <w:rPr>
                <w:rFonts w:eastAsiaTheme="minorEastAsia" w:cstheme="minorBidi"/>
                <w:color w:val="333333"/>
                <w:sz w:val="20"/>
                <w:szCs w:val="18"/>
              </w:rPr>
            </w:pPr>
            <w:r w:rsidRPr="006B0D13">
              <w:rPr>
                <w:sz w:val="20"/>
                <w:szCs w:val="18"/>
              </w:rPr>
              <w:t>Beskriv integrasjonen mellom MT og</w:t>
            </w:r>
            <w:r w:rsidR="0059045D" w:rsidRPr="006B0D13">
              <w:rPr>
                <w:sz w:val="20"/>
                <w:szCs w:val="18"/>
              </w:rPr>
              <w:t xml:space="preserve"> tilbudt</w:t>
            </w:r>
            <w:r w:rsidRPr="006B0D13">
              <w:rPr>
                <w:sz w:val="20"/>
                <w:szCs w:val="18"/>
              </w:rPr>
              <w:t xml:space="preserve"> betalingsterminal</w:t>
            </w:r>
            <w:r w:rsidR="006A6F94" w:rsidRPr="006B0D13">
              <w:rPr>
                <w:sz w:val="20"/>
                <w:szCs w:val="18"/>
              </w:rPr>
              <w:t>,</w:t>
            </w:r>
            <w:r w:rsidRPr="006B0D13">
              <w:rPr>
                <w:sz w:val="20"/>
                <w:szCs w:val="18"/>
              </w:rPr>
              <w:t xml:space="preserve"> og hvordan det kan sikres stabilitet på en trådløs oppkobling. </w:t>
            </w:r>
            <w:proofErr w:type="spellStart"/>
            <w:r w:rsidR="00F52E96" w:rsidRPr="006B0D13">
              <w:rPr>
                <w:sz w:val="20"/>
                <w:szCs w:val="18"/>
              </w:rPr>
              <w:t>MTene</w:t>
            </w:r>
            <w:proofErr w:type="spellEnd"/>
            <w:r w:rsidR="00F52E96" w:rsidRPr="006B0D13">
              <w:rPr>
                <w:sz w:val="20"/>
                <w:szCs w:val="18"/>
              </w:rPr>
              <w:t xml:space="preserve"> </w:t>
            </w:r>
            <w:r w:rsidR="00D403BD" w:rsidRPr="006B0D13">
              <w:rPr>
                <w:sz w:val="20"/>
                <w:szCs w:val="18"/>
              </w:rPr>
              <w:t>som betalingsløsningen skal kobles opp mot kjører på Android</w:t>
            </w:r>
            <w:r w:rsidR="000058EA" w:rsidRPr="006B0D13">
              <w:rPr>
                <w:sz w:val="20"/>
                <w:szCs w:val="18"/>
              </w:rPr>
              <w:t xml:space="preserve"> (minimum </w:t>
            </w:r>
            <w:r w:rsidR="00EE048D" w:rsidRPr="006B0D13">
              <w:rPr>
                <w:sz w:val="20"/>
                <w:szCs w:val="18"/>
              </w:rPr>
              <w:t>Android</w:t>
            </w:r>
            <w:r w:rsidR="000058EA" w:rsidRPr="006B0D13">
              <w:rPr>
                <w:sz w:val="20"/>
                <w:szCs w:val="18"/>
              </w:rPr>
              <w:t>versjon</w:t>
            </w:r>
            <w:r w:rsidR="00EE048D" w:rsidRPr="006B0D13">
              <w:rPr>
                <w:sz w:val="20"/>
                <w:szCs w:val="18"/>
              </w:rPr>
              <w:t xml:space="preserve"> 14)</w:t>
            </w:r>
            <w:r w:rsidR="00AE6496" w:rsidRPr="006B0D13">
              <w:rPr>
                <w:sz w:val="20"/>
                <w:szCs w:val="18"/>
              </w:rPr>
              <w:t>, men varier i</w:t>
            </w:r>
            <w:r w:rsidR="00893511" w:rsidRPr="006B0D13">
              <w:rPr>
                <w:sz w:val="20"/>
                <w:szCs w:val="18"/>
              </w:rPr>
              <w:t xml:space="preserve"> modell.</w:t>
            </w:r>
          </w:p>
          <w:p w14:paraId="5D3C14FB" w14:textId="00D81E44" w:rsidR="0975AE1C" w:rsidRPr="006B0D13" w:rsidRDefault="00415023" w:rsidP="00415023">
            <w:pPr>
              <w:pStyle w:val="Tabell"/>
              <w:numPr>
                <w:ilvl w:val="1"/>
                <w:numId w:val="11"/>
              </w:numPr>
              <w:rPr>
                <w:sz w:val="20"/>
                <w:szCs w:val="18"/>
              </w:rPr>
            </w:pPr>
            <w:r w:rsidRPr="006B0D13">
              <w:rPr>
                <w:sz w:val="20"/>
                <w:szCs w:val="18"/>
              </w:rPr>
              <w:t>Klargjøring og utrulling av enheter</w:t>
            </w:r>
          </w:p>
          <w:p w14:paraId="0AA7DE64" w14:textId="399E7C70" w:rsidR="2B07DCDE" w:rsidRPr="006B0D13" w:rsidRDefault="32401CF4" w:rsidP="2B07DCDE">
            <w:pPr>
              <w:pStyle w:val="Tabell"/>
              <w:numPr>
                <w:ilvl w:val="1"/>
                <w:numId w:val="11"/>
              </w:numPr>
              <w:rPr>
                <w:rFonts w:eastAsiaTheme="minorEastAsia" w:cstheme="minorBidi"/>
                <w:color w:val="333333"/>
                <w:sz w:val="20"/>
                <w:szCs w:val="18"/>
              </w:rPr>
            </w:pPr>
            <w:r w:rsidRPr="006B0D13">
              <w:rPr>
                <w:rFonts w:eastAsiaTheme="minorEastAsia" w:cstheme="minorBidi"/>
                <w:color w:val="333333"/>
                <w:sz w:val="20"/>
                <w:szCs w:val="18"/>
              </w:rPr>
              <w:t xml:space="preserve">Beskriv hvordan Androidenheter </w:t>
            </w:r>
            <w:r w:rsidR="00C82419">
              <w:rPr>
                <w:rFonts w:eastAsiaTheme="minorEastAsia" w:cstheme="minorBidi"/>
                <w:color w:val="333333"/>
                <w:sz w:val="20"/>
                <w:szCs w:val="18"/>
              </w:rPr>
              <w:t>(MT)</w:t>
            </w:r>
            <w:r w:rsidRPr="006B0D13">
              <w:rPr>
                <w:rFonts w:eastAsiaTheme="minorEastAsia" w:cstheme="minorBidi"/>
                <w:color w:val="333333"/>
                <w:sz w:val="20"/>
                <w:szCs w:val="18"/>
              </w:rPr>
              <w:t xml:space="preserve"> skal kobles opp mot den enkelte betalingsterminal</w:t>
            </w:r>
            <w:r w:rsidR="63788E71" w:rsidRPr="006B0D13">
              <w:rPr>
                <w:rFonts w:eastAsiaTheme="minorEastAsia" w:cstheme="minorBidi"/>
                <w:color w:val="333333"/>
                <w:sz w:val="20"/>
                <w:szCs w:val="18"/>
              </w:rPr>
              <w:t xml:space="preserve"> ved første gangs oppkobling/paring. </w:t>
            </w:r>
          </w:p>
          <w:p w14:paraId="11F47D60" w14:textId="77777777" w:rsidR="00003099" w:rsidRPr="006B0D13" w:rsidRDefault="00003099" w:rsidP="00756C49">
            <w:pPr>
              <w:pStyle w:val="Tabell"/>
              <w:rPr>
                <w:sz w:val="20"/>
                <w:szCs w:val="18"/>
              </w:rPr>
            </w:pPr>
          </w:p>
          <w:p w14:paraId="2DC5DCB1" w14:textId="65C93A22" w:rsidR="00066768" w:rsidRPr="006B0D13" w:rsidRDefault="00066768" w:rsidP="003E769C">
            <w:pPr>
              <w:pStyle w:val="Tabell"/>
              <w:numPr>
                <w:ilvl w:val="0"/>
                <w:numId w:val="11"/>
              </w:numPr>
              <w:rPr>
                <w:rFonts w:eastAsiaTheme="minorEastAsia" w:cstheme="minorBidi"/>
                <w:color w:val="333333"/>
                <w:sz w:val="20"/>
                <w:szCs w:val="18"/>
              </w:rPr>
            </w:pPr>
            <w:r w:rsidRPr="006B0D13">
              <w:rPr>
                <w:rFonts w:eastAsiaTheme="minorEastAsia" w:cstheme="minorBidi"/>
                <w:b/>
                <w:bCs/>
                <w:color w:val="333333"/>
                <w:sz w:val="20"/>
                <w:szCs w:val="18"/>
              </w:rPr>
              <w:t>Oppdragsforståelse</w:t>
            </w:r>
          </w:p>
          <w:p w14:paraId="0304122E" w14:textId="7F1C204D" w:rsidR="003E769C" w:rsidRPr="006B0D13" w:rsidRDefault="00984920" w:rsidP="1F643FAC">
            <w:pPr>
              <w:pStyle w:val="Tabell"/>
              <w:numPr>
                <w:ilvl w:val="1"/>
                <w:numId w:val="11"/>
              </w:numPr>
              <w:rPr>
                <w:sz w:val="20"/>
                <w:szCs w:val="18"/>
              </w:rPr>
            </w:pPr>
            <w:r w:rsidRPr="006B0D13">
              <w:rPr>
                <w:rFonts w:eastAsiaTheme="minorEastAsia" w:cstheme="minorBidi"/>
                <w:color w:val="333333"/>
                <w:sz w:val="20"/>
                <w:szCs w:val="18"/>
              </w:rPr>
              <w:t xml:space="preserve">Leverandørens forståelse av Entur sin rolle i </w:t>
            </w:r>
            <w:r w:rsidR="001A7B73" w:rsidRPr="006B0D13">
              <w:rPr>
                <w:rFonts w:eastAsiaTheme="minorEastAsia" w:cstheme="minorBidi"/>
                <w:color w:val="333333"/>
                <w:sz w:val="20"/>
                <w:szCs w:val="18"/>
              </w:rPr>
              <w:t xml:space="preserve">å </w:t>
            </w:r>
            <w:r w:rsidR="003E769C" w:rsidRPr="006B0D13">
              <w:rPr>
                <w:rFonts w:eastAsiaTheme="minorEastAsia" w:cstheme="minorBidi"/>
                <w:color w:val="333333"/>
                <w:sz w:val="20"/>
                <w:szCs w:val="18"/>
              </w:rPr>
              <w:t>anskaffe enhetene som igjen leies ut «bakover» mot togoperatørene</w:t>
            </w:r>
          </w:p>
          <w:p w14:paraId="4BD48CD1" w14:textId="4037E1C4" w:rsidR="009A431C" w:rsidRPr="006B0D13" w:rsidRDefault="00EB26D1" w:rsidP="1F643FAC">
            <w:pPr>
              <w:pStyle w:val="Tabell"/>
              <w:numPr>
                <w:ilvl w:val="1"/>
                <w:numId w:val="11"/>
              </w:numPr>
              <w:rPr>
                <w:sz w:val="20"/>
                <w:szCs w:val="18"/>
              </w:rPr>
            </w:pPr>
            <w:r w:rsidRPr="006B0D13">
              <w:rPr>
                <w:sz w:val="20"/>
                <w:szCs w:val="18"/>
              </w:rPr>
              <w:t>Brukervennlighet og bæreanordning</w:t>
            </w:r>
            <w:r w:rsidR="00560436" w:rsidRPr="006B0D13">
              <w:rPr>
                <w:sz w:val="20"/>
                <w:szCs w:val="18"/>
              </w:rPr>
              <w:t xml:space="preserve"> sett i lys av konduktørens bruk</w:t>
            </w:r>
            <w:r w:rsidR="00DC2FA6" w:rsidRPr="006B0D13">
              <w:rPr>
                <w:sz w:val="20"/>
                <w:szCs w:val="18"/>
              </w:rPr>
              <w:t>/hverdag</w:t>
            </w:r>
          </w:p>
          <w:p w14:paraId="276B9E66" w14:textId="77777777" w:rsidR="00FB380E" w:rsidRPr="006B0D13" w:rsidRDefault="00FB380E" w:rsidP="00FB380E">
            <w:pPr>
              <w:pStyle w:val="Tabell"/>
              <w:rPr>
                <w:rFonts w:eastAsiaTheme="minorEastAsia" w:cstheme="minorBidi"/>
                <w:color w:val="333333"/>
                <w:sz w:val="20"/>
                <w:szCs w:val="18"/>
              </w:rPr>
            </w:pPr>
          </w:p>
          <w:p w14:paraId="4B04610D" w14:textId="6CC1B0E8" w:rsidR="00E279AB" w:rsidRPr="006B0D13" w:rsidRDefault="00B967EB" w:rsidP="003E769C">
            <w:pPr>
              <w:pStyle w:val="Tabell"/>
              <w:numPr>
                <w:ilvl w:val="0"/>
                <w:numId w:val="11"/>
              </w:numPr>
              <w:rPr>
                <w:rFonts w:eastAsiaTheme="minorEastAsia" w:cstheme="minorBidi"/>
                <w:color w:val="333333"/>
                <w:sz w:val="20"/>
                <w:szCs w:val="18"/>
              </w:rPr>
            </w:pPr>
            <w:r w:rsidRPr="006B0D13">
              <w:rPr>
                <w:rFonts w:eastAsiaTheme="minorEastAsia" w:cstheme="minorBidi"/>
                <w:b/>
                <w:bCs/>
                <w:color w:val="333333"/>
                <w:sz w:val="20"/>
                <w:szCs w:val="18"/>
              </w:rPr>
              <w:t>V</w:t>
            </w:r>
            <w:r w:rsidR="00003099" w:rsidRPr="006B0D13">
              <w:rPr>
                <w:rFonts w:eastAsiaTheme="minorEastAsia" w:cstheme="minorBidi"/>
                <w:b/>
                <w:bCs/>
                <w:color w:val="333333"/>
                <w:sz w:val="20"/>
                <w:szCs w:val="18"/>
              </w:rPr>
              <w:t>er</w:t>
            </w:r>
            <w:r w:rsidR="008D2E0F" w:rsidRPr="006B0D13">
              <w:rPr>
                <w:rFonts w:eastAsiaTheme="minorEastAsia" w:cstheme="minorBidi"/>
                <w:b/>
                <w:bCs/>
                <w:color w:val="333333"/>
                <w:sz w:val="20"/>
                <w:szCs w:val="18"/>
              </w:rPr>
              <w:t xml:space="preserve">diøkende </w:t>
            </w:r>
            <w:r w:rsidR="00E40992" w:rsidRPr="006B0D13">
              <w:rPr>
                <w:rFonts w:eastAsiaTheme="minorEastAsia" w:cstheme="minorBidi"/>
                <w:b/>
                <w:bCs/>
                <w:color w:val="333333"/>
                <w:sz w:val="20"/>
                <w:szCs w:val="18"/>
              </w:rPr>
              <w:t>elem</w:t>
            </w:r>
            <w:r w:rsidRPr="006B0D13">
              <w:rPr>
                <w:rFonts w:eastAsiaTheme="minorEastAsia" w:cstheme="minorBidi"/>
                <w:b/>
                <w:bCs/>
                <w:color w:val="333333"/>
                <w:sz w:val="20"/>
                <w:szCs w:val="18"/>
              </w:rPr>
              <w:t>enter</w:t>
            </w:r>
          </w:p>
          <w:p w14:paraId="43A787AC" w14:textId="11CC5676" w:rsidR="00003099" w:rsidRPr="006B0D13" w:rsidRDefault="00003099" w:rsidP="00003099">
            <w:pPr>
              <w:pStyle w:val="Tabell"/>
              <w:numPr>
                <w:ilvl w:val="1"/>
                <w:numId w:val="11"/>
              </w:numPr>
              <w:rPr>
                <w:sz w:val="20"/>
                <w:szCs w:val="18"/>
              </w:rPr>
            </w:pPr>
            <w:r w:rsidRPr="006B0D13">
              <w:rPr>
                <w:sz w:val="20"/>
                <w:szCs w:val="18"/>
              </w:rPr>
              <w:t>Tilgang til testmiljø og mulighet for å teste løsningen uten at reelle transaksjoner finner sted</w:t>
            </w:r>
          </w:p>
          <w:p w14:paraId="32BFCF35" w14:textId="565C9F79" w:rsidR="00003099" w:rsidRPr="006B0D13" w:rsidRDefault="00003099" w:rsidP="140E76E2">
            <w:pPr>
              <w:pStyle w:val="Tabell"/>
              <w:widowControl/>
              <w:numPr>
                <w:ilvl w:val="1"/>
                <w:numId w:val="11"/>
              </w:numPr>
              <w:spacing w:after="160" w:line="279" w:lineRule="auto"/>
              <w:contextualSpacing/>
              <w:rPr>
                <w:rFonts w:eastAsiaTheme="minorEastAsia" w:cstheme="minorBidi"/>
                <w:color w:val="333333"/>
                <w:sz w:val="20"/>
                <w:szCs w:val="18"/>
              </w:rPr>
            </w:pPr>
            <w:r w:rsidRPr="006B0D13">
              <w:rPr>
                <w:sz w:val="20"/>
                <w:szCs w:val="18"/>
              </w:rPr>
              <w:t>Tilgang til enheter for test</w:t>
            </w:r>
            <w:r w:rsidR="009D3056">
              <w:rPr>
                <w:sz w:val="20"/>
                <w:szCs w:val="18"/>
              </w:rPr>
              <w:t>ing</w:t>
            </w:r>
          </w:p>
          <w:p w14:paraId="5DA13C81" w14:textId="69942588" w:rsidR="007849EE" w:rsidRPr="006B0D13" w:rsidRDefault="00E279AB" w:rsidP="140E76E2">
            <w:pPr>
              <w:pStyle w:val="Tabell"/>
              <w:widowControl/>
              <w:numPr>
                <w:ilvl w:val="1"/>
                <w:numId w:val="11"/>
              </w:numPr>
              <w:spacing w:after="160" w:line="279" w:lineRule="auto"/>
              <w:contextualSpacing/>
              <w:rPr>
                <w:rFonts w:eastAsiaTheme="minorEastAsia" w:cstheme="minorBidi"/>
                <w:color w:val="333333"/>
                <w:sz w:val="20"/>
                <w:szCs w:val="18"/>
              </w:rPr>
            </w:pPr>
            <w:r w:rsidRPr="006B0D13">
              <w:rPr>
                <w:sz w:val="20"/>
                <w:szCs w:val="18"/>
              </w:rPr>
              <w:t>Framtidssikker løsning og videreutvikling</w:t>
            </w:r>
            <w:r w:rsidR="4E1F6B55" w:rsidRPr="006B0D13">
              <w:rPr>
                <w:sz w:val="20"/>
                <w:szCs w:val="18"/>
              </w:rPr>
              <w:t xml:space="preserve"> av løsningen. </w:t>
            </w:r>
          </w:p>
          <w:p w14:paraId="397CDA99" w14:textId="2489A031" w:rsidR="00E279AB" w:rsidRPr="006B0D13" w:rsidRDefault="007849EE" w:rsidP="140E76E2">
            <w:pPr>
              <w:pStyle w:val="Tabell"/>
              <w:widowControl/>
              <w:numPr>
                <w:ilvl w:val="1"/>
                <w:numId w:val="11"/>
              </w:numPr>
              <w:spacing w:after="160" w:line="279" w:lineRule="auto"/>
              <w:contextualSpacing/>
              <w:rPr>
                <w:sz w:val="20"/>
                <w:szCs w:val="18"/>
              </w:rPr>
            </w:pPr>
            <w:r w:rsidRPr="006B0D13">
              <w:rPr>
                <w:sz w:val="20"/>
                <w:szCs w:val="18"/>
              </w:rPr>
              <w:t>Løpende arbeid med å identifisere og o</w:t>
            </w:r>
            <w:r w:rsidR="00E279AB" w:rsidRPr="006B0D13">
              <w:rPr>
                <w:sz w:val="20"/>
                <w:szCs w:val="18"/>
              </w:rPr>
              <w:t xml:space="preserve">ppfylle regulatoriske krav </w:t>
            </w:r>
            <w:r w:rsidRPr="006B0D13">
              <w:rPr>
                <w:sz w:val="20"/>
                <w:szCs w:val="18"/>
              </w:rPr>
              <w:t>o.l.</w:t>
            </w:r>
            <w:r w:rsidR="00E279AB" w:rsidRPr="006B0D13">
              <w:rPr>
                <w:sz w:val="20"/>
                <w:szCs w:val="18"/>
              </w:rPr>
              <w:t xml:space="preserve"> som skulle komme.</w:t>
            </w:r>
          </w:p>
          <w:p w14:paraId="1F1801A0" w14:textId="09292173" w:rsidR="00984920" w:rsidRPr="006B0D13" w:rsidRDefault="00984920">
            <w:pPr>
              <w:pStyle w:val="Tabell"/>
              <w:widowControl/>
              <w:numPr>
                <w:ilvl w:val="1"/>
                <w:numId w:val="11"/>
              </w:numPr>
              <w:spacing w:after="160" w:line="279" w:lineRule="auto"/>
              <w:contextualSpacing/>
              <w:rPr>
                <w:sz w:val="20"/>
                <w:szCs w:val="18"/>
              </w:rPr>
            </w:pPr>
            <w:r w:rsidRPr="006B0D13">
              <w:rPr>
                <w:sz w:val="20"/>
                <w:szCs w:val="18"/>
              </w:rPr>
              <w:t>Kundesupport</w:t>
            </w:r>
            <w:r w:rsidR="00090A59">
              <w:rPr>
                <w:sz w:val="20"/>
                <w:szCs w:val="18"/>
              </w:rPr>
              <w:t>, herunder</w:t>
            </w:r>
            <w:r w:rsidR="008F5E39">
              <w:rPr>
                <w:sz w:val="20"/>
                <w:szCs w:val="18"/>
              </w:rPr>
              <w:t xml:space="preserve"> dedikert</w:t>
            </w:r>
            <w:r w:rsidR="00090A59">
              <w:rPr>
                <w:sz w:val="20"/>
                <w:szCs w:val="18"/>
              </w:rPr>
              <w:t xml:space="preserve"> KAM</w:t>
            </w:r>
            <w:r w:rsidR="008F5E39">
              <w:rPr>
                <w:sz w:val="20"/>
                <w:szCs w:val="18"/>
              </w:rPr>
              <w:t>/supportressurs</w:t>
            </w:r>
          </w:p>
          <w:p w14:paraId="586A4053" w14:textId="77777777" w:rsidR="00D767AF" w:rsidRPr="006B0D13" w:rsidRDefault="00D767AF" w:rsidP="00D767AF">
            <w:pPr>
              <w:pStyle w:val="Tabell"/>
              <w:rPr>
                <w:rFonts w:eastAsiaTheme="minorEastAsia" w:cstheme="minorBidi"/>
                <w:color w:val="333333"/>
                <w:sz w:val="20"/>
              </w:rPr>
            </w:pPr>
          </w:p>
          <w:p w14:paraId="26631320" w14:textId="3340D760" w:rsidR="00AF4DBE" w:rsidRPr="006B0D13" w:rsidRDefault="009044E8" w:rsidP="00984920">
            <w:pPr>
              <w:pStyle w:val="Tabell"/>
              <w:rPr>
                <w:rFonts w:eastAsiaTheme="minorEastAsia" w:cstheme="minorBidi"/>
                <w:color w:val="000000" w:themeColor="text1"/>
                <w:sz w:val="20"/>
                <w:szCs w:val="18"/>
              </w:rPr>
            </w:pPr>
            <w:r w:rsidRPr="006B0D13">
              <w:rPr>
                <w:rFonts w:eastAsiaTheme="minorEastAsia" w:cstheme="minorBidi"/>
                <w:color w:val="333333"/>
                <w:sz w:val="20"/>
                <w:szCs w:val="18"/>
              </w:rPr>
              <w:t xml:space="preserve">I sin redegjørelse oppfordres leverandøren til å </w:t>
            </w:r>
            <w:r w:rsidR="009731E3" w:rsidRPr="006B0D13">
              <w:rPr>
                <w:rFonts w:eastAsiaTheme="minorEastAsia" w:cstheme="minorBidi"/>
                <w:color w:val="333333"/>
                <w:sz w:val="20"/>
                <w:szCs w:val="18"/>
              </w:rPr>
              <w:t>se på sin leveranse og tilbud i lys av dette dokumentets punkt 2</w:t>
            </w:r>
            <w:r w:rsidR="006465F0" w:rsidRPr="006B0D13">
              <w:rPr>
                <w:rFonts w:eastAsiaTheme="minorEastAsia" w:cstheme="minorBidi"/>
                <w:color w:val="333333"/>
                <w:sz w:val="20"/>
                <w:szCs w:val="18"/>
              </w:rPr>
              <w:t>.</w:t>
            </w:r>
          </w:p>
        </w:tc>
        <w:tc>
          <w:tcPr>
            <w:tcW w:w="2372" w:type="dxa"/>
          </w:tcPr>
          <w:p w14:paraId="4319F18D" w14:textId="77777777" w:rsidR="00360CB0" w:rsidRDefault="00B526C6" w:rsidP="009527DA">
            <w:pPr>
              <w:pStyle w:val="Tabell"/>
              <w:rPr>
                <w:rFonts w:cstheme="minorHAnsi"/>
                <w:i/>
                <w:iCs/>
                <w:highlight w:val="yellow"/>
              </w:rPr>
            </w:pPr>
            <w:r w:rsidRPr="00467452">
              <w:rPr>
                <w:rFonts w:cstheme="minorHAnsi"/>
                <w:i/>
                <w:iCs/>
                <w:highlight w:val="yellow"/>
              </w:rPr>
              <w:t>[Leverandørens besvarelse</w:t>
            </w:r>
            <w:r w:rsidR="000E6D8D">
              <w:rPr>
                <w:rFonts w:cstheme="minorHAnsi"/>
                <w:i/>
                <w:iCs/>
                <w:highlight w:val="yellow"/>
              </w:rPr>
              <w:t xml:space="preserve"> – inngis i </w:t>
            </w:r>
            <w:r w:rsidR="00360CB0">
              <w:rPr>
                <w:rFonts w:cstheme="minorHAnsi"/>
                <w:i/>
                <w:iCs/>
                <w:highlight w:val="yellow"/>
              </w:rPr>
              <w:t>Bilag 4 – Utfylling, redegjørelse av oppdragsbeskrivelse.</w:t>
            </w:r>
          </w:p>
          <w:p w14:paraId="26848488" w14:textId="77777777" w:rsidR="00360CB0" w:rsidRDefault="00360CB0" w:rsidP="009527DA">
            <w:pPr>
              <w:pStyle w:val="Tabell"/>
              <w:rPr>
                <w:rFonts w:cstheme="minorHAnsi"/>
                <w:i/>
                <w:iCs/>
                <w:highlight w:val="yellow"/>
              </w:rPr>
            </w:pPr>
          </w:p>
          <w:p w14:paraId="679E06AB" w14:textId="4B3A5C53" w:rsidR="009527DA" w:rsidRPr="00467452" w:rsidRDefault="00360CB0" w:rsidP="009527DA">
            <w:pPr>
              <w:pStyle w:val="Tabell"/>
              <w:rPr>
                <w:rFonts w:cstheme="minorHAnsi"/>
                <w:i/>
                <w:iCs/>
                <w:highlight w:val="yellow"/>
              </w:rPr>
            </w:pPr>
            <w:r>
              <w:rPr>
                <w:rFonts w:cstheme="minorHAnsi"/>
                <w:i/>
                <w:iCs/>
                <w:highlight w:val="yellow"/>
              </w:rPr>
              <w:t xml:space="preserve">Merk at redegjørelsen er begrenset til </w:t>
            </w:r>
            <w:r w:rsidR="003E7DD9">
              <w:rPr>
                <w:rFonts w:cstheme="minorHAnsi"/>
                <w:i/>
                <w:iCs/>
                <w:highlight w:val="yellow"/>
              </w:rPr>
              <w:t>t</w:t>
            </w:r>
            <w:r w:rsidR="002144D0">
              <w:rPr>
                <w:rFonts w:cstheme="minorHAnsi"/>
                <w:i/>
                <w:iCs/>
                <w:highlight w:val="yellow"/>
              </w:rPr>
              <w:t>o</w:t>
            </w:r>
            <w:r>
              <w:rPr>
                <w:rFonts w:cstheme="minorHAnsi"/>
                <w:i/>
                <w:iCs/>
                <w:highlight w:val="yellow"/>
              </w:rPr>
              <w:t xml:space="preserve"> A4-sider</w:t>
            </w:r>
            <w:r w:rsidR="009527DA" w:rsidRPr="00467452">
              <w:rPr>
                <w:rFonts w:cstheme="minorHAnsi"/>
                <w:i/>
                <w:iCs/>
                <w:highlight w:val="yellow"/>
              </w:rPr>
              <w:t>]</w:t>
            </w:r>
          </w:p>
          <w:p w14:paraId="41E17948" w14:textId="32A7BA2C" w:rsidR="00B526C6" w:rsidRPr="00467452" w:rsidRDefault="00B526C6">
            <w:pPr>
              <w:pStyle w:val="Tabell"/>
              <w:rPr>
                <w:rFonts w:cstheme="minorHAnsi"/>
              </w:rPr>
            </w:pPr>
          </w:p>
        </w:tc>
        <w:tc>
          <w:tcPr>
            <w:tcW w:w="1283" w:type="dxa"/>
          </w:tcPr>
          <w:p w14:paraId="01F6A404" w14:textId="72155EF2" w:rsidR="00B526C6" w:rsidRPr="00467452" w:rsidRDefault="005F2245">
            <w:pPr>
              <w:pStyle w:val="Tabell"/>
              <w:rPr>
                <w:rFonts w:cstheme="minorHAnsi"/>
                <w:b/>
                <w:bCs/>
              </w:rPr>
            </w:pPr>
            <w:r>
              <w:rPr>
                <w:rFonts w:cstheme="minorHAnsi"/>
                <w:b/>
                <w:bCs/>
              </w:rPr>
              <w:t>n/a</w:t>
            </w:r>
          </w:p>
        </w:tc>
      </w:tr>
    </w:tbl>
    <w:p w14:paraId="6DA33F1A" w14:textId="259D3696" w:rsidR="00B526C6" w:rsidRDefault="00B20E52" w:rsidP="000176CB">
      <w:pPr>
        <w:pStyle w:val="Heading1"/>
        <w:rPr>
          <w:rFonts w:asciiTheme="minorHAnsi" w:hAnsiTheme="minorHAnsi" w:cstheme="minorHAnsi"/>
        </w:rPr>
      </w:pPr>
      <w:bookmarkStart w:id="11" w:name="_Toc233283633"/>
      <w:r>
        <w:rPr>
          <w:rFonts w:asciiTheme="minorHAnsi" w:hAnsiTheme="minorHAnsi" w:cstheme="minorHAnsi"/>
        </w:rPr>
        <w:t>S</w:t>
      </w:r>
      <w:r w:rsidR="000176CB" w:rsidRPr="000176CB">
        <w:rPr>
          <w:rFonts w:asciiTheme="minorHAnsi" w:hAnsiTheme="minorHAnsi" w:cstheme="minorHAnsi"/>
        </w:rPr>
        <w:t>ervice</w:t>
      </w:r>
      <w:r>
        <w:rPr>
          <w:rFonts w:asciiTheme="minorHAnsi" w:hAnsiTheme="minorHAnsi" w:cstheme="minorHAnsi"/>
        </w:rPr>
        <w:t xml:space="preserve"> – og kontraktsvilkår</w:t>
      </w:r>
      <w:bookmarkEnd w:id="11"/>
    </w:p>
    <w:tbl>
      <w:tblPr>
        <w:tblW w:w="13320" w:type="dxa"/>
        <w:tblBorders>
          <w:top w:val="single" w:sz="4" w:space="0" w:color="000000" w:themeColor="text1"/>
          <w:left w:val="single" w:sz="4" w:space="0" w:color="000000" w:themeColor="text1"/>
          <w:bottom w:val="single" w:sz="4" w:space="0" w:color="000000" w:themeColor="text1"/>
          <w:right w:val="single" w:sz="4" w:space="0" w:color="auto"/>
          <w:insideH w:val="single" w:sz="4" w:space="0" w:color="000000" w:themeColor="text1"/>
          <w:insideV w:val="single" w:sz="4" w:space="0" w:color="000000" w:themeColor="text1"/>
        </w:tblBorders>
        <w:tblLook w:val="0000" w:firstRow="0" w:lastRow="0" w:firstColumn="0" w:lastColumn="0" w:noHBand="0" w:noVBand="0"/>
      </w:tblPr>
      <w:tblGrid>
        <w:gridCol w:w="816"/>
        <w:gridCol w:w="9244"/>
        <w:gridCol w:w="2461"/>
        <w:gridCol w:w="799"/>
      </w:tblGrid>
      <w:tr w:rsidR="000176CB" w:rsidRPr="00467452" w14:paraId="08C268EA" w14:textId="77777777" w:rsidTr="002F7B79">
        <w:trPr>
          <w:cantSplit/>
          <w:trHeight w:val="653"/>
          <w:tblHeader/>
        </w:trPr>
        <w:tc>
          <w:tcPr>
            <w:tcW w:w="816" w:type="dxa"/>
            <w:shd w:val="clear" w:color="auto" w:fill="D9D9D9" w:themeFill="background1" w:themeFillShade="D9"/>
          </w:tcPr>
          <w:p w14:paraId="7DB384D6" w14:textId="50D988A3" w:rsidR="000176CB" w:rsidRPr="00467452" w:rsidRDefault="000176CB">
            <w:pPr>
              <w:snapToGrid w:val="0"/>
              <w:jc w:val="left"/>
              <w:rPr>
                <w:rFonts w:cstheme="minorHAnsi"/>
                <w:b/>
              </w:rPr>
            </w:pPr>
            <w:r w:rsidRPr="00467452">
              <w:rPr>
                <w:rFonts w:cstheme="minorHAnsi"/>
                <w:b/>
              </w:rPr>
              <w:t>Nr</w:t>
            </w:r>
            <w:r w:rsidR="00CE7AE7">
              <w:rPr>
                <w:rFonts w:cstheme="minorHAnsi"/>
                <w:b/>
              </w:rPr>
              <w:t>.</w:t>
            </w:r>
          </w:p>
        </w:tc>
        <w:tc>
          <w:tcPr>
            <w:tcW w:w="9244" w:type="dxa"/>
            <w:shd w:val="clear" w:color="auto" w:fill="D9D9D9" w:themeFill="background1" w:themeFillShade="D9"/>
          </w:tcPr>
          <w:p w14:paraId="6AFBEE44" w14:textId="77777777" w:rsidR="000176CB" w:rsidRPr="00467452" w:rsidRDefault="000176CB">
            <w:pPr>
              <w:snapToGrid w:val="0"/>
              <w:jc w:val="left"/>
              <w:rPr>
                <w:rFonts w:cstheme="minorHAnsi"/>
                <w:b/>
              </w:rPr>
            </w:pPr>
            <w:r w:rsidRPr="00467452">
              <w:rPr>
                <w:rFonts w:cstheme="minorHAnsi"/>
                <w:b/>
              </w:rPr>
              <w:t>Beskrivelse</w:t>
            </w:r>
          </w:p>
        </w:tc>
        <w:tc>
          <w:tcPr>
            <w:tcW w:w="2461" w:type="dxa"/>
            <w:shd w:val="clear" w:color="auto" w:fill="D9D9D9" w:themeFill="background1" w:themeFillShade="D9"/>
          </w:tcPr>
          <w:p w14:paraId="5DF08F87" w14:textId="77777777" w:rsidR="000176CB" w:rsidRPr="00467452" w:rsidRDefault="000176CB">
            <w:pPr>
              <w:snapToGrid w:val="0"/>
              <w:jc w:val="left"/>
              <w:rPr>
                <w:rFonts w:cstheme="minorHAnsi"/>
                <w:b/>
              </w:rPr>
            </w:pPr>
            <w:r w:rsidRPr="00467452">
              <w:rPr>
                <w:rFonts w:cstheme="minorHAnsi"/>
                <w:b/>
                <w:bCs/>
              </w:rPr>
              <w:t>Dokumentasjon</w:t>
            </w:r>
          </w:p>
        </w:tc>
        <w:tc>
          <w:tcPr>
            <w:tcW w:w="799" w:type="dxa"/>
            <w:shd w:val="clear" w:color="auto" w:fill="D9D9D9" w:themeFill="background1" w:themeFillShade="D9"/>
          </w:tcPr>
          <w:p w14:paraId="6C4AB303" w14:textId="30436BF8" w:rsidR="000176CB" w:rsidRPr="00467452" w:rsidRDefault="000176CB" w:rsidP="00DE2BDB">
            <w:pPr>
              <w:snapToGrid w:val="0"/>
              <w:jc w:val="left"/>
              <w:rPr>
                <w:rFonts w:cstheme="minorHAnsi"/>
                <w:b/>
              </w:rPr>
            </w:pPr>
            <w:r w:rsidRPr="00467452">
              <w:rPr>
                <w:rFonts w:cstheme="minorHAnsi"/>
                <w:b/>
              </w:rPr>
              <w:t>Type krav</w:t>
            </w:r>
          </w:p>
        </w:tc>
      </w:tr>
      <w:tr w:rsidR="000176CB" w:rsidRPr="00467452" w14:paraId="5F247583" w14:textId="77777777" w:rsidTr="002F7B79">
        <w:trPr>
          <w:cantSplit/>
          <w:trHeight w:val="3864"/>
        </w:trPr>
        <w:tc>
          <w:tcPr>
            <w:tcW w:w="816" w:type="dxa"/>
          </w:tcPr>
          <w:p w14:paraId="253F7F00" w14:textId="306A8E3F" w:rsidR="000176CB" w:rsidRPr="0070490C" w:rsidRDefault="00991F26" w:rsidP="00991F26">
            <w:pPr>
              <w:rPr>
                <w:rFonts w:eastAsia="Franklin Gothic Book"/>
              </w:rPr>
            </w:pPr>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sidR="001879DD">
              <w:rPr>
                <w:noProof/>
              </w:rPr>
              <w:t>026</w:t>
            </w:r>
            <w:r>
              <w:rPr>
                <w:rFonts w:ascii="Segoe UI" w:hAnsi="Segoe UI" w:cs="Segoe UI"/>
                <w:b/>
                <w:bCs/>
                <w:sz w:val="18"/>
                <w:szCs w:val="18"/>
              </w:rPr>
              <w:fldChar w:fldCharType="end"/>
            </w:r>
          </w:p>
        </w:tc>
        <w:tc>
          <w:tcPr>
            <w:tcW w:w="9244" w:type="dxa"/>
          </w:tcPr>
          <w:p w14:paraId="550A912F" w14:textId="39B7F872" w:rsidR="00565B50" w:rsidRDefault="005F2245">
            <w:pPr>
              <w:pStyle w:val="Tabell"/>
              <w:rPr>
                <w:rFonts w:eastAsia="Franklin Gothic Book" w:cstheme="minorBidi"/>
                <w:color w:val="000000" w:themeColor="text1"/>
              </w:rPr>
            </w:pPr>
            <w:r w:rsidRPr="0070490C">
              <w:rPr>
                <w:rFonts w:eastAsia="Franklin Gothic Book" w:cstheme="minorBidi"/>
                <w:color w:val="000000" w:themeColor="text1"/>
              </w:rPr>
              <w:t xml:space="preserve">Leverandør skal her redegjøre for sine vilkår knyttet til garanti, support/vedlikehold, </w:t>
            </w:r>
            <w:r w:rsidR="00256EFD" w:rsidRPr="0070490C">
              <w:rPr>
                <w:rFonts w:eastAsia="Franklin Gothic Book" w:cstheme="minorBidi"/>
                <w:color w:val="000000" w:themeColor="text1"/>
              </w:rPr>
              <w:t xml:space="preserve">oppfølging av avtalen o.l., </w:t>
            </w:r>
            <w:r w:rsidR="00936F70" w:rsidRPr="0070490C">
              <w:rPr>
                <w:rFonts w:eastAsia="Franklin Gothic Book" w:cstheme="minorBidi"/>
                <w:color w:val="000000" w:themeColor="text1"/>
              </w:rPr>
              <w:t>definert</w:t>
            </w:r>
            <w:r w:rsidR="00256EFD" w:rsidRPr="0070490C">
              <w:rPr>
                <w:rFonts w:eastAsia="Franklin Gothic Book" w:cstheme="minorBidi"/>
                <w:color w:val="000000" w:themeColor="text1"/>
              </w:rPr>
              <w:t xml:space="preserve"> som </w:t>
            </w:r>
            <w:r w:rsidR="00936F70" w:rsidRPr="0070490C">
              <w:rPr>
                <w:rFonts w:eastAsia="Franklin Gothic Book" w:cstheme="minorBidi"/>
                <w:color w:val="000000" w:themeColor="text1"/>
              </w:rPr>
              <w:t>Service- og kontraktsvilkår</w:t>
            </w:r>
            <w:r w:rsidR="00EC3C79" w:rsidRPr="0070490C">
              <w:rPr>
                <w:rFonts w:eastAsia="Franklin Gothic Book" w:cstheme="minorBidi"/>
                <w:color w:val="000000" w:themeColor="text1"/>
              </w:rPr>
              <w:t>.</w:t>
            </w:r>
            <w:r w:rsidR="004B7BD6" w:rsidRPr="0070490C">
              <w:rPr>
                <w:rFonts w:eastAsia="Franklin Gothic Book" w:cstheme="minorBidi"/>
                <w:color w:val="000000" w:themeColor="text1"/>
              </w:rPr>
              <w:t xml:space="preserve"> </w:t>
            </w:r>
            <w:r w:rsidR="009B4B69">
              <w:rPr>
                <w:rFonts w:eastAsia="Franklin Gothic Book" w:cstheme="minorBidi"/>
                <w:color w:val="000000" w:themeColor="text1"/>
              </w:rPr>
              <w:t>I vurderingen vil Entur</w:t>
            </w:r>
            <w:r w:rsidR="00592D33">
              <w:rPr>
                <w:rFonts w:eastAsia="Franklin Gothic Book" w:cstheme="minorBidi"/>
                <w:color w:val="000000" w:themeColor="text1"/>
              </w:rPr>
              <w:t xml:space="preserve"> </w:t>
            </w:r>
            <w:r w:rsidR="00592D33" w:rsidRPr="007B037C">
              <w:rPr>
                <w:rFonts w:eastAsia="Franklin Gothic Book" w:cstheme="minorBidi"/>
                <w:color w:val="000000" w:themeColor="text1"/>
                <w:u w:val="single"/>
              </w:rPr>
              <w:t>særlig</w:t>
            </w:r>
            <w:r w:rsidR="009B4B69" w:rsidRPr="007B037C">
              <w:rPr>
                <w:rFonts w:eastAsia="Franklin Gothic Book" w:cstheme="minorBidi"/>
                <w:color w:val="000000" w:themeColor="text1"/>
                <w:u w:val="single"/>
              </w:rPr>
              <w:t xml:space="preserve"> vektlegge</w:t>
            </w:r>
            <w:r w:rsidR="00565B50" w:rsidRPr="0070490C">
              <w:rPr>
                <w:rFonts w:eastAsia="Franklin Gothic Book" w:cstheme="minorBidi"/>
                <w:color w:val="000000" w:themeColor="text1"/>
              </w:rPr>
              <w:t>:</w:t>
            </w:r>
          </w:p>
          <w:p w14:paraId="0EA74092" w14:textId="77777777" w:rsidR="00592D33" w:rsidRDefault="00592D33">
            <w:pPr>
              <w:pStyle w:val="Tabell"/>
              <w:rPr>
                <w:rFonts w:eastAsia="Franklin Gothic Book" w:cstheme="minorBidi"/>
                <w:color w:val="000000" w:themeColor="text1"/>
              </w:rPr>
            </w:pPr>
          </w:p>
          <w:p w14:paraId="13D27014" w14:textId="5A2BF5AC" w:rsidR="00AF1090" w:rsidRDefault="00592D33" w:rsidP="00592D33">
            <w:pPr>
              <w:pStyle w:val="Tabell"/>
              <w:numPr>
                <w:ilvl w:val="0"/>
                <w:numId w:val="11"/>
              </w:numPr>
              <w:rPr>
                <w:rFonts w:eastAsia="Franklin Gothic Book" w:cstheme="minorBidi"/>
                <w:b/>
                <w:bCs/>
                <w:color w:val="000000" w:themeColor="text1"/>
              </w:rPr>
            </w:pPr>
            <w:r w:rsidRPr="009B4E68">
              <w:rPr>
                <w:rFonts w:eastAsia="Franklin Gothic Book" w:cstheme="minorBidi"/>
                <w:b/>
                <w:bCs/>
                <w:color w:val="000000" w:themeColor="text1"/>
              </w:rPr>
              <w:t>Byttevilkår knyttet til tilbakelevering</w:t>
            </w:r>
            <w:r>
              <w:rPr>
                <w:rFonts w:eastAsia="Franklin Gothic Book" w:cstheme="minorBidi"/>
                <w:b/>
                <w:bCs/>
                <w:color w:val="000000" w:themeColor="text1"/>
              </w:rPr>
              <w:t xml:space="preserve"> av enheter</w:t>
            </w:r>
            <w:r w:rsidR="00AF1090">
              <w:rPr>
                <w:rFonts w:eastAsia="Franklin Gothic Book" w:cstheme="minorBidi"/>
                <w:b/>
                <w:bCs/>
                <w:color w:val="000000" w:themeColor="text1"/>
              </w:rPr>
              <w:t xml:space="preserve">, </w:t>
            </w:r>
            <w:r w:rsidR="00460E19">
              <w:rPr>
                <w:rFonts w:eastAsia="Franklin Gothic Book" w:cstheme="minorBidi"/>
                <w:b/>
                <w:bCs/>
                <w:color w:val="000000" w:themeColor="text1"/>
              </w:rPr>
              <w:t xml:space="preserve">herunder </w:t>
            </w:r>
            <w:r w:rsidR="00250071">
              <w:rPr>
                <w:rFonts w:eastAsia="Franklin Gothic Book" w:cstheme="minorBidi"/>
                <w:b/>
                <w:bCs/>
                <w:color w:val="000000" w:themeColor="text1"/>
              </w:rPr>
              <w:t>eventuelle gebyr</w:t>
            </w:r>
            <w:r w:rsidR="00460E19">
              <w:rPr>
                <w:rFonts w:eastAsia="Franklin Gothic Book" w:cstheme="minorBidi"/>
                <w:b/>
                <w:bCs/>
                <w:color w:val="000000" w:themeColor="text1"/>
              </w:rPr>
              <w:t>er</w:t>
            </w:r>
            <w:r w:rsidR="00505041">
              <w:rPr>
                <w:rFonts w:eastAsia="Franklin Gothic Book" w:cstheme="minorBidi"/>
                <w:b/>
                <w:bCs/>
                <w:color w:val="000000" w:themeColor="text1"/>
              </w:rPr>
              <w:t xml:space="preserve">, utforming av </w:t>
            </w:r>
            <w:r w:rsidR="00031DC4">
              <w:rPr>
                <w:rFonts w:eastAsia="Franklin Gothic Book" w:cstheme="minorBidi"/>
                <w:b/>
                <w:bCs/>
                <w:color w:val="000000" w:themeColor="text1"/>
              </w:rPr>
              <w:t xml:space="preserve">eventuell </w:t>
            </w:r>
            <w:r w:rsidR="003B5E68">
              <w:rPr>
                <w:rFonts w:eastAsia="Franklin Gothic Book" w:cstheme="minorBidi"/>
                <w:b/>
                <w:bCs/>
                <w:color w:val="000000" w:themeColor="text1"/>
              </w:rPr>
              <w:t>gebyr</w:t>
            </w:r>
            <w:r w:rsidR="005552BB">
              <w:rPr>
                <w:rFonts w:eastAsia="Franklin Gothic Book" w:cstheme="minorBidi"/>
                <w:b/>
                <w:bCs/>
                <w:color w:val="000000" w:themeColor="text1"/>
              </w:rPr>
              <w:t>struktur</w:t>
            </w:r>
            <w:r w:rsidR="009E2737">
              <w:rPr>
                <w:rFonts w:eastAsia="Franklin Gothic Book" w:cstheme="minorBidi"/>
                <w:b/>
                <w:bCs/>
                <w:color w:val="000000" w:themeColor="text1"/>
              </w:rPr>
              <w:t xml:space="preserve"> og</w:t>
            </w:r>
            <w:r w:rsidR="008D1DFF">
              <w:rPr>
                <w:rFonts w:eastAsia="Franklin Gothic Book" w:cstheme="minorBidi"/>
                <w:b/>
                <w:bCs/>
                <w:color w:val="000000" w:themeColor="text1"/>
              </w:rPr>
              <w:t xml:space="preserve"> </w:t>
            </w:r>
            <w:r w:rsidR="00A42277">
              <w:rPr>
                <w:rFonts w:eastAsia="Franklin Gothic Book" w:cstheme="minorBidi"/>
                <w:b/>
                <w:bCs/>
                <w:color w:val="000000" w:themeColor="text1"/>
              </w:rPr>
              <w:t>eventuelle kostnader knyttet til bytting av defekte enh</w:t>
            </w:r>
            <w:r w:rsidR="007A7437">
              <w:rPr>
                <w:rFonts w:eastAsia="Franklin Gothic Book" w:cstheme="minorBidi"/>
                <w:b/>
                <w:bCs/>
                <w:color w:val="000000" w:themeColor="text1"/>
              </w:rPr>
              <w:t>eter</w:t>
            </w:r>
            <w:r w:rsidR="005552BB">
              <w:rPr>
                <w:rFonts w:eastAsia="Franklin Gothic Book" w:cstheme="minorBidi"/>
                <w:b/>
                <w:bCs/>
                <w:color w:val="000000" w:themeColor="text1"/>
              </w:rPr>
              <w:t xml:space="preserve"> </w:t>
            </w:r>
          </w:p>
          <w:p w14:paraId="4B39FB2F" w14:textId="54E5ED6E" w:rsidR="00592D33" w:rsidRPr="009B4E68" w:rsidRDefault="00592D33" w:rsidP="00592D33">
            <w:pPr>
              <w:pStyle w:val="Tabell"/>
              <w:numPr>
                <w:ilvl w:val="0"/>
                <w:numId w:val="11"/>
              </w:numPr>
              <w:rPr>
                <w:rFonts w:eastAsia="Franklin Gothic Book" w:cstheme="minorBidi"/>
                <w:b/>
                <w:bCs/>
                <w:color w:val="000000" w:themeColor="text1"/>
              </w:rPr>
            </w:pPr>
            <w:r w:rsidRPr="009B4E68">
              <w:rPr>
                <w:rFonts w:eastAsia="Franklin Gothic Book" w:cstheme="minorBidi"/>
                <w:b/>
                <w:bCs/>
                <w:color w:val="000000" w:themeColor="text1"/>
              </w:rPr>
              <w:t>pris, hyppighet o.l.</w:t>
            </w:r>
          </w:p>
          <w:p w14:paraId="52FD6BDA" w14:textId="6E8A5FDF" w:rsidR="00592D33" w:rsidRDefault="00592D33" w:rsidP="009E2737">
            <w:pPr>
              <w:pStyle w:val="Tabell"/>
              <w:rPr>
                <w:rFonts w:eastAsia="Franklin Gothic Book" w:cstheme="minorBidi"/>
                <w:color w:val="000000" w:themeColor="text1"/>
              </w:rPr>
            </w:pPr>
          </w:p>
          <w:p w14:paraId="411D299D" w14:textId="7F937B62" w:rsidR="009E2737" w:rsidRPr="00E01B3F" w:rsidRDefault="009E2737" w:rsidP="009E2737">
            <w:pPr>
              <w:pStyle w:val="Tabell"/>
              <w:rPr>
                <w:rFonts w:eastAsia="Franklin Gothic Book" w:cstheme="minorBidi"/>
              </w:rPr>
            </w:pPr>
            <w:r w:rsidRPr="00E01B3F">
              <w:rPr>
                <w:rFonts w:eastAsia="Franklin Gothic Book" w:cstheme="minorBidi"/>
              </w:rPr>
              <w:t>samt</w:t>
            </w:r>
            <w:r w:rsidR="007B037C" w:rsidRPr="00E01B3F">
              <w:rPr>
                <w:rFonts w:eastAsia="Franklin Gothic Book" w:cstheme="minorBidi"/>
              </w:rPr>
              <w:t xml:space="preserve"> vektlegge:</w:t>
            </w:r>
          </w:p>
          <w:p w14:paraId="2A01887F" w14:textId="77777777" w:rsidR="00565B50" w:rsidRPr="00E01B3F" w:rsidRDefault="00565B50">
            <w:pPr>
              <w:pStyle w:val="Tabell"/>
              <w:rPr>
                <w:rFonts w:eastAsia="Franklin Gothic Book" w:cstheme="minorBidi"/>
              </w:rPr>
            </w:pPr>
          </w:p>
          <w:p w14:paraId="402B8E35" w14:textId="0E032420" w:rsidR="005F2245" w:rsidRPr="00E01B3F" w:rsidRDefault="54FD294F" w:rsidP="00931668">
            <w:pPr>
              <w:pStyle w:val="Tabell"/>
              <w:numPr>
                <w:ilvl w:val="0"/>
                <w:numId w:val="11"/>
              </w:numPr>
              <w:rPr>
                <w:rFonts w:eastAsia="Franklin Gothic Book" w:cstheme="minorBidi"/>
              </w:rPr>
            </w:pPr>
            <w:r w:rsidRPr="00E01B3F">
              <w:rPr>
                <w:rFonts w:eastAsia="Franklin Gothic Book" w:cstheme="minorBidi"/>
              </w:rPr>
              <w:t>V</w:t>
            </w:r>
            <w:r w:rsidR="00893D29" w:rsidRPr="00E01B3F">
              <w:rPr>
                <w:rFonts w:eastAsia="Franklin Gothic Book" w:cstheme="minorBidi"/>
              </w:rPr>
              <w:t xml:space="preserve">ilkår og </w:t>
            </w:r>
            <w:r w:rsidR="00565B50" w:rsidRPr="00E01B3F">
              <w:rPr>
                <w:rFonts w:eastAsia="Franklin Gothic Book" w:cstheme="minorBidi"/>
              </w:rPr>
              <w:t>leveringsforpliktelse</w:t>
            </w:r>
            <w:r w:rsidR="00F553D0" w:rsidRPr="00E01B3F">
              <w:rPr>
                <w:rFonts w:eastAsia="Franklin Gothic Book" w:cstheme="minorBidi"/>
              </w:rPr>
              <w:t>r</w:t>
            </w:r>
          </w:p>
          <w:p w14:paraId="0E5989D8" w14:textId="097B7357" w:rsidR="000E6466" w:rsidRPr="0070490C" w:rsidRDefault="3A42E0A4" w:rsidP="00931668">
            <w:pPr>
              <w:pStyle w:val="Tabell"/>
              <w:numPr>
                <w:ilvl w:val="0"/>
                <w:numId w:val="11"/>
              </w:numPr>
              <w:rPr>
                <w:rFonts w:eastAsia="Franklin Gothic Book" w:cstheme="minorBidi"/>
                <w:color w:val="000000" w:themeColor="text1"/>
              </w:rPr>
            </w:pPr>
            <w:r w:rsidRPr="00E01B3F">
              <w:rPr>
                <w:rFonts w:eastAsia="Franklin Gothic Book" w:cstheme="minorBidi"/>
              </w:rPr>
              <w:t>R</w:t>
            </w:r>
            <w:r w:rsidR="000E6466" w:rsidRPr="00E01B3F">
              <w:rPr>
                <w:rFonts w:eastAsia="Franklin Gothic Book" w:cstheme="minorBidi"/>
              </w:rPr>
              <w:t xml:space="preserve">utiner for bestilling, levering </w:t>
            </w:r>
            <w:r w:rsidR="000E6466" w:rsidRPr="009044E8">
              <w:rPr>
                <w:rFonts w:eastAsia="Franklin Gothic Book" w:cstheme="minorBidi"/>
                <w:color w:val="000000" w:themeColor="text1"/>
              </w:rPr>
              <w:t xml:space="preserve">og mottak av </w:t>
            </w:r>
            <w:r w:rsidR="007376E0">
              <w:rPr>
                <w:rFonts w:eastAsia="Franklin Gothic Book" w:cstheme="minorBidi"/>
                <w:color w:val="000000" w:themeColor="text1"/>
              </w:rPr>
              <w:t>enheter</w:t>
            </w:r>
          </w:p>
          <w:p w14:paraId="634C8748" w14:textId="5375299B" w:rsidR="004655EB" w:rsidRDefault="004655EB" w:rsidP="00931668">
            <w:pPr>
              <w:pStyle w:val="Tabell"/>
              <w:numPr>
                <w:ilvl w:val="0"/>
                <w:numId w:val="11"/>
              </w:numPr>
              <w:rPr>
                <w:rFonts w:eastAsia="Franklin Gothic Book" w:cstheme="minorBidi"/>
                <w:color w:val="000000" w:themeColor="text1"/>
              </w:rPr>
            </w:pPr>
            <w:r>
              <w:rPr>
                <w:rFonts w:eastAsia="Franklin Gothic Book" w:cstheme="minorBidi"/>
                <w:color w:val="000000" w:themeColor="text1"/>
              </w:rPr>
              <w:t>Brukerstøtte og drift</w:t>
            </w:r>
          </w:p>
          <w:p w14:paraId="1E4ABCAF" w14:textId="0359D3E8" w:rsidR="00B11D5A" w:rsidRDefault="00B11D5A" w:rsidP="00931668">
            <w:pPr>
              <w:pStyle w:val="Tabell"/>
              <w:numPr>
                <w:ilvl w:val="0"/>
                <w:numId w:val="11"/>
              </w:numPr>
              <w:rPr>
                <w:rFonts w:eastAsia="Franklin Gothic Book" w:cstheme="minorBidi"/>
                <w:color w:val="000000" w:themeColor="text1"/>
              </w:rPr>
            </w:pPr>
            <w:r>
              <w:rPr>
                <w:rFonts w:eastAsia="Franklin Gothic Book" w:cstheme="minorBidi"/>
                <w:color w:val="000000" w:themeColor="text1"/>
              </w:rPr>
              <w:t>Erstatnings</w:t>
            </w:r>
            <w:r w:rsidR="00486A3B">
              <w:rPr>
                <w:rFonts w:eastAsia="Franklin Gothic Book" w:cstheme="minorBidi"/>
                <w:color w:val="000000" w:themeColor="text1"/>
              </w:rPr>
              <w:t>-/låne</w:t>
            </w:r>
            <w:r>
              <w:rPr>
                <w:rFonts w:eastAsia="Franklin Gothic Book" w:cstheme="minorBidi"/>
                <w:color w:val="000000" w:themeColor="text1"/>
              </w:rPr>
              <w:t>enheter</w:t>
            </w:r>
            <w:r w:rsidR="00C95816">
              <w:rPr>
                <w:rFonts w:eastAsia="Franklin Gothic Book" w:cstheme="minorBidi"/>
                <w:color w:val="000000" w:themeColor="text1"/>
              </w:rPr>
              <w:t xml:space="preserve"> </w:t>
            </w:r>
          </w:p>
          <w:p w14:paraId="7CA9DBDE" w14:textId="5E224702" w:rsidR="0070490C" w:rsidRPr="0070490C" w:rsidRDefault="00F43A0B" w:rsidP="00931668">
            <w:pPr>
              <w:pStyle w:val="Tabell"/>
              <w:numPr>
                <w:ilvl w:val="0"/>
                <w:numId w:val="7"/>
              </w:numPr>
              <w:rPr>
                <w:rFonts w:eastAsia="Franklin Gothic Book" w:cstheme="minorBidi"/>
                <w:color w:val="000000" w:themeColor="text1"/>
              </w:rPr>
            </w:pPr>
            <w:r>
              <w:rPr>
                <w:rFonts w:eastAsia="Franklin Gothic Book" w:cstheme="minorBidi"/>
                <w:color w:val="000000" w:themeColor="text1"/>
              </w:rPr>
              <w:t>B</w:t>
            </w:r>
            <w:r w:rsidR="0070490C" w:rsidRPr="0070490C">
              <w:rPr>
                <w:rFonts w:eastAsia="Franklin Gothic Book" w:cstheme="minorBidi"/>
                <w:color w:val="000000" w:themeColor="text1"/>
              </w:rPr>
              <w:t>yttepool</w:t>
            </w:r>
            <w:r w:rsidR="00607AF9">
              <w:rPr>
                <w:rFonts w:eastAsia="Franklin Gothic Book" w:cstheme="minorBidi"/>
                <w:color w:val="000000" w:themeColor="text1"/>
              </w:rPr>
              <w:t xml:space="preserve"> og påfyll av disse</w:t>
            </w:r>
            <w:r>
              <w:rPr>
                <w:rFonts w:eastAsia="Franklin Gothic Book" w:cstheme="minorBidi"/>
                <w:color w:val="000000" w:themeColor="text1"/>
              </w:rPr>
              <w:t>, herunder lokasjoner</w:t>
            </w:r>
            <w:r w:rsidR="000A1DD0">
              <w:rPr>
                <w:rFonts w:eastAsia="Franklin Gothic Book" w:cstheme="minorBidi"/>
                <w:color w:val="000000" w:themeColor="text1"/>
              </w:rPr>
              <w:t xml:space="preserve"> med</w:t>
            </w:r>
            <w:r>
              <w:rPr>
                <w:rFonts w:eastAsia="Franklin Gothic Book" w:cstheme="minorBidi"/>
                <w:color w:val="000000" w:themeColor="text1"/>
              </w:rPr>
              <w:t xml:space="preserve"> </w:t>
            </w:r>
            <w:r w:rsidR="00D55095">
              <w:rPr>
                <w:rFonts w:eastAsia="Franklin Gothic Book" w:cstheme="minorBidi"/>
                <w:color w:val="000000" w:themeColor="text1"/>
              </w:rPr>
              <w:t xml:space="preserve">relevant </w:t>
            </w:r>
            <w:r>
              <w:rPr>
                <w:rFonts w:eastAsia="Franklin Gothic Book" w:cstheme="minorBidi"/>
                <w:color w:val="000000" w:themeColor="text1"/>
              </w:rPr>
              <w:t>tilbehør og utstyr</w:t>
            </w:r>
          </w:p>
          <w:p w14:paraId="2B5E6172" w14:textId="5E124422" w:rsidR="0070490C" w:rsidRPr="0070490C" w:rsidRDefault="00D07364" w:rsidP="00931668">
            <w:pPr>
              <w:pStyle w:val="Tabell"/>
              <w:numPr>
                <w:ilvl w:val="0"/>
                <w:numId w:val="7"/>
              </w:numPr>
              <w:rPr>
                <w:rFonts w:eastAsia="Franklin Gothic Book" w:cstheme="minorBidi"/>
                <w:color w:val="000000" w:themeColor="text1"/>
              </w:rPr>
            </w:pPr>
            <w:r>
              <w:rPr>
                <w:rFonts w:eastAsia="Franklin Gothic Book" w:cstheme="minorBidi"/>
                <w:color w:val="000000" w:themeColor="text1"/>
              </w:rPr>
              <w:t xml:space="preserve">Håndtering av bestilling av </w:t>
            </w:r>
            <w:r w:rsidR="0070490C" w:rsidRPr="0070490C">
              <w:rPr>
                <w:rFonts w:eastAsia="Franklin Gothic Book" w:cstheme="minorBidi"/>
                <w:color w:val="000000" w:themeColor="text1"/>
              </w:rPr>
              <w:t xml:space="preserve">enheter (f.eks. Om </w:t>
            </w:r>
            <w:r w:rsidR="00604DAB">
              <w:rPr>
                <w:rFonts w:eastAsia="Franklin Gothic Book" w:cstheme="minorBidi"/>
                <w:color w:val="000000" w:themeColor="text1"/>
              </w:rPr>
              <w:t>tog</w:t>
            </w:r>
            <w:r w:rsidR="0070490C" w:rsidRPr="0070490C">
              <w:rPr>
                <w:rFonts w:eastAsia="Franklin Gothic Book" w:cstheme="minorBidi"/>
                <w:color w:val="000000" w:themeColor="text1"/>
              </w:rPr>
              <w:t>operatør får flere aspiranter.)</w:t>
            </w:r>
          </w:p>
          <w:p w14:paraId="23D846D6" w14:textId="77777777" w:rsidR="000176CB" w:rsidRDefault="00E74012" w:rsidP="00931668">
            <w:pPr>
              <w:pStyle w:val="Tabell"/>
              <w:numPr>
                <w:ilvl w:val="0"/>
                <w:numId w:val="7"/>
              </w:numPr>
              <w:rPr>
                <w:rFonts w:eastAsia="Franklin Gothic Book" w:cstheme="minorBidi"/>
                <w:color w:val="000000" w:themeColor="text1"/>
              </w:rPr>
            </w:pPr>
            <w:r>
              <w:rPr>
                <w:rFonts w:eastAsia="Franklin Gothic Book" w:cstheme="minorBidi"/>
                <w:color w:val="000000" w:themeColor="text1"/>
              </w:rPr>
              <w:t xml:space="preserve">Oversikt over hvor </w:t>
            </w:r>
            <w:r w:rsidR="0070490C" w:rsidRPr="0070490C">
              <w:rPr>
                <w:rFonts w:eastAsia="Franklin Gothic Book" w:cstheme="minorBidi"/>
                <w:color w:val="000000" w:themeColor="text1"/>
              </w:rPr>
              <w:t xml:space="preserve">enhver </w:t>
            </w:r>
            <w:r w:rsidR="001B04E4">
              <w:rPr>
                <w:rFonts w:eastAsia="Franklin Gothic Book" w:cstheme="minorBidi"/>
                <w:color w:val="000000" w:themeColor="text1"/>
              </w:rPr>
              <w:t>enhet befinner se</w:t>
            </w:r>
            <w:r w:rsidR="00CF3024">
              <w:rPr>
                <w:rFonts w:eastAsia="Franklin Gothic Book" w:cstheme="minorBidi"/>
                <w:color w:val="000000" w:themeColor="text1"/>
              </w:rPr>
              <w:t>g</w:t>
            </w:r>
          </w:p>
          <w:p w14:paraId="0FF7DA00" w14:textId="544963E3" w:rsidR="00BD3749" w:rsidRPr="00AA65CA" w:rsidRDefault="00BD3749" w:rsidP="00826BE1">
            <w:pPr>
              <w:pStyle w:val="Tabell"/>
              <w:rPr>
                <w:rFonts w:eastAsia="Franklin Gothic Book" w:cstheme="minorBidi"/>
                <w:color w:val="000000" w:themeColor="text1"/>
              </w:rPr>
            </w:pPr>
          </w:p>
        </w:tc>
        <w:tc>
          <w:tcPr>
            <w:tcW w:w="2461" w:type="dxa"/>
          </w:tcPr>
          <w:p w14:paraId="26E38441" w14:textId="1D4B778D" w:rsidR="00300AA5" w:rsidRDefault="00300AA5" w:rsidP="00300AA5">
            <w:pPr>
              <w:pStyle w:val="Tabell"/>
              <w:rPr>
                <w:rFonts w:cstheme="minorHAnsi"/>
                <w:i/>
                <w:iCs/>
                <w:highlight w:val="yellow"/>
              </w:rPr>
            </w:pPr>
            <w:r w:rsidRPr="00467452">
              <w:rPr>
                <w:rFonts w:cstheme="minorHAnsi"/>
                <w:i/>
                <w:iCs/>
                <w:highlight w:val="yellow"/>
              </w:rPr>
              <w:t>[Leverandørens besvarelse</w:t>
            </w:r>
            <w:r>
              <w:rPr>
                <w:rFonts w:cstheme="minorHAnsi"/>
                <w:i/>
                <w:iCs/>
                <w:highlight w:val="yellow"/>
              </w:rPr>
              <w:t xml:space="preserve"> – inngis i Bilag 5 – Utfylling, redegjørelse service og kontraktsvilkår.</w:t>
            </w:r>
          </w:p>
          <w:p w14:paraId="0155811E" w14:textId="77777777" w:rsidR="00300AA5" w:rsidRDefault="00300AA5" w:rsidP="00300AA5">
            <w:pPr>
              <w:pStyle w:val="Tabell"/>
              <w:rPr>
                <w:rFonts w:cstheme="minorHAnsi"/>
                <w:i/>
                <w:iCs/>
                <w:highlight w:val="yellow"/>
              </w:rPr>
            </w:pPr>
          </w:p>
          <w:p w14:paraId="402206C8" w14:textId="73ED1946" w:rsidR="005F2245" w:rsidRDefault="00300AA5" w:rsidP="00300AA5">
            <w:pPr>
              <w:pStyle w:val="Tabell"/>
              <w:rPr>
                <w:rFonts w:cstheme="minorHAnsi"/>
                <w:i/>
                <w:iCs/>
                <w:highlight w:val="yellow"/>
              </w:rPr>
            </w:pPr>
            <w:r>
              <w:rPr>
                <w:rFonts w:cstheme="minorHAnsi"/>
                <w:i/>
                <w:iCs/>
                <w:highlight w:val="yellow"/>
              </w:rPr>
              <w:t xml:space="preserve">Merk at redegjørelsen er begrenset til </w:t>
            </w:r>
            <w:r w:rsidR="002144D0">
              <w:rPr>
                <w:rFonts w:cstheme="minorHAnsi"/>
                <w:i/>
                <w:highlight w:val="yellow"/>
              </w:rPr>
              <w:t>tre</w:t>
            </w:r>
            <w:r>
              <w:rPr>
                <w:rFonts w:cstheme="minorHAnsi"/>
                <w:i/>
                <w:iCs/>
                <w:highlight w:val="yellow"/>
              </w:rPr>
              <w:t xml:space="preserve"> A4-side</w:t>
            </w:r>
            <w:r w:rsidR="00071BE5">
              <w:rPr>
                <w:rFonts w:cstheme="minorHAnsi"/>
                <w:i/>
                <w:iCs/>
                <w:highlight w:val="yellow"/>
              </w:rPr>
              <w:t>r</w:t>
            </w:r>
          </w:p>
          <w:p w14:paraId="47AB7D8F" w14:textId="77777777" w:rsidR="005F2245" w:rsidRDefault="005F2245" w:rsidP="00300AA5">
            <w:pPr>
              <w:pStyle w:val="Tabell"/>
              <w:rPr>
                <w:rFonts w:cstheme="minorHAnsi"/>
                <w:i/>
                <w:iCs/>
                <w:highlight w:val="yellow"/>
              </w:rPr>
            </w:pPr>
          </w:p>
          <w:p w14:paraId="3272F1EA" w14:textId="0C959F11" w:rsidR="000176CB" w:rsidRPr="00467452" w:rsidRDefault="000176CB">
            <w:pPr>
              <w:pStyle w:val="Tabell"/>
              <w:rPr>
                <w:rFonts w:cstheme="minorHAnsi"/>
              </w:rPr>
            </w:pPr>
          </w:p>
        </w:tc>
        <w:tc>
          <w:tcPr>
            <w:tcW w:w="799" w:type="dxa"/>
          </w:tcPr>
          <w:p w14:paraId="7EB77585" w14:textId="0C416F28" w:rsidR="006737B5" w:rsidRPr="00467452" w:rsidRDefault="005F2245">
            <w:pPr>
              <w:pStyle w:val="Tabell"/>
              <w:rPr>
                <w:rFonts w:cstheme="minorHAnsi"/>
                <w:b/>
                <w:bCs/>
              </w:rPr>
            </w:pPr>
            <w:r>
              <w:rPr>
                <w:rFonts w:cstheme="minorHAnsi"/>
                <w:b/>
                <w:bCs/>
              </w:rPr>
              <w:t>n/a</w:t>
            </w:r>
          </w:p>
        </w:tc>
      </w:tr>
      <w:tr w:rsidR="00C8630E" w:rsidRPr="00467452" w14:paraId="02DC25AA" w14:textId="77777777" w:rsidTr="002F7B79">
        <w:trPr>
          <w:cantSplit/>
          <w:trHeight w:val="300"/>
        </w:trPr>
        <w:tc>
          <w:tcPr>
            <w:tcW w:w="816" w:type="dxa"/>
          </w:tcPr>
          <w:p w14:paraId="655B0FDF" w14:textId="3DE1A7E4" w:rsidR="00C8630E" w:rsidRPr="0070490C" w:rsidRDefault="003C6651" w:rsidP="000D4BB5">
            <w:pPr>
              <w:rPr>
                <w:rFonts w:eastAsia="Franklin Gothic Book" w:cstheme="minorBidi"/>
                <w:b/>
                <w:bCs/>
                <w:i/>
                <w:iCs/>
                <w:color w:val="000000" w:themeColor="text1"/>
              </w:rPr>
            </w:pPr>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Pr>
                <w:noProof/>
              </w:rPr>
              <w:t>027</w:t>
            </w:r>
            <w:r>
              <w:rPr>
                <w:rFonts w:ascii="Segoe UI" w:hAnsi="Segoe UI" w:cs="Segoe UI"/>
                <w:b/>
                <w:bCs/>
                <w:sz w:val="18"/>
                <w:szCs w:val="18"/>
              </w:rPr>
              <w:fldChar w:fldCharType="end"/>
            </w:r>
          </w:p>
        </w:tc>
        <w:tc>
          <w:tcPr>
            <w:tcW w:w="9244" w:type="dxa"/>
          </w:tcPr>
          <w:p w14:paraId="03607DC4" w14:textId="39ACC0CB" w:rsidR="00C314F7" w:rsidRDefault="00C314F7" w:rsidP="00C314F7">
            <w:pPr>
              <w:jc w:val="left"/>
              <w:rPr>
                <w:rFonts w:eastAsia="Franklin Gothic Book" w:cstheme="minorBidi"/>
                <w:color w:val="000000" w:themeColor="text1"/>
              </w:rPr>
            </w:pPr>
            <w:r w:rsidRPr="00C314F7">
              <w:rPr>
                <w:rFonts w:eastAsia="Franklin Gothic Book" w:cstheme="minorBidi"/>
                <w:color w:val="000000" w:themeColor="text1"/>
              </w:rPr>
              <w:t xml:space="preserve">I denne konkurransen ber vi leverandør fremlegge sine standardbetingelser/standardavtale som utgangspunkt for kontrakt. Tilbudt kontrakt må hensynta oppdragsgivers bilag </w:t>
            </w:r>
            <w:r w:rsidR="000C227B">
              <w:rPr>
                <w:rFonts w:eastAsia="Franklin Gothic Book" w:cstheme="minorBidi"/>
                <w:color w:val="000000" w:themeColor="text1"/>
              </w:rPr>
              <w:t>og konkurransegrunnlag</w:t>
            </w:r>
            <w:r w:rsidR="005D74C0">
              <w:rPr>
                <w:rFonts w:eastAsia="Franklin Gothic Book" w:cstheme="minorBidi"/>
                <w:color w:val="000000" w:themeColor="text1"/>
              </w:rPr>
              <w:t>.</w:t>
            </w:r>
          </w:p>
          <w:p w14:paraId="35BFA2EC" w14:textId="77777777" w:rsidR="00C314F7" w:rsidRPr="00C314F7" w:rsidRDefault="00C314F7" w:rsidP="00C314F7">
            <w:pPr>
              <w:jc w:val="left"/>
              <w:rPr>
                <w:rFonts w:eastAsia="Franklin Gothic Book" w:cstheme="minorBidi"/>
                <w:color w:val="000000" w:themeColor="text1"/>
              </w:rPr>
            </w:pPr>
          </w:p>
          <w:p w14:paraId="717CD67E" w14:textId="31D8CA35" w:rsidR="0045335A" w:rsidRPr="0070490C" w:rsidRDefault="00381104" w:rsidP="00C314F7">
            <w:pPr>
              <w:pStyle w:val="Tabell"/>
              <w:rPr>
                <w:rFonts w:eastAsia="Franklin Gothic Book" w:cstheme="minorBidi"/>
                <w:color w:val="000000" w:themeColor="text1"/>
              </w:rPr>
            </w:pPr>
            <w:r w:rsidRPr="00F63501">
              <w:rPr>
                <w:rFonts w:eastAsia="Franklin Gothic Book" w:cstheme="minorBidi"/>
                <w:color w:val="000000" w:themeColor="text1"/>
              </w:rPr>
              <w:t xml:space="preserve">Ved avvik mellom leverandørens inngitte </w:t>
            </w:r>
            <w:r w:rsidR="00C070B8" w:rsidRPr="00F63501">
              <w:rPr>
                <w:rFonts w:eastAsia="Franklin Gothic Book" w:cstheme="minorBidi"/>
                <w:color w:val="000000" w:themeColor="text1"/>
              </w:rPr>
              <w:t xml:space="preserve">avtalevilkår </w:t>
            </w:r>
            <w:r w:rsidR="00C71C57" w:rsidRPr="00F63501">
              <w:rPr>
                <w:rFonts w:eastAsia="Franklin Gothic Book" w:cstheme="minorBidi"/>
                <w:color w:val="000000" w:themeColor="text1"/>
              </w:rPr>
              <w:t>og konkurransedokumen</w:t>
            </w:r>
            <w:r w:rsidR="00351078" w:rsidRPr="00F63501">
              <w:rPr>
                <w:rFonts w:eastAsia="Franklin Gothic Book" w:cstheme="minorBidi"/>
                <w:color w:val="000000" w:themeColor="text1"/>
              </w:rPr>
              <w:t xml:space="preserve">tene, </w:t>
            </w:r>
            <w:r w:rsidR="00531491" w:rsidRPr="00F63501">
              <w:rPr>
                <w:rFonts w:eastAsia="Franklin Gothic Book" w:cstheme="minorBidi"/>
                <w:color w:val="000000" w:themeColor="text1"/>
              </w:rPr>
              <w:t xml:space="preserve">har </w:t>
            </w:r>
            <w:r w:rsidR="008D1AAC" w:rsidRPr="00F63501">
              <w:rPr>
                <w:rFonts w:eastAsia="Franklin Gothic Book" w:cstheme="minorBidi"/>
                <w:color w:val="000000" w:themeColor="text1"/>
              </w:rPr>
              <w:t>sistnevnte forrang</w:t>
            </w:r>
            <w:r w:rsidR="00DE687A" w:rsidRPr="00F63501">
              <w:rPr>
                <w:rFonts w:eastAsia="Franklin Gothic Book" w:cstheme="minorBidi"/>
                <w:color w:val="000000" w:themeColor="text1"/>
              </w:rPr>
              <w:t xml:space="preserve"> og </w:t>
            </w:r>
            <w:r w:rsidR="00286A1D" w:rsidRPr="00F63501">
              <w:rPr>
                <w:rFonts w:eastAsia="Franklin Gothic Book" w:cstheme="minorBidi"/>
                <w:color w:val="000000" w:themeColor="text1"/>
              </w:rPr>
              <w:t>inngitte avtalevilkår</w:t>
            </w:r>
            <w:r w:rsidR="00651386" w:rsidRPr="00F63501">
              <w:rPr>
                <w:rFonts w:eastAsia="Franklin Gothic Book" w:cstheme="minorBidi"/>
                <w:color w:val="000000" w:themeColor="text1"/>
              </w:rPr>
              <w:t xml:space="preserve"> anses å bortfalle.</w:t>
            </w:r>
          </w:p>
        </w:tc>
        <w:tc>
          <w:tcPr>
            <w:tcW w:w="2461" w:type="dxa"/>
          </w:tcPr>
          <w:p w14:paraId="6D307D7E" w14:textId="77777777" w:rsidR="00C314F7" w:rsidRDefault="00C314F7" w:rsidP="00C314F7">
            <w:pPr>
              <w:jc w:val="left"/>
              <w:rPr>
                <w:rFonts w:cstheme="minorBidi"/>
                <w:b/>
                <w:bCs/>
              </w:rPr>
            </w:pPr>
            <w:r w:rsidRPr="16B02AC8">
              <w:rPr>
                <w:rFonts w:cstheme="minorBidi"/>
                <w:i/>
                <w:iCs/>
                <w:highlight w:val="yellow"/>
              </w:rPr>
              <w:t>[Oppfylt: JA/NEI]</w:t>
            </w:r>
          </w:p>
          <w:p w14:paraId="2D1184E4" w14:textId="77777777" w:rsidR="00C8630E" w:rsidRDefault="00C8630E" w:rsidP="00300AA5">
            <w:pPr>
              <w:pStyle w:val="Tabell"/>
              <w:rPr>
                <w:rFonts w:cstheme="minorHAnsi"/>
                <w:i/>
                <w:iCs/>
                <w:highlight w:val="yellow"/>
              </w:rPr>
            </w:pPr>
          </w:p>
          <w:p w14:paraId="5D3DA2F9" w14:textId="1423F1A0" w:rsidR="00C8630E" w:rsidRPr="00467452" w:rsidRDefault="00164A50" w:rsidP="00300AA5">
            <w:pPr>
              <w:pStyle w:val="Tabell"/>
              <w:rPr>
                <w:rFonts w:cstheme="minorHAnsi"/>
                <w:i/>
                <w:iCs/>
                <w:highlight w:val="yellow"/>
              </w:rPr>
            </w:pPr>
            <w:r>
              <w:rPr>
                <w:rFonts w:cstheme="minorHAnsi"/>
                <w:i/>
                <w:iCs/>
                <w:highlight w:val="yellow"/>
              </w:rPr>
              <w:t>Leverandøren skal i tillegg inngi sine generelle vilkår</w:t>
            </w:r>
            <w:r w:rsidRPr="00467452">
              <w:rPr>
                <w:rFonts w:cstheme="minorHAnsi"/>
                <w:i/>
                <w:iCs/>
                <w:highlight w:val="yellow"/>
              </w:rPr>
              <w:t>]</w:t>
            </w:r>
          </w:p>
        </w:tc>
        <w:tc>
          <w:tcPr>
            <w:tcW w:w="799" w:type="dxa"/>
          </w:tcPr>
          <w:p w14:paraId="2111E7C8" w14:textId="67D07B9C" w:rsidR="00C8630E" w:rsidRDefault="00C314F7" w:rsidP="29D9D74D">
            <w:pPr>
              <w:pStyle w:val="Tabell"/>
              <w:rPr>
                <w:rFonts w:cstheme="minorBidi"/>
                <w:b/>
                <w:bCs/>
              </w:rPr>
            </w:pPr>
            <w:r w:rsidRPr="29D9D74D">
              <w:rPr>
                <w:rFonts w:cstheme="minorBidi"/>
                <w:b/>
              </w:rPr>
              <w:t>A</w:t>
            </w:r>
          </w:p>
          <w:p w14:paraId="4D2AF0AA" w14:textId="007086A7" w:rsidR="00C8630E" w:rsidRDefault="00C8630E" w:rsidP="29D9D74D">
            <w:pPr>
              <w:pStyle w:val="Tabell"/>
              <w:rPr>
                <w:rFonts w:cstheme="minorBidi"/>
                <w:b/>
                <w:bCs/>
              </w:rPr>
            </w:pPr>
          </w:p>
          <w:p w14:paraId="20A20665" w14:textId="50491903" w:rsidR="00C8630E" w:rsidRDefault="00C8630E">
            <w:pPr>
              <w:pStyle w:val="Tabell"/>
              <w:rPr>
                <w:rFonts w:cstheme="minorBidi"/>
                <w:b/>
              </w:rPr>
            </w:pPr>
          </w:p>
        </w:tc>
      </w:tr>
      <w:tr w:rsidR="00BF7EB8" w:rsidRPr="00467452" w14:paraId="0D490795" w14:textId="77777777" w:rsidTr="002F7B79">
        <w:trPr>
          <w:cantSplit/>
          <w:trHeight w:val="300"/>
        </w:trPr>
        <w:tc>
          <w:tcPr>
            <w:tcW w:w="816" w:type="dxa"/>
          </w:tcPr>
          <w:p w14:paraId="4D324DD3" w14:textId="10D2A25B" w:rsidR="00BF7EB8" w:rsidRPr="0070490C" w:rsidRDefault="003C6651" w:rsidP="00991F26">
            <w:pPr>
              <w:rPr>
                <w:rFonts w:eastAsia="Franklin Gothic Book"/>
              </w:rPr>
            </w:pPr>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Pr>
                <w:noProof/>
              </w:rPr>
              <w:t>028</w:t>
            </w:r>
            <w:r>
              <w:rPr>
                <w:rFonts w:ascii="Segoe UI" w:hAnsi="Segoe UI" w:cs="Segoe UI"/>
                <w:b/>
                <w:bCs/>
                <w:sz w:val="18"/>
                <w:szCs w:val="18"/>
              </w:rPr>
              <w:fldChar w:fldCharType="end"/>
            </w:r>
          </w:p>
        </w:tc>
        <w:tc>
          <w:tcPr>
            <w:tcW w:w="9244" w:type="dxa"/>
          </w:tcPr>
          <w:p w14:paraId="02AB73FD" w14:textId="5F0EC675" w:rsidR="00125120" w:rsidRDefault="00F11C91" w:rsidP="00C314F7">
            <w:pPr>
              <w:jc w:val="left"/>
              <w:rPr>
                <w:rFonts w:eastAsia="Franklin Gothic Book" w:cstheme="minorBidi"/>
                <w:color w:val="000000" w:themeColor="text1"/>
              </w:rPr>
            </w:pPr>
            <w:r>
              <w:rPr>
                <w:rFonts w:eastAsia="Franklin Gothic Book" w:cstheme="minorBidi"/>
                <w:color w:val="000000" w:themeColor="text1"/>
              </w:rPr>
              <w:t>Generelle</w:t>
            </w:r>
            <w:r w:rsidR="00125120">
              <w:rPr>
                <w:rFonts w:eastAsia="Franklin Gothic Book" w:cstheme="minorBidi"/>
                <w:color w:val="000000" w:themeColor="text1"/>
              </w:rPr>
              <w:t xml:space="preserve"> kontraktsvilkår:</w:t>
            </w:r>
          </w:p>
          <w:p w14:paraId="3111F23B" w14:textId="77777777" w:rsidR="00125120" w:rsidRDefault="00125120" w:rsidP="00C314F7">
            <w:pPr>
              <w:jc w:val="left"/>
              <w:rPr>
                <w:rFonts w:eastAsia="Franklin Gothic Book" w:cstheme="minorBidi"/>
                <w:color w:val="000000" w:themeColor="text1"/>
              </w:rPr>
            </w:pPr>
          </w:p>
          <w:p w14:paraId="07CF9A7C" w14:textId="77777777" w:rsidR="001A7A44" w:rsidRDefault="00125120" w:rsidP="001A7A44">
            <w:pPr>
              <w:pStyle w:val="ListParagraph"/>
              <w:numPr>
                <w:ilvl w:val="0"/>
                <w:numId w:val="7"/>
              </w:numPr>
            </w:pPr>
            <w:r w:rsidRPr="00EC6384">
              <w:t>Kontrakten vil inneholde krav om lønns- og arbeidsvilkår, dokumentasjon og sanksjoner i samsvar med forskrift 8. februar 2008 nr. 12 om lønns og arbeidsvilkår i offentlige kontrakter</w:t>
            </w:r>
          </w:p>
          <w:p w14:paraId="1C7942C7" w14:textId="425BE730" w:rsidR="00125120" w:rsidRPr="001A7A44" w:rsidRDefault="00B531E4" w:rsidP="001A7A44">
            <w:pPr>
              <w:pStyle w:val="ListParagraph"/>
              <w:numPr>
                <w:ilvl w:val="0"/>
                <w:numId w:val="7"/>
              </w:numPr>
            </w:pPr>
            <w:r w:rsidRPr="001A7A44">
              <w:t>Kontrakten vil inneholde krav til tiltak mot</w:t>
            </w:r>
            <w:r w:rsidR="000B2170">
              <w:t xml:space="preserve"> bl.a.</w:t>
            </w:r>
            <w:r w:rsidRPr="001A7A44">
              <w:t xml:space="preserve"> svart arbeid, sosial dumping og bærekraft, se Del 2 Bilag 3 - Enturs etiske retningslinjer til leverandører</w:t>
            </w:r>
            <w:r w:rsidR="0090348B" w:rsidRPr="001A7A44">
              <w:t xml:space="preserve"> og </w:t>
            </w:r>
            <w:r w:rsidR="00AD1CC8" w:rsidRPr="001A7A44">
              <w:t>Kontraktsvilkår</w:t>
            </w:r>
            <w:r w:rsidR="00AD1CC8" w:rsidRPr="00AD1CC8">
              <w:t xml:space="preserve"> grunnleggende menneskerettigheter i leverandørkjeden</w:t>
            </w:r>
            <w:r w:rsidR="000E3D8A">
              <w:t xml:space="preserve">, se del 2 </w:t>
            </w:r>
            <w:r w:rsidR="003071A1">
              <w:t xml:space="preserve">Vedlegg </w:t>
            </w:r>
            <w:r w:rsidR="00EB3C50">
              <w:t>8</w:t>
            </w:r>
          </w:p>
          <w:p w14:paraId="2D054327" w14:textId="78426DDE" w:rsidR="00A5796A" w:rsidRPr="001A7A44" w:rsidRDefault="00A5796A" w:rsidP="00931668">
            <w:pPr>
              <w:pStyle w:val="ListParagraph"/>
              <w:numPr>
                <w:ilvl w:val="0"/>
                <w:numId w:val="7"/>
              </w:numPr>
            </w:pPr>
            <w:r w:rsidRPr="001A7A44">
              <w:rPr>
                <w:rFonts w:eastAsia="Arial"/>
              </w:rPr>
              <w:t xml:space="preserve">Avtalen som inngås som følge av denne anskaffelsen skal gjelde i to (2) år regnet fra avtaleinngåelse. Avtalen skal deretter kunne fornyes automatisk for 1 (ett) år om gangen med </w:t>
            </w:r>
            <w:r w:rsidR="00071BE5" w:rsidRPr="001A7A44">
              <w:rPr>
                <w:rFonts w:eastAsia="Arial"/>
              </w:rPr>
              <w:t>mi</w:t>
            </w:r>
            <w:r w:rsidRPr="001A7A44">
              <w:rPr>
                <w:rFonts w:eastAsia="Arial"/>
              </w:rPr>
              <w:t>n</w:t>
            </w:r>
            <w:r w:rsidR="00071BE5" w:rsidRPr="001A7A44">
              <w:rPr>
                <w:rFonts w:eastAsia="Arial"/>
              </w:rPr>
              <w:t>dre</w:t>
            </w:r>
            <w:r w:rsidRPr="001A7A44">
              <w:rPr>
                <w:rFonts w:eastAsia="Arial"/>
              </w:rPr>
              <w:t xml:space="preserve"> den sies opp av Kunden med 6 (seks) måneders varsel før fornyelsestidspunktet. Leverandøren kan si opp avtalen med 12 (tolv) måneders varsel før fornyelsestidspunktet. Avtalen løper automatisk ut etter 8 år om ingen av partene har sagt den opp tidligere</w:t>
            </w:r>
          </w:p>
          <w:p w14:paraId="239AC43D" w14:textId="77777777" w:rsidR="00AA65CA" w:rsidRDefault="00AA65CA" w:rsidP="00AA65CA"/>
          <w:p w14:paraId="18D5BE9E" w14:textId="78AF09E2" w:rsidR="00AA65CA" w:rsidRPr="0070490C" w:rsidRDefault="005F7FCE" w:rsidP="00AA65CA">
            <w:pPr>
              <w:pStyle w:val="Tabell"/>
              <w:rPr>
                <w:rFonts w:eastAsia="Franklin Gothic Book" w:cstheme="minorBidi"/>
                <w:color w:val="000000" w:themeColor="text1"/>
              </w:rPr>
            </w:pPr>
            <w:r>
              <w:rPr>
                <w:rFonts w:eastAsia="Franklin Gothic Book" w:cstheme="minorBidi"/>
                <w:color w:val="000000" w:themeColor="text1"/>
              </w:rPr>
              <w:t>Øvrige kontraktsvilkår:</w:t>
            </w:r>
          </w:p>
          <w:p w14:paraId="03484C7A" w14:textId="77777777" w:rsidR="00AA65CA" w:rsidRPr="00AA65CA" w:rsidRDefault="00AA65CA" w:rsidP="00BD3726">
            <w:pPr>
              <w:pStyle w:val="Tabell"/>
              <w:numPr>
                <w:ilvl w:val="0"/>
                <w:numId w:val="7"/>
              </w:numPr>
            </w:pPr>
            <w:r w:rsidRPr="00AA65CA">
              <w:rPr>
                <w:rFonts w:eastAsia="Franklin Gothic Book" w:cstheme="minorBidi"/>
                <w:color w:val="000000" w:themeColor="text1"/>
              </w:rPr>
              <w:t>Ved bestilling eller behov for nye enheter skal disse være levert til innen 48 timer. Leveringssted vil variere og omfatter alle områdene der togoperatørene opererer/levering døren til postkasser i Norge.</w:t>
            </w:r>
          </w:p>
          <w:p w14:paraId="373574FC" w14:textId="12B9F713" w:rsidR="00AA65CA" w:rsidRDefault="00AA65CA" w:rsidP="00BD3726">
            <w:pPr>
              <w:pStyle w:val="Tabell"/>
              <w:numPr>
                <w:ilvl w:val="0"/>
                <w:numId w:val="7"/>
              </w:numPr>
            </w:pPr>
            <w:r w:rsidRPr="00AA65CA">
              <w:rPr>
                <w:rFonts w:eastAsia="Franklin Gothic Book" w:cstheme="minorBidi"/>
                <w:color w:val="000000" w:themeColor="text1"/>
              </w:rPr>
              <w:t>Det er ingen bindings- eller oppsigelsestid knyttet til enhetene som leies annet enn inneværende/påbegynt leiemåned.</w:t>
            </w:r>
          </w:p>
          <w:p w14:paraId="1DE084E6" w14:textId="727C1A83" w:rsidR="00F07A9D" w:rsidRPr="00C314F7" w:rsidRDefault="00F07A9D" w:rsidP="00C314F7">
            <w:pPr>
              <w:jc w:val="left"/>
              <w:rPr>
                <w:rFonts w:eastAsia="Franklin Gothic Book" w:cstheme="minorBidi"/>
                <w:color w:val="000000" w:themeColor="text1"/>
              </w:rPr>
            </w:pPr>
          </w:p>
        </w:tc>
        <w:tc>
          <w:tcPr>
            <w:tcW w:w="2461" w:type="dxa"/>
          </w:tcPr>
          <w:p w14:paraId="5D318368" w14:textId="77777777" w:rsidR="003F6272" w:rsidRDefault="003F6272" w:rsidP="003F6272">
            <w:pPr>
              <w:jc w:val="left"/>
              <w:rPr>
                <w:rFonts w:cstheme="minorBidi"/>
                <w:b/>
                <w:bCs/>
              </w:rPr>
            </w:pPr>
            <w:r w:rsidRPr="16B02AC8">
              <w:rPr>
                <w:rFonts w:cstheme="minorBidi"/>
                <w:i/>
                <w:iCs/>
                <w:highlight w:val="yellow"/>
              </w:rPr>
              <w:t>[Oppfylt: JA/NEI]</w:t>
            </w:r>
          </w:p>
          <w:p w14:paraId="49573EF3" w14:textId="77777777" w:rsidR="00BF7EB8" w:rsidRPr="16B02AC8" w:rsidRDefault="00BF7EB8" w:rsidP="00C314F7">
            <w:pPr>
              <w:jc w:val="left"/>
              <w:rPr>
                <w:rFonts w:cstheme="minorBidi"/>
                <w:i/>
                <w:iCs/>
                <w:highlight w:val="yellow"/>
              </w:rPr>
            </w:pPr>
          </w:p>
        </w:tc>
        <w:tc>
          <w:tcPr>
            <w:tcW w:w="799" w:type="dxa"/>
          </w:tcPr>
          <w:p w14:paraId="3316D07D" w14:textId="7B66A35A" w:rsidR="00BF7EB8" w:rsidRDefault="00AA65CA">
            <w:pPr>
              <w:pStyle w:val="Tabell"/>
              <w:rPr>
                <w:rFonts w:cstheme="minorHAnsi"/>
                <w:b/>
                <w:bCs/>
              </w:rPr>
            </w:pPr>
            <w:r>
              <w:rPr>
                <w:rFonts w:cstheme="minorHAnsi"/>
                <w:b/>
                <w:bCs/>
              </w:rPr>
              <w:t>A</w:t>
            </w:r>
          </w:p>
        </w:tc>
      </w:tr>
    </w:tbl>
    <w:p w14:paraId="2736D5C4" w14:textId="77777777" w:rsidR="000176CB" w:rsidRDefault="000176CB" w:rsidP="000176CB"/>
    <w:p w14:paraId="5C869F7D" w14:textId="77777777" w:rsidR="000176CB" w:rsidRDefault="000176CB" w:rsidP="000176CB"/>
    <w:p w14:paraId="505BBA11" w14:textId="7354383E" w:rsidR="000176CB" w:rsidRDefault="000176CB" w:rsidP="000176CB">
      <w:pPr>
        <w:pStyle w:val="Heading1"/>
        <w:rPr>
          <w:rFonts w:asciiTheme="minorHAnsi" w:hAnsiTheme="minorHAnsi" w:cstheme="minorHAnsi"/>
        </w:rPr>
      </w:pPr>
      <w:bookmarkStart w:id="12" w:name="_Toc233283634"/>
      <w:r>
        <w:rPr>
          <w:rFonts w:asciiTheme="minorHAnsi" w:hAnsiTheme="minorHAnsi" w:cstheme="minorHAnsi"/>
        </w:rPr>
        <w:t>Klima/miljø</w:t>
      </w:r>
      <w:bookmarkEnd w:id="12"/>
    </w:p>
    <w:tbl>
      <w:tblPr>
        <w:tblW w:w="5016" w:type="pct"/>
        <w:tblBorders>
          <w:top w:val="single" w:sz="4" w:space="0" w:color="000000" w:themeColor="text1"/>
          <w:left w:val="single" w:sz="4" w:space="0" w:color="000000" w:themeColor="text1"/>
          <w:bottom w:val="single" w:sz="4" w:space="0" w:color="000000" w:themeColor="text1"/>
          <w:right w:val="single" w:sz="4" w:space="0" w:color="auto"/>
          <w:insideH w:val="single" w:sz="4" w:space="0" w:color="000000" w:themeColor="text1"/>
          <w:insideV w:val="single" w:sz="4" w:space="0" w:color="000000" w:themeColor="text1"/>
        </w:tblBorders>
        <w:tblLook w:val="0000" w:firstRow="0" w:lastRow="0" w:firstColumn="0" w:lastColumn="0" w:noHBand="0" w:noVBand="0"/>
      </w:tblPr>
      <w:tblGrid>
        <w:gridCol w:w="1463"/>
        <w:gridCol w:w="7322"/>
        <w:gridCol w:w="2870"/>
        <w:gridCol w:w="1523"/>
      </w:tblGrid>
      <w:tr w:rsidR="000176CB" w:rsidRPr="00467452" w14:paraId="009DE155" w14:textId="77777777">
        <w:trPr>
          <w:cantSplit/>
          <w:trHeight w:val="300"/>
          <w:tblHeader/>
        </w:trPr>
        <w:tc>
          <w:tcPr>
            <w:tcW w:w="555" w:type="pct"/>
            <w:shd w:val="clear" w:color="auto" w:fill="D9D9D9" w:themeFill="background1" w:themeFillShade="D9"/>
          </w:tcPr>
          <w:p w14:paraId="101AA936" w14:textId="6160924D" w:rsidR="000176CB" w:rsidRPr="00467452" w:rsidRDefault="000176CB">
            <w:pPr>
              <w:snapToGrid w:val="0"/>
              <w:jc w:val="left"/>
              <w:rPr>
                <w:rFonts w:cstheme="minorHAnsi"/>
                <w:b/>
              </w:rPr>
            </w:pPr>
            <w:r w:rsidRPr="00467452">
              <w:rPr>
                <w:rFonts w:cstheme="minorHAnsi"/>
                <w:b/>
              </w:rPr>
              <w:t>Nr</w:t>
            </w:r>
            <w:r w:rsidR="00CE7AE7">
              <w:rPr>
                <w:rFonts w:cstheme="minorHAnsi"/>
                <w:b/>
              </w:rPr>
              <w:t>.</w:t>
            </w:r>
          </w:p>
        </w:tc>
        <w:tc>
          <w:tcPr>
            <w:tcW w:w="2778" w:type="pct"/>
            <w:shd w:val="clear" w:color="auto" w:fill="D9D9D9" w:themeFill="background1" w:themeFillShade="D9"/>
          </w:tcPr>
          <w:p w14:paraId="69DA3124" w14:textId="77777777" w:rsidR="000176CB" w:rsidRPr="00467452" w:rsidRDefault="000176CB">
            <w:pPr>
              <w:snapToGrid w:val="0"/>
              <w:jc w:val="left"/>
              <w:rPr>
                <w:rFonts w:cstheme="minorHAnsi"/>
                <w:b/>
              </w:rPr>
            </w:pPr>
            <w:r w:rsidRPr="00467452">
              <w:rPr>
                <w:rFonts w:cstheme="minorHAnsi"/>
                <w:b/>
              </w:rPr>
              <w:t>Beskrivelse</w:t>
            </w:r>
          </w:p>
        </w:tc>
        <w:tc>
          <w:tcPr>
            <w:tcW w:w="1089" w:type="pct"/>
            <w:shd w:val="clear" w:color="auto" w:fill="D9D9D9" w:themeFill="background1" w:themeFillShade="D9"/>
          </w:tcPr>
          <w:p w14:paraId="729C1894" w14:textId="77777777" w:rsidR="000176CB" w:rsidRPr="00467452" w:rsidRDefault="000176CB">
            <w:pPr>
              <w:snapToGrid w:val="0"/>
              <w:jc w:val="left"/>
              <w:rPr>
                <w:rFonts w:cstheme="minorHAnsi"/>
                <w:b/>
              </w:rPr>
            </w:pPr>
            <w:r w:rsidRPr="00467452">
              <w:rPr>
                <w:rFonts w:cstheme="minorHAnsi"/>
                <w:b/>
                <w:bCs/>
              </w:rPr>
              <w:t>Dokumentasjon</w:t>
            </w:r>
          </w:p>
        </w:tc>
        <w:tc>
          <w:tcPr>
            <w:tcW w:w="578" w:type="pct"/>
            <w:shd w:val="clear" w:color="auto" w:fill="D9D9D9" w:themeFill="background1" w:themeFillShade="D9"/>
          </w:tcPr>
          <w:p w14:paraId="6967D22F" w14:textId="77777777" w:rsidR="000176CB" w:rsidRPr="00467452" w:rsidRDefault="000176CB">
            <w:pPr>
              <w:snapToGrid w:val="0"/>
              <w:jc w:val="left"/>
              <w:rPr>
                <w:rFonts w:cstheme="minorHAnsi"/>
                <w:b/>
              </w:rPr>
            </w:pPr>
            <w:r w:rsidRPr="00467452">
              <w:rPr>
                <w:rFonts w:cstheme="minorHAnsi"/>
                <w:b/>
              </w:rPr>
              <w:t>Type krav</w:t>
            </w:r>
          </w:p>
          <w:p w14:paraId="4EF74EFB" w14:textId="77777777" w:rsidR="000176CB" w:rsidRPr="00467452" w:rsidRDefault="000176CB">
            <w:pPr>
              <w:jc w:val="left"/>
              <w:rPr>
                <w:rFonts w:cstheme="minorHAnsi"/>
                <w:b/>
              </w:rPr>
            </w:pPr>
          </w:p>
        </w:tc>
      </w:tr>
      <w:tr w:rsidR="000176CB" w:rsidRPr="00467452" w14:paraId="06D1051A" w14:textId="77777777">
        <w:trPr>
          <w:cantSplit/>
          <w:trHeight w:val="300"/>
        </w:trPr>
        <w:tc>
          <w:tcPr>
            <w:tcW w:w="555" w:type="pct"/>
          </w:tcPr>
          <w:p w14:paraId="43DA2DCE" w14:textId="2D61D688" w:rsidR="000176CB" w:rsidRPr="00467452" w:rsidRDefault="003C6651" w:rsidP="00991F26">
            <w:r>
              <w:rPr>
                <w:rFonts w:ascii="Segoe UI" w:hAnsi="Segoe UI" w:cs="Segoe UI"/>
                <w:b/>
                <w:bCs/>
                <w:sz w:val="18"/>
                <w:szCs w:val="18"/>
              </w:rPr>
              <w:fldChar w:fldCharType="begin"/>
            </w:r>
            <w:r>
              <w:rPr>
                <w:rFonts w:ascii="Segoe UI" w:hAnsi="Segoe UI" w:cs="Segoe UI"/>
                <w:b/>
                <w:bCs/>
                <w:sz w:val="18"/>
                <w:szCs w:val="18"/>
              </w:rPr>
              <w:instrText xml:space="preserve"> </w:instrText>
            </w:r>
            <w:r>
              <w:instrText xml:space="preserve">SEQ krav \# "000" </w:instrText>
            </w:r>
            <w:r>
              <w:rPr>
                <w:rFonts w:ascii="Segoe UI" w:hAnsi="Segoe UI" w:cs="Segoe UI"/>
                <w:b/>
                <w:bCs/>
                <w:sz w:val="18"/>
                <w:szCs w:val="18"/>
              </w:rPr>
              <w:instrText xml:space="preserve"> </w:instrText>
            </w:r>
            <w:r>
              <w:rPr>
                <w:rFonts w:ascii="Segoe UI" w:hAnsi="Segoe UI" w:cs="Segoe UI"/>
                <w:b/>
                <w:bCs/>
                <w:sz w:val="18"/>
                <w:szCs w:val="18"/>
              </w:rPr>
              <w:fldChar w:fldCharType="separate"/>
            </w:r>
            <w:r>
              <w:rPr>
                <w:noProof/>
              </w:rPr>
              <w:t>029</w:t>
            </w:r>
            <w:r>
              <w:rPr>
                <w:rFonts w:ascii="Segoe UI" w:hAnsi="Segoe UI" w:cs="Segoe UI"/>
                <w:b/>
                <w:bCs/>
                <w:sz w:val="18"/>
                <w:szCs w:val="18"/>
              </w:rPr>
              <w:fldChar w:fldCharType="end"/>
            </w:r>
          </w:p>
        </w:tc>
        <w:tc>
          <w:tcPr>
            <w:tcW w:w="2778" w:type="pct"/>
          </w:tcPr>
          <w:p w14:paraId="696778B7" w14:textId="3BB5A995" w:rsidR="006E4444" w:rsidRPr="00FE0E90" w:rsidRDefault="001D3218">
            <w:pPr>
              <w:pStyle w:val="Tabell"/>
              <w:rPr>
                <w:rFonts w:eastAsia="Franklin Gothic Book" w:cstheme="minorBidi"/>
                <w:color w:val="000000" w:themeColor="text1"/>
              </w:rPr>
            </w:pPr>
            <w:r w:rsidRPr="00FE0E90">
              <w:rPr>
                <w:rFonts w:eastAsia="Franklin Gothic Book" w:cstheme="minorBidi"/>
                <w:color w:val="000000" w:themeColor="text1"/>
              </w:rPr>
              <w:t xml:space="preserve">Leverandøren skal redegjøre for </w:t>
            </w:r>
            <w:r w:rsidR="004F05E8">
              <w:rPr>
                <w:rFonts w:eastAsia="Franklin Gothic Book" w:cstheme="minorBidi"/>
                <w:color w:val="000000" w:themeColor="text1"/>
              </w:rPr>
              <w:t xml:space="preserve">miljøbelastningen knyttet til leveransene omfattet av </w:t>
            </w:r>
            <w:r w:rsidR="000F6FBC">
              <w:rPr>
                <w:rFonts w:eastAsia="Franklin Gothic Book" w:cstheme="minorBidi"/>
                <w:color w:val="000000" w:themeColor="text1"/>
              </w:rPr>
              <w:t xml:space="preserve">denne konkurransen. Evaluering av klima- og miljøhensyn vil finne sted på bakgrunn av </w:t>
            </w:r>
            <w:r w:rsidR="00BA4CA9">
              <w:rPr>
                <w:rFonts w:eastAsia="Franklin Gothic Book" w:cstheme="minorBidi"/>
                <w:color w:val="000000" w:themeColor="text1"/>
              </w:rPr>
              <w:t>en samlet vurdering av relevante forhold. I vurderingen vil Entur særlig vektlegge:</w:t>
            </w:r>
          </w:p>
          <w:p w14:paraId="6F8CFE19" w14:textId="77777777" w:rsidR="006E4444" w:rsidRPr="00FE0E90" w:rsidRDefault="006E4444">
            <w:pPr>
              <w:pStyle w:val="Tabell"/>
              <w:rPr>
                <w:rFonts w:eastAsia="Franklin Gothic Book" w:cstheme="minorBidi"/>
                <w:color w:val="000000" w:themeColor="text1"/>
              </w:rPr>
            </w:pPr>
          </w:p>
          <w:p w14:paraId="6227DE6B" w14:textId="31827282" w:rsidR="006C2FC5" w:rsidRDefault="00C07C03" w:rsidP="00931668">
            <w:pPr>
              <w:pStyle w:val="Contractstyle3"/>
              <w:numPr>
                <w:ilvl w:val="0"/>
                <w:numId w:val="6"/>
              </w:numPr>
              <w:spacing w:before="0" w:line="259" w:lineRule="auto"/>
              <w:rPr>
                <w:rFonts w:asciiTheme="minorHAnsi" w:eastAsia="Franklin Gothic Book" w:hAnsiTheme="minorHAnsi" w:cstheme="minorBidi"/>
                <w:color w:val="000000" w:themeColor="text1"/>
              </w:rPr>
            </w:pPr>
            <w:r>
              <w:rPr>
                <w:rFonts w:asciiTheme="minorHAnsi" w:eastAsia="Franklin Gothic Book" w:hAnsiTheme="minorHAnsi" w:cstheme="minorBidi"/>
                <w:color w:val="000000" w:themeColor="text1"/>
              </w:rPr>
              <w:t>Klimagassutslipp knyttet til produksjon («</w:t>
            </w:r>
            <w:proofErr w:type="spellStart"/>
            <w:r>
              <w:rPr>
                <w:rFonts w:asciiTheme="minorHAnsi" w:eastAsia="Franklin Gothic Book" w:hAnsiTheme="minorHAnsi" w:cstheme="minorBidi"/>
                <w:color w:val="000000" w:themeColor="text1"/>
              </w:rPr>
              <w:t>cradle</w:t>
            </w:r>
            <w:proofErr w:type="spellEnd"/>
            <w:r>
              <w:rPr>
                <w:rFonts w:asciiTheme="minorHAnsi" w:eastAsia="Franklin Gothic Book" w:hAnsiTheme="minorHAnsi" w:cstheme="minorBidi"/>
                <w:color w:val="000000" w:themeColor="text1"/>
              </w:rPr>
              <w:t xml:space="preserve"> </w:t>
            </w:r>
            <w:proofErr w:type="gramStart"/>
            <w:r>
              <w:rPr>
                <w:rFonts w:asciiTheme="minorHAnsi" w:eastAsia="Franklin Gothic Book" w:hAnsiTheme="minorHAnsi" w:cstheme="minorBidi"/>
                <w:color w:val="000000" w:themeColor="text1"/>
              </w:rPr>
              <w:t>to gate</w:t>
            </w:r>
            <w:proofErr w:type="gramEnd"/>
            <w:r>
              <w:rPr>
                <w:rFonts w:asciiTheme="minorHAnsi" w:eastAsia="Franklin Gothic Book" w:hAnsiTheme="minorHAnsi" w:cstheme="minorBidi"/>
                <w:color w:val="000000" w:themeColor="text1"/>
              </w:rPr>
              <w:t>»</w:t>
            </w:r>
            <w:r w:rsidR="00E16FD8">
              <w:rPr>
                <w:rFonts w:asciiTheme="minorHAnsi" w:eastAsia="Franklin Gothic Book" w:hAnsiTheme="minorHAnsi" w:cstheme="minorBidi"/>
                <w:color w:val="000000" w:themeColor="text1"/>
              </w:rPr>
              <w:t>)</w:t>
            </w:r>
            <w:r w:rsidR="000469D0">
              <w:rPr>
                <w:rFonts w:asciiTheme="minorHAnsi" w:eastAsia="Franklin Gothic Book" w:hAnsiTheme="minorHAnsi" w:cstheme="minorBidi"/>
                <w:color w:val="000000" w:themeColor="text1"/>
              </w:rPr>
              <w:t xml:space="preserve"> av enhetene som tilbyd</w:t>
            </w:r>
            <w:r>
              <w:rPr>
                <w:rFonts w:asciiTheme="minorHAnsi" w:eastAsia="Franklin Gothic Book" w:hAnsiTheme="minorHAnsi" w:cstheme="minorBidi"/>
                <w:color w:val="000000" w:themeColor="text1"/>
              </w:rPr>
              <w:t xml:space="preserve">. Utslippene skal beregnes </w:t>
            </w:r>
            <w:r w:rsidR="00B62D58">
              <w:rPr>
                <w:rFonts w:asciiTheme="minorHAnsi" w:eastAsia="Franklin Gothic Book" w:hAnsiTheme="minorHAnsi" w:cstheme="minorBidi"/>
                <w:color w:val="000000" w:themeColor="text1"/>
              </w:rPr>
              <w:t xml:space="preserve">i tråd med føringer i GHG-protokollen (herunder </w:t>
            </w:r>
            <w:proofErr w:type="spellStart"/>
            <w:r w:rsidR="00B62D58">
              <w:rPr>
                <w:rFonts w:asciiTheme="minorHAnsi" w:eastAsia="Franklin Gothic Book" w:hAnsiTheme="minorHAnsi" w:cstheme="minorBidi"/>
                <w:color w:val="000000" w:themeColor="text1"/>
              </w:rPr>
              <w:t>scope</w:t>
            </w:r>
            <w:proofErr w:type="spellEnd"/>
            <w:r w:rsidR="00B62D58">
              <w:rPr>
                <w:rFonts w:asciiTheme="minorHAnsi" w:eastAsia="Franklin Gothic Book" w:hAnsiTheme="minorHAnsi" w:cstheme="minorBidi"/>
                <w:color w:val="000000" w:themeColor="text1"/>
              </w:rPr>
              <w:t xml:space="preserve"> 1, 2 og 3) eller tilsvarende, og det skal opplyses om </w:t>
            </w:r>
            <w:r w:rsidR="006C2FC5">
              <w:rPr>
                <w:rFonts w:asciiTheme="minorHAnsi" w:eastAsia="Franklin Gothic Book" w:hAnsiTheme="minorHAnsi" w:cstheme="minorBidi"/>
                <w:color w:val="000000" w:themeColor="text1"/>
              </w:rPr>
              <w:t>hvilken beregningsmetode/standard som er benyttet. Utslipp skal oppgis i kg CO2e, per terminal</w:t>
            </w:r>
            <w:r w:rsidR="0076698D">
              <w:rPr>
                <w:rFonts w:asciiTheme="minorHAnsi" w:eastAsia="Franklin Gothic Book" w:hAnsiTheme="minorHAnsi" w:cstheme="minorBidi"/>
                <w:color w:val="000000" w:themeColor="text1"/>
              </w:rPr>
              <w:t>.</w:t>
            </w:r>
          </w:p>
          <w:p w14:paraId="7F949795" w14:textId="6D57E8BE" w:rsidR="00AA0692" w:rsidRDefault="000F4332" w:rsidP="00931668">
            <w:pPr>
              <w:pStyle w:val="Contractstyle3"/>
              <w:numPr>
                <w:ilvl w:val="0"/>
                <w:numId w:val="6"/>
              </w:numPr>
              <w:spacing w:before="0" w:line="259" w:lineRule="auto"/>
              <w:rPr>
                <w:rFonts w:asciiTheme="minorHAnsi" w:eastAsia="Franklin Gothic Book" w:hAnsiTheme="minorHAnsi" w:cstheme="minorBidi"/>
                <w:color w:val="000000" w:themeColor="text1"/>
              </w:rPr>
            </w:pPr>
            <w:r>
              <w:rPr>
                <w:rFonts w:asciiTheme="minorHAnsi" w:eastAsia="Franklin Gothic Book" w:hAnsiTheme="minorHAnsi" w:cstheme="minorBidi"/>
                <w:color w:val="000000" w:themeColor="text1"/>
              </w:rPr>
              <w:t xml:space="preserve">Leverandørens </w:t>
            </w:r>
            <w:r w:rsidR="00BD02DF" w:rsidRPr="00FE0E90">
              <w:rPr>
                <w:rFonts w:asciiTheme="minorHAnsi" w:eastAsia="Franklin Gothic Book" w:hAnsiTheme="minorHAnsi" w:cstheme="minorBidi"/>
                <w:color w:val="000000" w:themeColor="text1"/>
              </w:rPr>
              <w:t>regime for</w:t>
            </w:r>
            <w:r w:rsidR="00090105" w:rsidRPr="00FE0E90">
              <w:rPr>
                <w:rFonts w:asciiTheme="minorHAnsi" w:eastAsia="Franklin Gothic Book" w:hAnsiTheme="minorHAnsi" w:cstheme="minorBidi"/>
                <w:color w:val="000000" w:themeColor="text1"/>
              </w:rPr>
              <w:t xml:space="preserve"> gjenbruk</w:t>
            </w:r>
            <w:r w:rsidR="004405A1">
              <w:rPr>
                <w:rFonts w:asciiTheme="minorHAnsi" w:eastAsia="Franklin Gothic Book" w:hAnsiTheme="minorHAnsi" w:cstheme="minorBidi"/>
                <w:color w:val="000000" w:themeColor="text1"/>
              </w:rPr>
              <w:t>/</w:t>
            </w:r>
            <w:proofErr w:type="spellStart"/>
            <w:r w:rsidR="002766C7">
              <w:rPr>
                <w:rFonts w:asciiTheme="minorHAnsi" w:eastAsia="Franklin Gothic Book" w:hAnsiTheme="minorHAnsi" w:cstheme="minorBidi"/>
                <w:color w:val="000000" w:themeColor="text1"/>
              </w:rPr>
              <w:t>viderebruk</w:t>
            </w:r>
            <w:proofErr w:type="spellEnd"/>
            <w:r w:rsidR="002766C7">
              <w:rPr>
                <w:rFonts w:asciiTheme="minorHAnsi" w:eastAsia="Franklin Gothic Book" w:hAnsiTheme="minorHAnsi" w:cstheme="minorBidi"/>
                <w:color w:val="000000" w:themeColor="text1"/>
              </w:rPr>
              <w:t>/</w:t>
            </w:r>
            <w:r w:rsidR="004405A1">
              <w:rPr>
                <w:rFonts w:asciiTheme="minorHAnsi" w:eastAsia="Franklin Gothic Book" w:hAnsiTheme="minorHAnsi" w:cstheme="minorBidi"/>
                <w:color w:val="000000" w:themeColor="text1"/>
              </w:rPr>
              <w:t>håndtering av</w:t>
            </w:r>
            <w:r w:rsidR="005A07B6" w:rsidRPr="00FE0E90">
              <w:rPr>
                <w:rFonts w:asciiTheme="minorHAnsi" w:eastAsia="Franklin Gothic Book" w:hAnsiTheme="minorHAnsi" w:cstheme="minorBidi"/>
                <w:color w:val="000000" w:themeColor="text1"/>
              </w:rPr>
              <w:t xml:space="preserve"> </w:t>
            </w:r>
            <w:r w:rsidR="00D96866" w:rsidRPr="00FE0E90">
              <w:rPr>
                <w:rFonts w:asciiTheme="minorHAnsi" w:eastAsia="Franklin Gothic Book" w:hAnsiTheme="minorHAnsi" w:cstheme="minorBidi"/>
                <w:color w:val="000000" w:themeColor="text1"/>
              </w:rPr>
              <w:t xml:space="preserve">innleverte enheter fra </w:t>
            </w:r>
            <w:r w:rsidR="00BD4674" w:rsidRPr="00FE0E90">
              <w:rPr>
                <w:rFonts w:asciiTheme="minorHAnsi" w:eastAsia="Franklin Gothic Book" w:hAnsiTheme="minorHAnsi" w:cstheme="minorBidi"/>
                <w:color w:val="000000" w:themeColor="text1"/>
              </w:rPr>
              <w:t>Entur</w:t>
            </w:r>
            <w:r w:rsidR="00D96866" w:rsidRPr="00FE0E90">
              <w:rPr>
                <w:rFonts w:asciiTheme="minorHAnsi" w:eastAsia="Franklin Gothic Book" w:hAnsiTheme="minorHAnsi" w:cstheme="minorBidi"/>
                <w:color w:val="000000" w:themeColor="text1"/>
              </w:rPr>
              <w:t>, enten de er fungerende</w:t>
            </w:r>
            <w:r w:rsidR="007A2593" w:rsidRPr="00FE0E90">
              <w:rPr>
                <w:rFonts w:asciiTheme="minorHAnsi" w:eastAsia="Franklin Gothic Book" w:hAnsiTheme="minorHAnsi" w:cstheme="minorBidi"/>
                <w:color w:val="000000" w:themeColor="text1"/>
              </w:rPr>
              <w:t>, samt helt eller delvis defekte</w:t>
            </w:r>
            <w:r w:rsidR="00BD4674" w:rsidRPr="00FE0E90">
              <w:rPr>
                <w:rFonts w:asciiTheme="minorHAnsi" w:eastAsia="Franklin Gothic Book" w:hAnsiTheme="minorHAnsi" w:cstheme="minorBidi"/>
                <w:color w:val="000000" w:themeColor="text1"/>
              </w:rPr>
              <w:t>.</w:t>
            </w:r>
            <w:r w:rsidR="002D66A7">
              <w:rPr>
                <w:rFonts w:asciiTheme="minorHAnsi" w:eastAsia="Franklin Gothic Book" w:hAnsiTheme="minorHAnsi" w:cstheme="minorBidi"/>
                <w:color w:val="000000" w:themeColor="text1"/>
              </w:rPr>
              <w:t xml:space="preserve"> Leverandøren skal beskrive hvordan avhending skal foregå, </w:t>
            </w:r>
            <w:r w:rsidR="00CA0DA6">
              <w:rPr>
                <w:rFonts w:asciiTheme="minorHAnsi" w:eastAsia="Franklin Gothic Book" w:hAnsiTheme="minorHAnsi" w:cstheme="minorBidi"/>
                <w:color w:val="000000" w:themeColor="text1"/>
              </w:rPr>
              <w:t xml:space="preserve">inkludert transport, resirkulering og evt. gjenbruk. </w:t>
            </w:r>
          </w:p>
          <w:p w14:paraId="400EE77A" w14:textId="4300521B" w:rsidR="0038223E" w:rsidRDefault="0038223E" w:rsidP="00931668">
            <w:pPr>
              <w:pStyle w:val="Contractstyle3"/>
              <w:numPr>
                <w:ilvl w:val="0"/>
                <w:numId w:val="6"/>
              </w:numPr>
              <w:spacing w:before="0" w:line="259" w:lineRule="auto"/>
              <w:rPr>
                <w:rFonts w:asciiTheme="minorHAnsi" w:eastAsia="Franklin Gothic Book" w:hAnsiTheme="minorHAnsi" w:cstheme="minorBidi"/>
                <w:color w:val="000000" w:themeColor="text1"/>
              </w:rPr>
            </w:pPr>
            <w:r>
              <w:rPr>
                <w:rFonts w:asciiTheme="minorHAnsi" w:eastAsia="Franklin Gothic Book" w:hAnsiTheme="minorHAnsi" w:cstheme="minorBidi"/>
                <w:color w:val="000000" w:themeColor="text1"/>
              </w:rPr>
              <w:t xml:space="preserve">Frakt av tilbudte terminaler. </w:t>
            </w:r>
            <w:r w:rsidR="0028179B">
              <w:rPr>
                <w:rFonts w:asciiTheme="minorHAnsi" w:eastAsia="Franklin Gothic Book" w:hAnsiTheme="minorHAnsi" w:cstheme="minorBidi"/>
                <w:color w:val="000000" w:themeColor="text1"/>
              </w:rPr>
              <w:t xml:space="preserve">Leverandøren skal opplyse hvilken transportform de planlegger å bruke for å frakte terminalene fra produksjonssted til </w:t>
            </w:r>
            <w:r w:rsidR="001151DF">
              <w:rPr>
                <w:rFonts w:asciiTheme="minorHAnsi" w:eastAsia="Franklin Gothic Book" w:hAnsiTheme="minorHAnsi" w:cstheme="minorBidi"/>
                <w:color w:val="000000" w:themeColor="text1"/>
              </w:rPr>
              <w:t>togoperatørene</w:t>
            </w:r>
            <w:r w:rsidR="0076698D">
              <w:rPr>
                <w:rFonts w:asciiTheme="minorHAnsi" w:eastAsia="Franklin Gothic Book" w:hAnsiTheme="minorHAnsi" w:cstheme="minorBidi"/>
                <w:color w:val="000000" w:themeColor="text1"/>
              </w:rPr>
              <w:t>, og forventet klimagassutslipp forbundet med transporten. Utslipp skal oppgis i kg CO2e, per terminal.</w:t>
            </w:r>
          </w:p>
          <w:p w14:paraId="352284B6" w14:textId="6108C501" w:rsidR="00252A0E" w:rsidRPr="00FE0E90" w:rsidRDefault="00252A0E" w:rsidP="00931668">
            <w:pPr>
              <w:pStyle w:val="Contractstyle3"/>
              <w:numPr>
                <w:ilvl w:val="0"/>
                <w:numId w:val="6"/>
              </w:numPr>
              <w:spacing w:before="0" w:line="259" w:lineRule="auto"/>
              <w:rPr>
                <w:rFonts w:asciiTheme="minorHAnsi" w:eastAsia="Franklin Gothic Book" w:hAnsiTheme="minorHAnsi" w:cstheme="minorBidi"/>
                <w:color w:val="000000" w:themeColor="text1"/>
              </w:rPr>
            </w:pPr>
            <w:r>
              <w:rPr>
                <w:rFonts w:asciiTheme="minorHAnsi" w:eastAsia="Franklin Gothic Book" w:hAnsiTheme="minorHAnsi" w:cstheme="minorBidi"/>
                <w:color w:val="000000" w:themeColor="text1"/>
              </w:rPr>
              <w:t xml:space="preserve">Mulighet for at </w:t>
            </w:r>
            <w:r w:rsidRPr="00252A0E">
              <w:rPr>
                <w:rFonts w:asciiTheme="minorHAnsi" w:eastAsia="Franklin Gothic Book" w:hAnsiTheme="minorHAnsi" w:cstheme="minorBidi"/>
                <w:color w:val="000000" w:themeColor="text1"/>
              </w:rPr>
              <w:t xml:space="preserve">brukte enheter tas </w:t>
            </w:r>
            <w:r w:rsidR="00143113">
              <w:rPr>
                <w:rFonts w:asciiTheme="minorHAnsi" w:eastAsia="Franklin Gothic Book" w:hAnsiTheme="minorHAnsi" w:cstheme="minorBidi"/>
                <w:color w:val="000000" w:themeColor="text1"/>
              </w:rPr>
              <w:t>i bruk</w:t>
            </w:r>
            <w:r w:rsidR="0074701F">
              <w:rPr>
                <w:rFonts w:asciiTheme="minorHAnsi" w:eastAsia="Franklin Gothic Book" w:hAnsiTheme="minorHAnsi" w:cstheme="minorBidi"/>
                <w:color w:val="000000" w:themeColor="text1"/>
              </w:rPr>
              <w:t xml:space="preserve"> ved avtaleinngåelse</w:t>
            </w:r>
            <w:r w:rsidR="009B15F8">
              <w:rPr>
                <w:rFonts w:asciiTheme="minorHAnsi" w:eastAsia="Franklin Gothic Book" w:hAnsiTheme="minorHAnsi" w:cstheme="minorBidi"/>
                <w:color w:val="000000" w:themeColor="text1"/>
              </w:rPr>
              <w:t xml:space="preserve"> (f</w:t>
            </w:r>
            <w:r w:rsidR="006F3876">
              <w:rPr>
                <w:rFonts w:asciiTheme="minorHAnsi" w:eastAsia="Franklin Gothic Book" w:hAnsiTheme="minorHAnsi" w:cstheme="minorBidi"/>
                <w:color w:val="000000" w:themeColor="text1"/>
              </w:rPr>
              <w:t>ra oppstarten av avtalen)</w:t>
            </w:r>
            <w:r w:rsidR="0074701F">
              <w:rPr>
                <w:rFonts w:asciiTheme="minorHAnsi" w:eastAsia="Franklin Gothic Book" w:hAnsiTheme="minorHAnsi" w:cstheme="minorBidi"/>
                <w:color w:val="000000" w:themeColor="text1"/>
              </w:rPr>
              <w:t xml:space="preserve"> og</w:t>
            </w:r>
            <w:r w:rsidRPr="00252A0E">
              <w:rPr>
                <w:rFonts w:asciiTheme="minorHAnsi" w:eastAsia="Franklin Gothic Book" w:hAnsiTheme="minorHAnsi" w:cstheme="minorBidi"/>
                <w:color w:val="000000" w:themeColor="text1"/>
              </w:rPr>
              <w:t xml:space="preserve"> i rotasjon i </w:t>
            </w:r>
            <w:r w:rsidRPr="00FD4352">
              <w:rPr>
                <w:rFonts w:asciiTheme="minorHAnsi" w:eastAsia="Franklin Gothic Book" w:hAnsiTheme="minorHAnsi" w:cstheme="minorBidi"/>
                <w:i/>
                <w:iCs/>
                <w:color w:val="000000" w:themeColor="text1"/>
              </w:rPr>
              <w:t>avtaleperioden</w:t>
            </w:r>
            <w:r w:rsidR="00F300F9">
              <w:rPr>
                <w:rFonts w:asciiTheme="minorHAnsi" w:eastAsia="Franklin Gothic Book" w:hAnsiTheme="minorHAnsi" w:cstheme="minorBidi"/>
                <w:i/>
                <w:iCs/>
                <w:color w:val="000000" w:themeColor="text1"/>
              </w:rPr>
              <w:t xml:space="preserve">, </w:t>
            </w:r>
            <w:r w:rsidR="00F300F9">
              <w:rPr>
                <w:rFonts w:asciiTheme="minorHAnsi" w:eastAsia="Franklin Gothic Book" w:hAnsiTheme="minorHAnsi" w:cstheme="minorBidi"/>
                <w:color w:val="000000" w:themeColor="text1"/>
              </w:rPr>
              <w:t xml:space="preserve">f.eks. dersom </w:t>
            </w:r>
            <w:r w:rsidR="00EF7C48">
              <w:rPr>
                <w:rFonts w:asciiTheme="minorHAnsi" w:eastAsia="Franklin Gothic Book" w:hAnsiTheme="minorHAnsi" w:cstheme="minorBidi"/>
                <w:color w:val="000000" w:themeColor="text1"/>
              </w:rPr>
              <w:t xml:space="preserve">enheter skal lånes </w:t>
            </w:r>
            <w:r w:rsidR="00AB7C97">
              <w:rPr>
                <w:rFonts w:asciiTheme="minorHAnsi" w:eastAsia="Franklin Gothic Book" w:hAnsiTheme="minorHAnsi" w:cstheme="minorBidi"/>
                <w:color w:val="000000" w:themeColor="text1"/>
              </w:rPr>
              <w:t xml:space="preserve">ut </w:t>
            </w:r>
            <w:r w:rsidR="00EF7C48">
              <w:rPr>
                <w:rFonts w:asciiTheme="minorHAnsi" w:eastAsia="Franklin Gothic Book" w:hAnsiTheme="minorHAnsi" w:cstheme="minorBidi"/>
                <w:color w:val="000000" w:themeColor="text1"/>
              </w:rPr>
              <w:t>eller erstattes pga. skade.</w:t>
            </w:r>
          </w:p>
          <w:p w14:paraId="3E6D487A" w14:textId="7389C952" w:rsidR="000176CB" w:rsidRPr="00337689" w:rsidRDefault="003408B9" w:rsidP="00337689">
            <w:pPr>
              <w:pStyle w:val="Contractstyle3"/>
              <w:numPr>
                <w:ilvl w:val="0"/>
                <w:numId w:val="6"/>
              </w:numPr>
              <w:spacing w:before="0" w:line="259" w:lineRule="auto"/>
              <w:rPr>
                <w:rFonts w:asciiTheme="minorHAnsi" w:eastAsia="Franklin Gothic Book" w:hAnsiTheme="minorHAnsi" w:cstheme="minorBidi"/>
                <w:color w:val="000000" w:themeColor="text1"/>
              </w:rPr>
            </w:pPr>
            <w:r w:rsidRPr="00FE0E90">
              <w:rPr>
                <w:rFonts w:asciiTheme="minorHAnsi" w:eastAsia="Franklin Gothic Book" w:hAnsiTheme="minorHAnsi" w:cstheme="minorBidi"/>
                <w:color w:val="000000" w:themeColor="text1"/>
              </w:rPr>
              <w:t xml:space="preserve">I hvilken grad </w:t>
            </w:r>
            <w:r w:rsidR="0027058A" w:rsidRPr="00FE0E90">
              <w:rPr>
                <w:rFonts w:asciiTheme="minorHAnsi" w:eastAsia="Franklin Gothic Book" w:hAnsiTheme="minorHAnsi" w:cstheme="minorBidi"/>
                <w:color w:val="000000" w:themeColor="text1"/>
              </w:rPr>
              <w:t>leverandør tilby</w:t>
            </w:r>
            <w:r w:rsidR="008F0B78" w:rsidRPr="00FE0E90">
              <w:rPr>
                <w:rFonts w:asciiTheme="minorHAnsi" w:eastAsia="Franklin Gothic Book" w:hAnsiTheme="minorHAnsi" w:cstheme="minorBidi"/>
                <w:color w:val="000000" w:themeColor="text1"/>
              </w:rPr>
              <w:t>r</w:t>
            </w:r>
            <w:r w:rsidR="003D2E21">
              <w:rPr>
                <w:rFonts w:asciiTheme="minorHAnsi" w:eastAsia="Franklin Gothic Book" w:hAnsiTheme="minorHAnsi" w:cstheme="minorBidi"/>
                <w:color w:val="000000" w:themeColor="text1"/>
              </w:rPr>
              <w:t xml:space="preserve"> utvidede</w:t>
            </w:r>
            <w:r w:rsidR="006A37D4" w:rsidRPr="00FE0E90">
              <w:rPr>
                <w:rFonts w:asciiTheme="minorHAnsi" w:eastAsia="Franklin Gothic Book" w:hAnsiTheme="minorHAnsi" w:cstheme="minorBidi"/>
                <w:color w:val="000000" w:themeColor="text1"/>
              </w:rPr>
              <w:t xml:space="preserve"> garantiperioder som et tiltak for å redusere behovet for hyppige utskiftninger</w:t>
            </w:r>
          </w:p>
        </w:tc>
        <w:tc>
          <w:tcPr>
            <w:tcW w:w="1089" w:type="pct"/>
          </w:tcPr>
          <w:p w14:paraId="524DC783" w14:textId="3946C817" w:rsidR="00FE0E90" w:rsidRDefault="00FE0E90" w:rsidP="00FE0E90">
            <w:pPr>
              <w:pStyle w:val="Tabell"/>
              <w:rPr>
                <w:rFonts w:cstheme="minorHAnsi"/>
                <w:i/>
                <w:iCs/>
                <w:highlight w:val="yellow"/>
              </w:rPr>
            </w:pPr>
            <w:r w:rsidRPr="00467452">
              <w:rPr>
                <w:rFonts w:cstheme="minorHAnsi"/>
                <w:i/>
                <w:iCs/>
                <w:highlight w:val="yellow"/>
              </w:rPr>
              <w:t>[Leverandørens besvarelse</w:t>
            </w:r>
            <w:r>
              <w:rPr>
                <w:rFonts w:cstheme="minorHAnsi"/>
                <w:i/>
                <w:iCs/>
                <w:highlight w:val="yellow"/>
              </w:rPr>
              <w:t xml:space="preserve"> – inngis i Bilag </w:t>
            </w:r>
            <w:r w:rsidR="003F6272">
              <w:rPr>
                <w:rFonts w:cstheme="minorHAnsi"/>
                <w:i/>
                <w:iCs/>
                <w:highlight w:val="yellow"/>
              </w:rPr>
              <w:t>6</w:t>
            </w:r>
            <w:r>
              <w:rPr>
                <w:rFonts w:cstheme="minorHAnsi"/>
                <w:i/>
                <w:iCs/>
                <w:highlight w:val="yellow"/>
              </w:rPr>
              <w:t xml:space="preserve"> – Utfylling, redegjørelse av </w:t>
            </w:r>
            <w:r w:rsidR="003F6272">
              <w:rPr>
                <w:rFonts w:cstheme="minorHAnsi"/>
                <w:i/>
                <w:iCs/>
                <w:highlight w:val="yellow"/>
              </w:rPr>
              <w:t>Klima/miljø</w:t>
            </w:r>
            <w:r>
              <w:rPr>
                <w:rFonts w:cstheme="minorHAnsi"/>
                <w:i/>
                <w:iCs/>
                <w:highlight w:val="yellow"/>
              </w:rPr>
              <w:t>.</w:t>
            </w:r>
          </w:p>
          <w:p w14:paraId="0CEBC8AE" w14:textId="77777777" w:rsidR="00FE0E90" w:rsidRDefault="00FE0E90" w:rsidP="00FE0E90">
            <w:pPr>
              <w:pStyle w:val="Tabell"/>
              <w:rPr>
                <w:rFonts w:cstheme="minorHAnsi"/>
                <w:i/>
                <w:iCs/>
                <w:highlight w:val="yellow"/>
              </w:rPr>
            </w:pPr>
          </w:p>
          <w:p w14:paraId="1D580873" w14:textId="4CCD4666" w:rsidR="009527DA" w:rsidRPr="00467452" w:rsidRDefault="00FE0E90" w:rsidP="009527DA">
            <w:pPr>
              <w:pStyle w:val="Tabell"/>
              <w:rPr>
                <w:rFonts w:cstheme="minorHAnsi"/>
                <w:i/>
                <w:iCs/>
                <w:highlight w:val="yellow"/>
              </w:rPr>
            </w:pPr>
            <w:r>
              <w:rPr>
                <w:rFonts w:cstheme="minorHAnsi"/>
                <w:i/>
                <w:iCs/>
                <w:highlight w:val="yellow"/>
              </w:rPr>
              <w:t xml:space="preserve">Merk at redegjørelsen er begrenset til </w:t>
            </w:r>
            <w:r w:rsidR="00660835">
              <w:rPr>
                <w:rFonts w:cstheme="minorHAnsi"/>
                <w:i/>
                <w:iCs/>
                <w:highlight w:val="yellow"/>
              </w:rPr>
              <w:t>tre</w:t>
            </w:r>
            <w:r>
              <w:rPr>
                <w:rFonts w:cstheme="minorHAnsi"/>
                <w:i/>
                <w:iCs/>
                <w:highlight w:val="yellow"/>
              </w:rPr>
              <w:t xml:space="preserve"> A4-sider</w:t>
            </w:r>
            <w:r w:rsidRPr="00467452">
              <w:rPr>
                <w:rFonts w:cstheme="minorHAnsi"/>
                <w:i/>
                <w:iCs/>
                <w:highlight w:val="yellow"/>
              </w:rPr>
              <w:t>]</w:t>
            </w:r>
          </w:p>
          <w:p w14:paraId="018246B7" w14:textId="698B3AB4" w:rsidR="000176CB" w:rsidRPr="00467452" w:rsidRDefault="000176CB">
            <w:pPr>
              <w:pStyle w:val="Tabell"/>
              <w:rPr>
                <w:rFonts w:cstheme="minorHAnsi"/>
              </w:rPr>
            </w:pPr>
          </w:p>
        </w:tc>
        <w:tc>
          <w:tcPr>
            <w:tcW w:w="578" w:type="pct"/>
          </w:tcPr>
          <w:p w14:paraId="7DDF9E83" w14:textId="48CBB8BA" w:rsidR="000176CB" w:rsidRPr="00467452" w:rsidRDefault="003F6272">
            <w:pPr>
              <w:pStyle w:val="Tabell"/>
              <w:rPr>
                <w:rFonts w:cstheme="minorHAnsi"/>
                <w:b/>
                <w:bCs/>
              </w:rPr>
            </w:pPr>
            <w:r>
              <w:rPr>
                <w:rFonts w:cstheme="minorHAnsi"/>
                <w:b/>
                <w:bCs/>
              </w:rPr>
              <w:t>n/a</w:t>
            </w:r>
          </w:p>
        </w:tc>
      </w:tr>
    </w:tbl>
    <w:p w14:paraId="07DBA493" w14:textId="06D34369" w:rsidR="000176CB" w:rsidRDefault="000176CB" w:rsidP="009961CA">
      <w:pPr>
        <w:widowControl/>
        <w:spacing w:line="240" w:lineRule="auto"/>
        <w:jc w:val="left"/>
      </w:pPr>
    </w:p>
    <w:sectPr w:rsidR="000176CB" w:rsidSect="006032A6">
      <w:footerReference w:type="first" r:id="rId15"/>
      <w:pgSz w:w="15840" w:h="12240" w:orient="landscape" w:code="1"/>
      <w:pgMar w:top="1418" w:right="1418" w:bottom="1797" w:left="1276" w:header="720"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E815" w14:textId="77777777" w:rsidR="005C57BC" w:rsidRDefault="005C57BC" w:rsidP="004C5CC4">
      <w:pPr>
        <w:pStyle w:val="Kulepunkt-niv2"/>
      </w:pPr>
      <w:r>
        <w:separator/>
      </w:r>
    </w:p>
  </w:endnote>
  <w:endnote w:type="continuationSeparator" w:id="0">
    <w:p w14:paraId="56AF88CD" w14:textId="77777777" w:rsidR="005C57BC" w:rsidRDefault="005C57BC" w:rsidP="004C5CC4">
      <w:pPr>
        <w:pStyle w:val="Kulepunkt-niv2"/>
      </w:pPr>
      <w:r>
        <w:continuationSeparator/>
      </w:r>
    </w:p>
  </w:endnote>
  <w:endnote w:type="continuationNotice" w:id="1">
    <w:p w14:paraId="14115B5D" w14:textId="77777777" w:rsidR="005C57BC" w:rsidRDefault="005C57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AF4F3" w14:textId="77777777" w:rsidR="00DB6416" w:rsidRPr="00B42E02" w:rsidRDefault="00DB6416" w:rsidP="006A013E">
    <w:pPr>
      <w:pStyle w:val="Footer"/>
      <w:pBdr>
        <w:top w:val="single" w:sz="4" w:space="1" w:color="auto"/>
      </w:pBdr>
      <w:tabs>
        <w:tab w:val="left" w:pos="6287"/>
      </w:tabs>
      <w:rPr>
        <w:rFonts w:cs="Arial"/>
        <w:i/>
        <w:sz w:val="16"/>
        <w:szCs w:val="16"/>
      </w:rPr>
    </w:pPr>
    <w:r w:rsidRPr="00B42E02">
      <w:rPr>
        <w:rFonts w:cs="Arial"/>
        <w:i/>
        <w:sz w:val="16"/>
        <w:szCs w:val="18"/>
      </w:rPr>
      <w:tab/>
    </w:r>
    <w:r>
      <w:rPr>
        <w:rFonts w:cs="Arial"/>
        <w:i/>
        <w:sz w:val="16"/>
        <w:szCs w:val="18"/>
      </w:rPr>
      <w:tab/>
    </w:r>
    <w:r>
      <w:rPr>
        <w:rFonts w:cs="Arial"/>
        <w:i/>
        <w:sz w:val="16"/>
        <w:szCs w:val="18"/>
      </w:rPr>
      <w:tab/>
    </w:r>
    <w:r w:rsidRPr="0B104CBB">
      <w:rPr>
        <w:rFonts w:cs="Arial"/>
        <w:i/>
        <w:sz w:val="16"/>
        <w:szCs w:val="16"/>
      </w:rPr>
      <w:t xml:space="preserve">Side </w:t>
    </w:r>
    <w:r w:rsidRPr="0B104CBB">
      <w:rPr>
        <w:rStyle w:val="PageNumber"/>
        <w:rFonts w:cs="Arial"/>
        <w:i/>
        <w:sz w:val="16"/>
        <w:szCs w:val="16"/>
      </w:rPr>
      <w:fldChar w:fldCharType="begin"/>
    </w:r>
    <w:r w:rsidRPr="0B104CBB">
      <w:rPr>
        <w:rStyle w:val="PageNumber"/>
        <w:rFonts w:cs="Arial"/>
        <w:i/>
        <w:sz w:val="16"/>
        <w:szCs w:val="16"/>
      </w:rPr>
      <w:instrText xml:space="preserve"> PAGE </w:instrText>
    </w:r>
    <w:r w:rsidRPr="0B104CBB">
      <w:rPr>
        <w:rStyle w:val="PageNumber"/>
        <w:rFonts w:cs="Arial"/>
        <w:i/>
        <w:sz w:val="16"/>
        <w:szCs w:val="16"/>
      </w:rPr>
      <w:fldChar w:fldCharType="separate"/>
    </w:r>
    <w:r w:rsidR="00FD0E69" w:rsidRPr="0B104CBB">
      <w:rPr>
        <w:rStyle w:val="PageNumber"/>
        <w:rFonts w:cs="Arial"/>
        <w:i/>
        <w:sz w:val="16"/>
        <w:szCs w:val="16"/>
      </w:rPr>
      <w:t>6</w:t>
    </w:r>
    <w:r w:rsidRPr="0B104CBB">
      <w:rPr>
        <w:rStyle w:val="PageNumber"/>
        <w:rFonts w:cs="Arial"/>
        <w:i/>
        <w:sz w:val="16"/>
        <w:szCs w:val="16"/>
      </w:rPr>
      <w:fldChar w:fldCharType="end"/>
    </w:r>
    <w:r w:rsidRPr="0B104CBB">
      <w:rPr>
        <w:rStyle w:val="PageNumber"/>
        <w:rFonts w:cs="Arial"/>
        <w:i/>
        <w:sz w:val="16"/>
        <w:szCs w:val="16"/>
      </w:rPr>
      <w:t xml:space="preserve"> av </w:t>
    </w:r>
    <w:r w:rsidRPr="0B104CBB">
      <w:rPr>
        <w:rStyle w:val="PageNumber"/>
        <w:rFonts w:cs="Arial"/>
        <w:i/>
        <w:sz w:val="16"/>
        <w:szCs w:val="16"/>
      </w:rPr>
      <w:fldChar w:fldCharType="begin"/>
    </w:r>
    <w:r w:rsidRPr="0B104CBB">
      <w:rPr>
        <w:rStyle w:val="PageNumber"/>
        <w:rFonts w:cs="Arial"/>
        <w:i/>
        <w:sz w:val="16"/>
        <w:szCs w:val="16"/>
      </w:rPr>
      <w:instrText xml:space="preserve"> NUMPAGES </w:instrText>
    </w:r>
    <w:r w:rsidRPr="0B104CBB">
      <w:rPr>
        <w:rStyle w:val="PageNumber"/>
        <w:rFonts w:cs="Arial"/>
        <w:i/>
        <w:sz w:val="16"/>
        <w:szCs w:val="16"/>
      </w:rPr>
      <w:fldChar w:fldCharType="separate"/>
    </w:r>
    <w:r w:rsidR="00FD0E69" w:rsidRPr="0B104CBB">
      <w:rPr>
        <w:rStyle w:val="PageNumber"/>
        <w:rFonts w:cs="Arial"/>
        <w:i/>
        <w:sz w:val="16"/>
        <w:szCs w:val="16"/>
      </w:rPr>
      <w:t>6</w:t>
    </w:r>
    <w:r w:rsidRPr="0B104CBB">
      <w:rPr>
        <w:rStyle w:val="PageNumber"/>
        <w:rFonts w:cs="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F16598A" w14:paraId="3E866E44" w14:textId="77777777" w:rsidTr="5F16598A">
      <w:trPr>
        <w:trHeight w:val="300"/>
      </w:trPr>
      <w:tc>
        <w:tcPr>
          <w:tcW w:w="3005" w:type="dxa"/>
        </w:tcPr>
        <w:p w14:paraId="336F3CBC" w14:textId="65E645D0" w:rsidR="5F16598A" w:rsidRDefault="5F16598A" w:rsidP="5F16598A">
          <w:pPr>
            <w:pStyle w:val="Header"/>
            <w:ind w:left="-115"/>
            <w:jc w:val="left"/>
          </w:pPr>
        </w:p>
      </w:tc>
      <w:tc>
        <w:tcPr>
          <w:tcW w:w="3005" w:type="dxa"/>
        </w:tcPr>
        <w:p w14:paraId="48AEF8C3" w14:textId="03EB6010" w:rsidR="5F16598A" w:rsidRDefault="5F16598A" w:rsidP="5F16598A">
          <w:pPr>
            <w:pStyle w:val="Header"/>
            <w:jc w:val="center"/>
          </w:pPr>
        </w:p>
      </w:tc>
      <w:tc>
        <w:tcPr>
          <w:tcW w:w="3005" w:type="dxa"/>
        </w:tcPr>
        <w:p w14:paraId="0E637818" w14:textId="63DA6CD7" w:rsidR="5F16598A" w:rsidRDefault="5F16598A" w:rsidP="5F16598A">
          <w:pPr>
            <w:pStyle w:val="Header"/>
            <w:ind w:right="-115"/>
            <w:jc w:val="right"/>
          </w:pPr>
        </w:p>
      </w:tc>
    </w:tr>
  </w:tbl>
  <w:p w14:paraId="2EB5D9C1" w14:textId="3A931272" w:rsidR="5F16598A" w:rsidRDefault="5F16598A" w:rsidP="5F1659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80"/>
      <w:gridCol w:w="4380"/>
      <w:gridCol w:w="4380"/>
    </w:tblGrid>
    <w:tr w:rsidR="5F16598A" w14:paraId="0FAF4365" w14:textId="77777777" w:rsidTr="5F16598A">
      <w:trPr>
        <w:trHeight w:val="300"/>
      </w:trPr>
      <w:tc>
        <w:tcPr>
          <w:tcW w:w="4380" w:type="dxa"/>
        </w:tcPr>
        <w:p w14:paraId="01E0B513" w14:textId="25448E56" w:rsidR="5F16598A" w:rsidRDefault="5F16598A" w:rsidP="5F16598A">
          <w:pPr>
            <w:pStyle w:val="Header"/>
            <w:ind w:left="-115"/>
            <w:jc w:val="left"/>
          </w:pPr>
        </w:p>
      </w:tc>
      <w:tc>
        <w:tcPr>
          <w:tcW w:w="4380" w:type="dxa"/>
        </w:tcPr>
        <w:p w14:paraId="11BFC905" w14:textId="1C2ED778" w:rsidR="5F16598A" w:rsidRDefault="5F16598A" w:rsidP="5F16598A">
          <w:pPr>
            <w:pStyle w:val="Header"/>
            <w:jc w:val="center"/>
          </w:pPr>
        </w:p>
      </w:tc>
      <w:tc>
        <w:tcPr>
          <w:tcW w:w="4380" w:type="dxa"/>
        </w:tcPr>
        <w:p w14:paraId="24A6D339" w14:textId="4D52179A" w:rsidR="5F16598A" w:rsidRDefault="5F16598A" w:rsidP="5F16598A">
          <w:pPr>
            <w:pStyle w:val="Header"/>
            <w:ind w:right="-115"/>
            <w:jc w:val="right"/>
          </w:pPr>
        </w:p>
      </w:tc>
    </w:tr>
  </w:tbl>
  <w:p w14:paraId="1D9FA897" w14:textId="6D8BD5D8" w:rsidR="5F16598A" w:rsidRDefault="5F16598A" w:rsidP="5F165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C44B" w14:textId="77777777" w:rsidR="005C57BC" w:rsidRDefault="005C57BC" w:rsidP="004C5CC4">
      <w:pPr>
        <w:pStyle w:val="Kulepunkt-niv2"/>
      </w:pPr>
      <w:r>
        <w:separator/>
      </w:r>
    </w:p>
  </w:footnote>
  <w:footnote w:type="continuationSeparator" w:id="0">
    <w:p w14:paraId="72FF005B" w14:textId="77777777" w:rsidR="005C57BC" w:rsidRDefault="005C57BC" w:rsidP="004C5CC4">
      <w:pPr>
        <w:pStyle w:val="Kulepunkt-niv2"/>
      </w:pPr>
      <w:r>
        <w:continuationSeparator/>
      </w:r>
    </w:p>
  </w:footnote>
  <w:footnote w:type="continuationNotice" w:id="1">
    <w:p w14:paraId="73166B23" w14:textId="77777777" w:rsidR="005C57BC" w:rsidRDefault="005C57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01B8" w14:textId="64882179" w:rsidR="009A1B63" w:rsidRDefault="009A1B63" w:rsidP="009A1DB6">
    <w:pPr>
      <w:pStyle w:val="Header"/>
      <w:pBdr>
        <w:bottom w:val="single" w:sz="4" w:space="1" w:color="auto"/>
      </w:pBdr>
      <w:tabs>
        <w:tab w:val="clear" w:pos="8640"/>
        <w:tab w:val="left" w:pos="2713"/>
        <w:tab w:val="left" w:pos="5963"/>
        <w:tab w:val="right" w:pos="13288"/>
      </w:tabs>
      <w:ind w:right="-1247"/>
    </w:pPr>
    <w:r>
      <w:t>202</w:t>
    </w:r>
    <w:r w:rsidR="00953B56">
      <w:t>6</w:t>
    </w:r>
    <w:r>
      <w:t>00</w:t>
    </w:r>
    <w:r w:rsidR="00953B56">
      <w:t>16</w:t>
    </w:r>
    <w:r>
      <w:t xml:space="preserve">-1 </w:t>
    </w:r>
    <w:r w:rsidR="00953B56">
      <w:t>Betalingsløsning MT</w:t>
    </w:r>
    <w:r w:rsidR="00A057B7">
      <w:tab/>
    </w:r>
    <w:r w:rsidR="00A057B7">
      <w:tab/>
    </w:r>
    <w:r w:rsidR="00F22DDF">
      <w:t>Bilag 1</w:t>
    </w:r>
  </w:p>
  <w:p w14:paraId="0D3F852F" w14:textId="2C7F9424" w:rsidR="00DB6416" w:rsidRPr="00FD0E69" w:rsidRDefault="00F22DDF" w:rsidP="009A1DB6">
    <w:pPr>
      <w:pStyle w:val="Header"/>
      <w:pBdr>
        <w:bottom w:val="single" w:sz="4" w:space="1" w:color="auto"/>
      </w:pBdr>
      <w:tabs>
        <w:tab w:val="clear" w:pos="8640"/>
        <w:tab w:val="left" w:pos="2713"/>
        <w:tab w:val="left" w:pos="5963"/>
        <w:tab w:val="right" w:pos="13288"/>
      </w:tabs>
      <w:ind w:right="-1247"/>
      <w:rPr>
        <w:sz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4F5FC" w14:textId="74C9F1D1" w:rsidR="00150413" w:rsidRDefault="0B104CBB" w:rsidP="00CE5CAC">
    <w:pPr>
      <w:pStyle w:val="Header"/>
      <w:jc w:val="left"/>
    </w:pPr>
    <w:bookmarkStart w:id="7" w:name="_Hlk82674143"/>
    <w:r>
      <w:rPr>
        <w:noProof/>
      </w:rPr>
      <w:drawing>
        <wp:inline distT="0" distB="0" distL="0" distR="0" wp14:anchorId="698A27EC" wp14:editId="05319199">
          <wp:extent cx="863600" cy="381000"/>
          <wp:effectExtent l="0" t="0" r="0" b="0"/>
          <wp:docPr id="1567122446" name="Picture 156712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
                    <a:extLst>
                      <a:ext uri="{28A0092B-C50C-407E-A947-70E740481C1C}">
                        <a14:useLocalDpi xmlns:a14="http://schemas.microsoft.com/office/drawing/2010/main" val="0"/>
                      </a:ext>
                    </a:extLst>
                  </a:blip>
                  <a:stretch>
                    <a:fillRect/>
                  </a:stretch>
                </pic:blipFill>
                <pic:spPr>
                  <a:xfrm>
                    <a:off x="0" y="0"/>
                    <a:ext cx="863600" cy="381000"/>
                  </a:xfrm>
                  <a:prstGeom prst="rect">
                    <a:avLst/>
                  </a:prstGeom>
                </pic:spPr>
              </pic:pic>
            </a:graphicData>
          </a:graphic>
        </wp:inline>
      </w:drawing>
    </w:r>
    <w:bookmarkEnd w:id="7"/>
  </w:p>
  <w:p w14:paraId="2BDCC4DD" w14:textId="79732A45" w:rsidR="00CE5CAC" w:rsidRPr="00E826AC" w:rsidRDefault="5F16598A" w:rsidP="00E826AC">
    <w:pPr>
      <w:pStyle w:val="Header"/>
      <w:jc w:val="right"/>
      <w:rPr>
        <w:rFonts w:ascii="Arial" w:hAnsi="Arial" w:cs="Arial"/>
        <w:sz w:val="16"/>
        <w:szCs w:val="16"/>
      </w:rPr>
    </w:pPr>
    <w:r w:rsidRPr="5F16598A">
      <w:rPr>
        <w:rFonts w:ascii="Arial" w:hAnsi="Arial" w:cs="Arial"/>
        <w:sz w:val="16"/>
        <w:szCs w:val="16"/>
      </w:rPr>
      <w:t>202</w:t>
    </w:r>
    <w:r w:rsidR="00D31D33">
      <w:rPr>
        <w:rFonts w:ascii="Arial" w:hAnsi="Arial" w:cs="Arial"/>
        <w:sz w:val="16"/>
        <w:szCs w:val="16"/>
      </w:rPr>
      <w:t>60016</w:t>
    </w:r>
    <w:r w:rsidR="009A1B63">
      <w:rPr>
        <w:rFonts w:ascii="Arial" w:hAnsi="Arial" w:cs="Arial"/>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A8551E3"/>
    <w:multiLevelType w:val="hybridMultilevel"/>
    <w:tmpl w:val="FFFFFFFF"/>
    <w:lvl w:ilvl="0" w:tplc="6AA6C66A">
      <w:start w:val="1"/>
      <w:numFmt w:val="bullet"/>
      <w:lvlText w:val="-"/>
      <w:lvlJc w:val="left"/>
      <w:pPr>
        <w:ind w:left="720" w:hanging="360"/>
      </w:pPr>
      <w:rPr>
        <w:rFonts w:ascii="Aptos" w:hAnsi="Aptos" w:hint="default"/>
      </w:rPr>
    </w:lvl>
    <w:lvl w:ilvl="1" w:tplc="78D8854C">
      <w:start w:val="1"/>
      <w:numFmt w:val="bullet"/>
      <w:lvlText w:val="o"/>
      <w:lvlJc w:val="left"/>
      <w:pPr>
        <w:ind w:left="1440" w:hanging="360"/>
      </w:pPr>
      <w:rPr>
        <w:rFonts w:ascii="Courier New" w:hAnsi="Courier New" w:hint="default"/>
      </w:rPr>
    </w:lvl>
    <w:lvl w:ilvl="2" w:tplc="49B62F04">
      <w:start w:val="1"/>
      <w:numFmt w:val="bullet"/>
      <w:lvlText w:val=""/>
      <w:lvlJc w:val="left"/>
      <w:pPr>
        <w:ind w:left="2160" w:hanging="360"/>
      </w:pPr>
      <w:rPr>
        <w:rFonts w:ascii="Wingdings" w:hAnsi="Wingdings" w:hint="default"/>
      </w:rPr>
    </w:lvl>
    <w:lvl w:ilvl="3" w:tplc="FDC0422C">
      <w:start w:val="1"/>
      <w:numFmt w:val="bullet"/>
      <w:lvlText w:val=""/>
      <w:lvlJc w:val="left"/>
      <w:pPr>
        <w:ind w:left="2880" w:hanging="360"/>
      </w:pPr>
      <w:rPr>
        <w:rFonts w:ascii="Symbol" w:hAnsi="Symbol" w:hint="default"/>
      </w:rPr>
    </w:lvl>
    <w:lvl w:ilvl="4" w:tplc="10E0CE10">
      <w:start w:val="1"/>
      <w:numFmt w:val="bullet"/>
      <w:lvlText w:val="o"/>
      <w:lvlJc w:val="left"/>
      <w:pPr>
        <w:ind w:left="3600" w:hanging="360"/>
      </w:pPr>
      <w:rPr>
        <w:rFonts w:ascii="Courier New" w:hAnsi="Courier New" w:hint="default"/>
      </w:rPr>
    </w:lvl>
    <w:lvl w:ilvl="5" w:tplc="E7C87E06">
      <w:start w:val="1"/>
      <w:numFmt w:val="bullet"/>
      <w:lvlText w:val=""/>
      <w:lvlJc w:val="left"/>
      <w:pPr>
        <w:ind w:left="4320" w:hanging="360"/>
      </w:pPr>
      <w:rPr>
        <w:rFonts w:ascii="Wingdings" w:hAnsi="Wingdings" w:hint="default"/>
      </w:rPr>
    </w:lvl>
    <w:lvl w:ilvl="6" w:tplc="4366067A">
      <w:start w:val="1"/>
      <w:numFmt w:val="bullet"/>
      <w:lvlText w:val=""/>
      <w:lvlJc w:val="left"/>
      <w:pPr>
        <w:ind w:left="5040" w:hanging="360"/>
      </w:pPr>
      <w:rPr>
        <w:rFonts w:ascii="Symbol" w:hAnsi="Symbol" w:hint="default"/>
      </w:rPr>
    </w:lvl>
    <w:lvl w:ilvl="7" w:tplc="BA141F8E">
      <w:start w:val="1"/>
      <w:numFmt w:val="bullet"/>
      <w:lvlText w:val="o"/>
      <w:lvlJc w:val="left"/>
      <w:pPr>
        <w:ind w:left="5760" w:hanging="360"/>
      </w:pPr>
      <w:rPr>
        <w:rFonts w:ascii="Courier New" w:hAnsi="Courier New" w:hint="default"/>
      </w:rPr>
    </w:lvl>
    <w:lvl w:ilvl="8" w:tplc="01124CDE">
      <w:start w:val="1"/>
      <w:numFmt w:val="bullet"/>
      <w:lvlText w:val=""/>
      <w:lvlJc w:val="left"/>
      <w:pPr>
        <w:ind w:left="6480" w:hanging="360"/>
      </w:pPr>
      <w:rPr>
        <w:rFonts w:ascii="Wingdings" w:hAnsi="Wingdings" w:hint="default"/>
      </w:rPr>
    </w:lvl>
  </w:abstractNum>
  <w:abstractNum w:abstractNumId="3" w15:restartNumberingAfterBreak="0">
    <w:nsid w:val="0B7361D8"/>
    <w:multiLevelType w:val="hybridMultilevel"/>
    <w:tmpl w:val="AE6253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F26DA3"/>
    <w:multiLevelType w:val="hybridMultilevel"/>
    <w:tmpl w:val="DFA41A12"/>
    <w:lvl w:ilvl="0" w:tplc="18582B1C">
      <w:start w:val="2025"/>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85474E"/>
    <w:multiLevelType w:val="multilevel"/>
    <w:tmpl w:val="6852A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FA5F77"/>
    <w:multiLevelType w:val="hybridMultilevel"/>
    <w:tmpl w:val="96C46610"/>
    <w:lvl w:ilvl="0" w:tplc="AB242264">
      <w:start w:val="30"/>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hint="default"/>
      </w:rPr>
    </w:lvl>
  </w:abstractNum>
  <w:abstractNum w:abstractNumId="8" w15:restartNumberingAfterBreak="0">
    <w:nsid w:val="33B733C1"/>
    <w:multiLevelType w:val="multilevel"/>
    <w:tmpl w:val="7F6C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CA3E1B"/>
    <w:multiLevelType w:val="hybridMultilevel"/>
    <w:tmpl w:val="7568B06E"/>
    <w:lvl w:ilvl="0" w:tplc="1578DD00">
      <w:start w:val="1"/>
      <w:numFmt w:val="bullet"/>
      <w:lvlText w:val=""/>
      <w:lvlJc w:val="left"/>
      <w:pPr>
        <w:ind w:left="720" w:hanging="360"/>
      </w:pPr>
      <w:rPr>
        <w:rFonts w:ascii="Symbol" w:hAnsi="Symbol" w:hint="default"/>
      </w:rPr>
    </w:lvl>
    <w:lvl w:ilvl="1" w:tplc="E6E8E3A8">
      <w:start w:val="1"/>
      <w:numFmt w:val="bullet"/>
      <w:lvlText w:val="o"/>
      <w:lvlJc w:val="left"/>
      <w:pPr>
        <w:ind w:left="1440" w:hanging="360"/>
      </w:pPr>
      <w:rPr>
        <w:rFonts w:ascii="Courier New" w:hAnsi="Courier New" w:hint="default"/>
      </w:rPr>
    </w:lvl>
    <w:lvl w:ilvl="2" w:tplc="445E33A6">
      <w:start w:val="1"/>
      <w:numFmt w:val="bullet"/>
      <w:lvlText w:val=""/>
      <w:lvlJc w:val="left"/>
      <w:pPr>
        <w:ind w:left="2160" w:hanging="360"/>
      </w:pPr>
      <w:rPr>
        <w:rFonts w:ascii="Wingdings" w:hAnsi="Wingdings" w:hint="default"/>
      </w:rPr>
    </w:lvl>
    <w:lvl w:ilvl="3" w:tplc="F384BFFE">
      <w:start w:val="1"/>
      <w:numFmt w:val="bullet"/>
      <w:lvlText w:val=""/>
      <w:lvlJc w:val="left"/>
      <w:pPr>
        <w:ind w:left="2880" w:hanging="360"/>
      </w:pPr>
      <w:rPr>
        <w:rFonts w:ascii="Symbol" w:hAnsi="Symbol" w:hint="default"/>
      </w:rPr>
    </w:lvl>
    <w:lvl w:ilvl="4" w:tplc="E6E4391C">
      <w:start w:val="1"/>
      <w:numFmt w:val="bullet"/>
      <w:lvlText w:val="o"/>
      <w:lvlJc w:val="left"/>
      <w:pPr>
        <w:ind w:left="3600" w:hanging="360"/>
      </w:pPr>
      <w:rPr>
        <w:rFonts w:ascii="Courier New" w:hAnsi="Courier New" w:hint="default"/>
      </w:rPr>
    </w:lvl>
    <w:lvl w:ilvl="5" w:tplc="66B0DE66">
      <w:start w:val="1"/>
      <w:numFmt w:val="bullet"/>
      <w:lvlText w:val=""/>
      <w:lvlJc w:val="left"/>
      <w:pPr>
        <w:ind w:left="4320" w:hanging="360"/>
      </w:pPr>
      <w:rPr>
        <w:rFonts w:ascii="Wingdings" w:hAnsi="Wingdings" w:hint="default"/>
      </w:rPr>
    </w:lvl>
    <w:lvl w:ilvl="6" w:tplc="8E68A99E">
      <w:start w:val="1"/>
      <w:numFmt w:val="bullet"/>
      <w:lvlText w:val=""/>
      <w:lvlJc w:val="left"/>
      <w:pPr>
        <w:ind w:left="5040" w:hanging="360"/>
      </w:pPr>
      <w:rPr>
        <w:rFonts w:ascii="Symbol" w:hAnsi="Symbol" w:hint="default"/>
      </w:rPr>
    </w:lvl>
    <w:lvl w:ilvl="7" w:tplc="B32A04F8">
      <w:start w:val="1"/>
      <w:numFmt w:val="bullet"/>
      <w:lvlText w:val="o"/>
      <w:lvlJc w:val="left"/>
      <w:pPr>
        <w:ind w:left="5760" w:hanging="360"/>
      </w:pPr>
      <w:rPr>
        <w:rFonts w:ascii="Courier New" w:hAnsi="Courier New" w:hint="default"/>
      </w:rPr>
    </w:lvl>
    <w:lvl w:ilvl="8" w:tplc="1AD2522A">
      <w:start w:val="1"/>
      <w:numFmt w:val="bullet"/>
      <w:lvlText w:val=""/>
      <w:lvlJc w:val="left"/>
      <w:pPr>
        <w:ind w:left="6480" w:hanging="360"/>
      </w:pPr>
      <w:rPr>
        <w:rFonts w:ascii="Wingdings" w:hAnsi="Wingdings" w:hint="default"/>
      </w:rPr>
    </w:lvl>
  </w:abstractNum>
  <w:abstractNum w:abstractNumId="11" w15:restartNumberingAfterBreak="0">
    <w:nsid w:val="61037FD8"/>
    <w:multiLevelType w:val="multilevel"/>
    <w:tmpl w:val="5B1CB9B4"/>
    <w:lvl w:ilvl="0">
      <w:start w:val="1"/>
      <w:numFmt w:val="decimal"/>
      <w:pStyle w:val="Heading1"/>
      <w:lvlText w:val="%1"/>
      <w:lvlJc w:val="left"/>
      <w:pPr>
        <w:ind w:left="432" w:hanging="432"/>
      </w:pPr>
      <w:rPr>
        <w:sz w:val="32"/>
        <w:szCs w:val="32"/>
      </w:rPr>
    </w:lvl>
    <w:lvl w:ilvl="1">
      <w:start w:val="1"/>
      <w:numFmt w:val="decimal"/>
      <w:pStyle w:val="Heading2"/>
      <w:lvlText w:val="%1.%2"/>
      <w:lvlJc w:val="left"/>
      <w:pPr>
        <w:ind w:left="292" w:hanging="576"/>
      </w:pPr>
    </w:lvl>
    <w:lvl w:ilvl="2">
      <w:start w:val="1"/>
      <w:numFmt w:val="decimal"/>
      <w:pStyle w:val="Heading3"/>
      <w:lvlText w:val="%1.%2.%3"/>
      <w:lvlJc w:val="right"/>
      <w:pPr>
        <w:ind w:left="778" w:hanging="352"/>
      </w:pPr>
      <w:rPr>
        <w:b w:val="0"/>
        <w:bCs w:val="0"/>
      </w:rPr>
    </w:lvl>
    <w:lvl w:ilvl="3">
      <w:start w:val="1"/>
      <w:numFmt w:val="decimal"/>
      <w:pStyle w:val="Heading4"/>
      <w:lvlText w:val="%1.%2.%3.%4"/>
      <w:lvlJc w:val="left"/>
      <w:pPr>
        <w:ind w:left="580" w:hanging="864"/>
      </w:pPr>
    </w:lvl>
    <w:lvl w:ilvl="4">
      <w:start w:val="1"/>
      <w:numFmt w:val="decimal"/>
      <w:pStyle w:val="Heading5"/>
      <w:lvlText w:val="%1.%2.%3.%4.%5"/>
      <w:lvlJc w:val="left"/>
      <w:pPr>
        <w:ind w:left="724" w:hanging="1008"/>
      </w:pPr>
    </w:lvl>
    <w:lvl w:ilvl="5">
      <w:start w:val="1"/>
      <w:numFmt w:val="decimal"/>
      <w:pStyle w:val="Heading6"/>
      <w:lvlText w:val="%1.%2.%3.%4.%5.%6"/>
      <w:lvlJc w:val="left"/>
      <w:pPr>
        <w:ind w:left="868" w:hanging="1152"/>
      </w:pPr>
    </w:lvl>
    <w:lvl w:ilvl="6">
      <w:start w:val="1"/>
      <w:numFmt w:val="decimal"/>
      <w:pStyle w:val="Heading7"/>
      <w:lvlText w:val="%1.%2.%3.%4.%5.%6.%7"/>
      <w:lvlJc w:val="left"/>
      <w:pPr>
        <w:ind w:left="1012" w:hanging="1296"/>
      </w:pPr>
    </w:lvl>
    <w:lvl w:ilvl="7">
      <w:start w:val="1"/>
      <w:numFmt w:val="decimal"/>
      <w:pStyle w:val="Heading8"/>
      <w:lvlText w:val="%1.%2.%3.%4.%5.%6.%7.%8"/>
      <w:lvlJc w:val="left"/>
      <w:pPr>
        <w:ind w:left="1156" w:hanging="1440"/>
      </w:pPr>
    </w:lvl>
    <w:lvl w:ilvl="8">
      <w:start w:val="1"/>
      <w:numFmt w:val="decimal"/>
      <w:pStyle w:val="Heading9"/>
      <w:lvlText w:val="%1.%2.%3.%4.%5.%6.%7.%8.%9"/>
      <w:lvlJc w:val="left"/>
      <w:pPr>
        <w:ind w:left="1300" w:hanging="1584"/>
      </w:pPr>
    </w:lvl>
  </w:abstractNum>
  <w:abstractNum w:abstractNumId="12" w15:restartNumberingAfterBreak="0">
    <w:nsid w:val="6D91255A"/>
    <w:multiLevelType w:val="hybridMultilevel"/>
    <w:tmpl w:val="3FC83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70052D5C"/>
    <w:multiLevelType w:val="hybridMultilevel"/>
    <w:tmpl w:val="3F5CFDA4"/>
    <w:lvl w:ilvl="0" w:tplc="9FC850AC">
      <w:start w:val="10"/>
      <w:numFmt w:val="bullet"/>
      <w:lvlText w:val="-"/>
      <w:lvlJc w:val="left"/>
      <w:pPr>
        <w:ind w:left="720" w:hanging="360"/>
      </w:pPr>
      <w:rPr>
        <w:rFonts w:ascii="Calibri" w:eastAsia="Franklin Gothic Book"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67795310">
    <w:abstractNumId w:val="9"/>
  </w:num>
  <w:num w:numId="2" w16cid:durableId="1091700965">
    <w:abstractNumId w:val="7"/>
  </w:num>
  <w:num w:numId="3" w16cid:durableId="1132021491">
    <w:abstractNumId w:val="1"/>
  </w:num>
  <w:num w:numId="4" w16cid:durableId="662589906">
    <w:abstractNumId w:val="13"/>
  </w:num>
  <w:num w:numId="5" w16cid:durableId="970596055">
    <w:abstractNumId w:val="0"/>
  </w:num>
  <w:num w:numId="6" w16cid:durableId="512692695">
    <w:abstractNumId w:val="4"/>
  </w:num>
  <w:num w:numId="7" w16cid:durableId="1366370872">
    <w:abstractNumId w:val="2"/>
  </w:num>
  <w:num w:numId="8" w16cid:durableId="8358506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3947512">
    <w:abstractNumId w:val="15"/>
  </w:num>
  <w:num w:numId="10" w16cid:durableId="754977801">
    <w:abstractNumId w:val="10"/>
  </w:num>
  <w:num w:numId="11" w16cid:durableId="1548251045">
    <w:abstractNumId w:val="14"/>
  </w:num>
  <w:num w:numId="12" w16cid:durableId="391200383">
    <w:abstractNumId w:val="6"/>
  </w:num>
  <w:num w:numId="13" w16cid:durableId="487137764">
    <w:abstractNumId w:val="12"/>
  </w:num>
  <w:num w:numId="14" w16cid:durableId="888691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16511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0624818">
    <w:abstractNumId w:val="8"/>
  </w:num>
  <w:num w:numId="17" w16cid:durableId="400911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266498">
    <w:abstractNumId w:val="3"/>
  </w:num>
  <w:num w:numId="19" w16cid:durableId="1824759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3F9"/>
    <w:rsid w:val="0000034E"/>
    <w:rsid w:val="0000077B"/>
    <w:rsid w:val="0000077E"/>
    <w:rsid w:val="000008DD"/>
    <w:rsid w:val="00000932"/>
    <w:rsid w:val="00000E24"/>
    <w:rsid w:val="00000F6A"/>
    <w:rsid w:val="00001520"/>
    <w:rsid w:val="0000157A"/>
    <w:rsid w:val="00001948"/>
    <w:rsid w:val="00001E6C"/>
    <w:rsid w:val="00001EA3"/>
    <w:rsid w:val="000020AB"/>
    <w:rsid w:val="00002201"/>
    <w:rsid w:val="00002E8B"/>
    <w:rsid w:val="00003099"/>
    <w:rsid w:val="000031AA"/>
    <w:rsid w:val="00003228"/>
    <w:rsid w:val="00003296"/>
    <w:rsid w:val="000035C7"/>
    <w:rsid w:val="00003C03"/>
    <w:rsid w:val="00003D1E"/>
    <w:rsid w:val="00003FA0"/>
    <w:rsid w:val="0000420A"/>
    <w:rsid w:val="0000464D"/>
    <w:rsid w:val="0000471B"/>
    <w:rsid w:val="00004895"/>
    <w:rsid w:val="000048A9"/>
    <w:rsid w:val="00004A92"/>
    <w:rsid w:val="00004B40"/>
    <w:rsid w:val="0000504C"/>
    <w:rsid w:val="00005252"/>
    <w:rsid w:val="000054CC"/>
    <w:rsid w:val="0000553C"/>
    <w:rsid w:val="00005589"/>
    <w:rsid w:val="0000576D"/>
    <w:rsid w:val="000058EA"/>
    <w:rsid w:val="00005A52"/>
    <w:rsid w:val="00005C12"/>
    <w:rsid w:val="00006152"/>
    <w:rsid w:val="000062AC"/>
    <w:rsid w:val="00006577"/>
    <w:rsid w:val="000067E6"/>
    <w:rsid w:val="000068D5"/>
    <w:rsid w:val="000069B3"/>
    <w:rsid w:val="00006BBF"/>
    <w:rsid w:val="00006BD8"/>
    <w:rsid w:val="00006D92"/>
    <w:rsid w:val="00006ECE"/>
    <w:rsid w:val="00006F3F"/>
    <w:rsid w:val="0000736E"/>
    <w:rsid w:val="0000759A"/>
    <w:rsid w:val="00007651"/>
    <w:rsid w:val="00007A17"/>
    <w:rsid w:val="00007AE0"/>
    <w:rsid w:val="00007B8C"/>
    <w:rsid w:val="00007CE2"/>
    <w:rsid w:val="00007E0D"/>
    <w:rsid w:val="00007EBC"/>
    <w:rsid w:val="000100A5"/>
    <w:rsid w:val="00010392"/>
    <w:rsid w:val="0001051C"/>
    <w:rsid w:val="0001057C"/>
    <w:rsid w:val="000105E2"/>
    <w:rsid w:val="00010B04"/>
    <w:rsid w:val="00010D90"/>
    <w:rsid w:val="00011083"/>
    <w:rsid w:val="000112ED"/>
    <w:rsid w:val="000114BB"/>
    <w:rsid w:val="00011540"/>
    <w:rsid w:val="0001169D"/>
    <w:rsid w:val="00011887"/>
    <w:rsid w:val="00011CE4"/>
    <w:rsid w:val="0001204E"/>
    <w:rsid w:val="000122B8"/>
    <w:rsid w:val="00012493"/>
    <w:rsid w:val="000125EA"/>
    <w:rsid w:val="0001270A"/>
    <w:rsid w:val="00012804"/>
    <w:rsid w:val="00012846"/>
    <w:rsid w:val="00012A39"/>
    <w:rsid w:val="00012C45"/>
    <w:rsid w:val="00012CF2"/>
    <w:rsid w:val="00012EDA"/>
    <w:rsid w:val="00013024"/>
    <w:rsid w:val="000130A7"/>
    <w:rsid w:val="0001313B"/>
    <w:rsid w:val="0001322E"/>
    <w:rsid w:val="00013366"/>
    <w:rsid w:val="000134FC"/>
    <w:rsid w:val="00013501"/>
    <w:rsid w:val="00013575"/>
    <w:rsid w:val="0001375A"/>
    <w:rsid w:val="00013D33"/>
    <w:rsid w:val="0001402E"/>
    <w:rsid w:val="000142A5"/>
    <w:rsid w:val="00014468"/>
    <w:rsid w:val="00014489"/>
    <w:rsid w:val="00014629"/>
    <w:rsid w:val="0001467C"/>
    <w:rsid w:val="00014C7F"/>
    <w:rsid w:val="00014CAE"/>
    <w:rsid w:val="00014FA9"/>
    <w:rsid w:val="0001515A"/>
    <w:rsid w:val="000151C9"/>
    <w:rsid w:val="00015244"/>
    <w:rsid w:val="000152C9"/>
    <w:rsid w:val="00015506"/>
    <w:rsid w:val="00015766"/>
    <w:rsid w:val="000157FB"/>
    <w:rsid w:val="0001621C"/>
    <w:rsid w:val="000162FA"/>
    <w:rsid w:val="00016548"/>
    <w:rsid w:val="00016698"/>
    <w:rsid w:val="00016880"/>
    <w:rsid w:val="00016891"/>
    <w:rsid w:val="00016BF6"/>
    <w:rsid w:val="00016E5A"/>
    <w:rsid w:val="00017070"/>
    <w:rsid w:val="000176CB"/>
    <w:rsid w:val="00017879"/>
    <w:rsid w:val="00017973"/>
    <w:rsid w:val="00017B36"/>
    <w:rsid w:val="00017FD0"/>
    <w:rsid w:val="00019BE5"/>
    <w:rsid w:val="00020338"/>
    <w:rsid w:val="00020616"/>
    <w:rsid w:val="00020705"/>
    <w:rsid w:val="0002090C"/>
    <w:rsid w:val="00020943"/>
    <w:rsid w:val="00020951"/>
    <w:rsid w:val="0002097F"/>
    <w:rsid w:val="00020AB6"/>
    <w:rsid w:val="00020AD4"/>
    <w:rsid w:val="00020C89"/>
    <w:rsid w:val="00020E36"/>
    <w:rsid w:val="000210F7"/>
    <w:rsid w:val="000211A9"/>
    <w:rsid w:val="000211F4"/>
    <w:rsid w:val="00021268"/>
    <w:rsid w:val="00021330"/>
    <w:rsid w:val="000214E1"/>
    <w:rsid w:val="000215D0"/>
    <w:rsid w:val="000217E5"/>
    <w:rsid w:val="0002180C"/>
    <w:rsid w:val="0002195D"/>
    <w:rsid w:val="00021976"/>
    <w:rsid w:val="00021C2D"/>
    <w:rsid w:val="00021E76"/>
    <w:rsid w:val="00022163"/>
    <w:rsid w:val="00022216"/>
    <w:rsid w:val="000224CB"/>
    <w:rsid w:val="0002254D"/>
    <w:rsid w:val="000227F0"/>
    <w:rsid w:val="00022C40"/>
    <w:rsid w:val="00023080"/>
    <w:rsid w:val="0002312C"/>
    <w:rsid w:val="000231D2"/>
    <w:rsid w:val="00023B85"/>
    <w:rsid w:val="00023CCD"/>
    <w:rsid w:val="00023DED"/>
    <w:rsid w:val="00023F27"/>
    <w:rsid w:val="00023FB1"/>
    <w:rsid w:val="0002405B"/>
    <w:rsid w:val="00024147"/>
    <w:rsid w:val="0002453E"/>
    <w:rsid w:val="0002455C"/>
    <w:rsid w:val="0002466A"/>
    <w:rsid w:val="00024FF3"/>
    <w:rsid w:val="0002536B"/>
    <w:rsid w:val="00025491"/>
    <w:rsid w:val="000256CB"/>
    <w:rsid w:val="00025F50"/>
    <w:rsid w:val="000260D2"/>
    <w:rsid w:val="00026786"/>
    <w:rsid w:val="000268F1"/>
    <w:rsid w:val="00026ADA"/>
    <w:rsid w:val="00026C80"/>
    <w:rsid w:val="00026CE9"/>
    <w:rsid w:val="00026ED7"/>
    <w:rsid w:val="00026F11"/>
    <w:rsid w:val="000271AF"/>
    <w:rsid w:val="00027558"/>
    <w:rsid w:val="00027936"/>
    <w:rsid w:val="00027FB3"/>
    <w:rsid w:val="000301B4"/>
    <w:rsid w:val="000301CE"/>
    <w:rsid w:val="00030281"/>
    <w:rsid w:val="0003054E"/>
    <w:rsid w:val="00030827"/>
    <w:rsid w:val="00030B9E"/>
    <w:rsid w:val="00030CAD"/>
    <w:rsid w:val="00030DD5"/>
    <w:rsid w:val="00030FB9"/>
    <w:rsid w:val="0003122A"/>
    <w:rsid w:val="000312E3"/>
    <w:rsid w:val="00031592"/>
    <w:rsid w:val="000317F5"/>
    <w:rsid w:val="0003190D"/>
    <w:rsid w:val="00031A44"/>
    <w:rsid w:val="00031BC0"/>
    <w:rsid w:val="00031BD6"/>
    <w:rsid w:val="00031CE4"/>
    <w:rsid w:val="00031CF8"/>
    <w:rsid w:val="00031DC4"/>
    <w:rsid w:val="00031EA9"/>
    <w:rsid w:val="00031EED"/>
    <w:rsid w:val="00031EF8"/>
    <w:rsid w:val="00031F54"/>
    <w:rsid w:val="00031FCC"/>
    <w:rsid w:val="00031FEE"/>
    <w:rsid w:val="000326F1"/>
    <w:rsid w:val="000328AD"/>
    <w:rsid w:val="00032A8A"/>
    <w:rsid w:val="00032B62"/>
    <w:rsid w:val="00032BAA"/>
    <w:rsid w:val="00032BD2"/>
    <w:rsid w:val="00032E3E"/>
    <w:rsid w:val="000331CC"/>
    <w:rsid w:val="000333D7"/>
    <w:rsid w:val="000336BD"/>
    <w:rsid w:val="0003371C"/>
    <w:rsid w:val="000337EC"/>
    <w:rsid w:val="00033804"/>
    <w:rsid w:val="000338CD"/>
    <w:rsid w:val="00033AED"/>
    <w:rsid w:val="00033B1B"/>
    <w:rsid w:val="00033C4D"/>
    <w:rsid w:val="00033D5A"/>
    <w:rsid w:val="00034256"/>
    <w:rsid w:val="0003427E"/>
    <w:rsid w:val="00034CBF"/>
    <w:rsid w:val="00034D66"/>
    <w:rsid w:val="0003594D"/>
    <w:rsid w:val="000359EE"/>
    <w:rsid w:val="00035B86"/>
    <w:rsid w:val="00035C27"/>
    <w:rsid w:val="00035DED"/>
    <w:rsid w:val="00035E64"/>
    <w:rsid w:val="0003612E"/>
    <w:rsid w:val="000361A9"/>
    <w:rsid w:val="000362CA"/>
    <w:rsid w:val="000364E4"/>
    <w:rsid w:val="000365C2"/>
    <w:rsid w:val="00036733"/>
    <w:rsid w:val="00036873"/>
    <w:rsid w:val="00036A10"/>
    <w:rsid w:val="00036A40"/>
    <w:rsid w:val="00036B81"/>
    <w:rsid w:val="00036C02"/>
    <w:rsid w:val="00036CEB"/>
    <w:rsid w:val="00036DF0"/>
    <w:rsid w:val="000371C5"/>
    <w:rsid w:val="000372C9"/>
    <w:rsid w:val="0003752D"/>
    <w:rsid w:val="0003765F"/>
    <w:rsid w:val="000376DB"/>
    <w:rsid w:val="00037790"/>
    <w:rsid w:val="00037BED"/>
    <w:rsid w:val="00037D8C"/>
    <w:rsid w:val="00037FAD"/>
    <w:rsid w:val="0004000D"/>
    <w:rsid w:val="00040574"/>
    <w:rsid w:val="00040733"/>
    <w:rsid w:val="00040921"/>
    <w:rsid w:val="00040954"/>
    <w:rsid w:val="00040E62"/>
    <w:rsid w:val="00041384"/>
    <w:rsid w:val="000413FA"/>
    <w:rsid w:val="00041440"/>
    <w:rsid w:val="00041461"/>
    <w:rsid w:val="000416CA"/>
    <w:rsid w:val="00041910"/>
    <w:rsid w:val="00041920"/>
    <w:rsid w:val="00041DE3"/>
    <w:rsid w:val="0004232A"/>
    <w:rsid w:val="00042A76"/>
    <w:rsid w:val="00042D80"/>
    <w:rsid w:val="00042E57"/>
    <w:rsid w:val="00043008"/>
    <w:rsid w:val="0004322C"/>
    <w:rsid w:val="000432AB"/>
    <w:rsid w:val="000434C4"/>
    <w:rsid w:val="00043550"/>
    <w:rsid w:val="000435AC"/>
    <w:rsid w:val="000436C9"/>
    <w:rsid w:val="0004390F"/>
    <w:rsid w:val="000439D4"/>
    <w:rsid w:val="00043BB7"/>
    <w:rsid w:val="00043C65"/>
    <w:rsid w:val="00043F08"/>
    <w:rsid w:val="00044076"/>
    <w:rsid w:val="0004446E"/>
    <w:rsid w:val="00044802"/>
    <w:rsid w:val="00044808"/>
    <w:rsid w:val="000449CB"/>
    <w:rsid w:val="00044A1D"/>
    <w:rsid w:val="00044AEC"/>
    <w:rsid w:val="00044ED0"/>
    <w:rsid w:val="000453AB"/>
    <w:rsid w:val="00045882"/>
    <w:rsid w:val="00045EE5"/>
    <w:rsid w:val="00046094"/>
    <w:rsid w:val="00046281"/>
    <w:rsid w:val="000462C5"/>
    <w:rsid w:val="000463BD"/>
    <w:rsid w:val="00046405"/>
    <w:rsid w:val="0004646A"/>
    <w:rsid w:val="00046706"/>
    <w:rsid w:val="000467FA"/>
    <w:rsid w:val="0004695C"/>
    <w:rsid w:val="000469D0"/>
    <w:rsid w:val="00046BB5"/>
    <w:rsid w:val="00046BF8"/>
    <w:rsid w:val="00046C89"/>
    <w:rsid w:val="00046DCD"/>
    <w:rsid w:val="00046DDC"/>
    <w:rsid w:val="00046EC3"/>
    <w:rsid w:val="00047091"/>
    <w:rsid w:val="000470EB"/>
    <w:rsid w:val="00047162"/>
    <w:rsid w:val="00047304"/>
    <w:rsid w:val="000475E3"/>
    <w:rsid w:val="00047798"/>
    <w:rsid w:val="00047853"/>
    <w:rsid w:val="0004786A"/>
    <w:rsid w:val="000478A5"/>
    <w:rsid w:val="000479F1"/>
    <w:rsid w:val="00047B5A"/>
    <w:rsid w:val="000500CD"/>
    <w:rsid w:val="000501E6"/>
    <w:rsid w:val="00050336"/>
    <w:rsid w:val="00050595"/>
    <w:rsid w:val="000506C1"/>
    <w:rsid w:val="00050B6D"/>
    <w:rsid w:val="00050C98"/>
    <w:rsid w:val="00050EB2"/>
    <w:rsid w:val="0005116E"/>
    <w:rsid w:val="00051550"/>
    <w:rsid w:val="00051564"/>
    <w:rsid w:val="0005190C"/>
    <w:rsid w:val="00051A49"/>
    <w:rsid w:val="00052408"/>
    <w:rsid w:val="000526CE"/>
    <w:rsid w:val="00052917"/>
    <w:rsid w:val="00052BCE"/>
    <w:rsid w:val="00053028"/>
    <w:rsid w:val="00053063"/>
    <w:rsid w:val="0005321F"/>
    <w:rsid w:val="00053504"/>
    <w:rsid w:val="00053828"/>
    <w:rsid w:val="00053841"/>
    <w:rsid w:val="0005388A"/>
    <w:rsid w:val="0005389C"/>
    <w:rsid w:val="000538CB"/>
    <w:rsid w:val="00053B35"/>
    <w:rsid w:val="00053D30"/>
    <w:rsid w:val="00054046"/>
    <w:rsid w:val="000540F0"/>
    <w:rsid w:val="000542D8"/>
    <w:rsid w:val="00054337"/>
    <w:rsid w:val="0005434A"/>
    <w:rsid w:val="00054368"/>
    <w:rsid w:val="000543FC"/>
    <w:rsid w:val="0005453A"/>
    <w:rsid w:val="000548E0"/>
    <w:rsid w:val="00054B5B"/>
    <w:rsid w:val="00054D55"/>
    <w:rsid w:val="00054DC9"/>
    <w:rsid w:val="000551CD"/>
    <w:rsid w:val="00055243"/>
    <w:rsid w:val="00055277"/>
    <w:rsid w:val="00055507"/>
    <w:rsid w:val="00055535"/>
    <w:rsid w:val="000555A5"/>
    <w:rsid w:val="000555BC"/>
    <w:rsid w:val="00055819"/>
    <w:rsid w:val="000558B3"/>
    <w:rsid w:val="00055B69"/>
    <w:rsid w:val="00055C89"/>
    <w:rsid w:val="00055DF7"/>
    <w:rsid w:val="00055EBB"/>
    <w:rsid w:val="000560CE"/>
    <w:rsid w:val="0005666A"/>
    <w:rsid w:val="00056938"/>
    <w:rsid w:val="00056D73"/>
    <w:rsid w:val="00056FB6"/>
    <w:rsid w:val="00057017"/>
    <w:rsid w:val="0005752D"/>
    <w:rsid w:val="000576D7"/>
    <w:rsid w:val="000577C2"/>
    <w:rsid w:val="0005797E"/>
    <w:rsid w:val="00057A82"/>
    <w:rsid w:val="00057B3A"/>
    <w:rsid w:val="00057CB3"/>
    <w:rsid w:val="00058C61"/>
    <w:rsid w:val="000602C7"/>
    <w:rsid w:val="00060324"/>
    <w:rsid w:val="0006056A"/>
    <w:rsid w:val="00060718"/>
    <w:rsid w:val="00060FF9"/>
    <w:rsid w:val="000615A5"/>
    <w:rsid w:val="00061618"/>
    <w:rsid w:val="00061C66"/>
    <w:rsid w:val="00061DBA"/>
    <w:rsid w:val="00061E36"/>
    <w:rsid w:val="00061F77"/>
    <w:rsid w:val="00061FF1"/>
    <w:rsid w:val="00062024"/>
    <w:rsid w:val="00062060"/>
    <w:rsid w:val="0006217B"/>
    <w:rsid w:val="00062557"/>
    <w:rsid w:val="0006272B"/>
    <w:rsid w:val="0006281C"/>
    <w:rsid w:val="00062A1B"/>
    <w:rsid w:val="00062A6E"/>
    <w:rsid w:val="0006321C"/>
    <w:rsid w:val="00063299"/>
    <w:rsid w:val="000632AE"/>
    <w:rsid w:val="00063787"/>
    <w:rsid w:val="00063857"/>
    <w:rsid w:val="0006398D"/>
    <w:rsid w:val="00063A7B"/>
    <w:rsid w:val="00063BDF"/>
    <w:rsid w:val="00063F13"/>
    <w:rsid w:val="000644D4"/>
    <w:rsid w:val="000645E1"/>
    <w:rsid w:val="0006486C"/>
    <w:rsid w:val="00064C93"/>
    <w:rsid w:val="0006505B"/>
    <w:rsid w:val="0006510E"/>
    <w:rsid w:val="0006514A"/>
    <w:rsid w:val="000652CD"/>
    <w:rsid w:val="000657EC"/>
    <w:rsid w:val="00065E96"/>
    <w:rsid w:val="00065F53"/>
    <w:rsid w:val="00066708"/>
    <w:rsid w:val="00066768"/>
    <w:rsid w:val="00066AE7"/>
    <w:rsid w:val="00066D91"/>
    <w:rsid w:val="000670E7"/>
    <w:rsid w:val="00067213"/>
    <w:rsid w:val="0006738D"/>
    <w:rsid w:val="000675CF"/>
    <w:rsid w:val="0006770A"/>
    <w:rsid w:val="000700CF"/>
    <w:rsid w:val="0007056E"/>
    <w:rsid w:val="0007088C"/>
    <w:rsid w:val="000708AA"/>
    <w:rsid w:val="0007097D"/>
    <w:rsid w:val="000709EB"/>
    <w:rsid w:val="00070C08"/>
    <w:rsid w:val="000710FE"/>
    <w:rsid w:val="0007117F"/>
    <w:rsid w:val="000715B8"/>
    <w:rsid w:val="000718FE"/>
    <w:rsid w:val="00071BE5"/>
    <w:rsid w:val="00072049"/>
    <w:rsid w:val="000720EF"/>
    <w:rsid w:val="00072122"/>
    <w:rsid w:val="000725CC"/>
    <w:rsid w:val="0007281B"/>
    <w:rsid w:val="000728C4"/>
    <w:rsid w:val="00072D5F"/>
    <w:rsid w:val="00072D81"/>
    <w:rsid w:val="00072E8B"/>
    <w:rsid w:val="00072ED4"/>
    <w:rsid w:val="0007304A"/>
    <w:rsid w:val="0007304D"/>
    <w:rsid w:val="000730FF"/>
    <w:rsid w:val="0007321A"/>
    <w:rsid w:val="00073498"/>
    <w:rsid w:val="00073544"/>
    <w:rsid w:val="00073749"/>
    <w:rsid w:val="00073A22"/>
    <w:rsid w:val="00073BD7"/>
    <w:rsid w:val="00073C42"/>
    <w:rsid w:val="00073CF5"/>
    <w:rsid w:val="00074205"/>
    <w:rsid w:val="0007427A"/>
    <w:rsid w:val="00074768"/>
    <w:rsid w:val="00074B99"/>
    <w:rsid w:val="00074C2F"/>
    <w:rsid w:val="00074CAF"/>
    <w:rsid w:val="00074DB3"/>
    <w:rsid w:val="0007509C"/>
    <w:rsid w:val="00075372"/>
    <w:rsid w:val="00075428"/>
    <w:rsid w:val="0007566A"/>
    <w:rsid w:val="00075B82"/>
    <w:rsid w:val="00075CC3"/>
    <w:rsid w:val="000761EB"/>
    <w:rsid w:val="000764A6"/>
    <w:rsid w:val="000765EB"/>
    <w:rsid w:val="000767B5"/>
    <w:rsid w:val="00076D8A"/>
    <w:rsid w:val="00076E37"/>
    <w:rsid w:val="00076E80"/>
    <w:rsid w:val="00076F40"/>
    <w:rsid w:val="00077668"/>
    <w:rsid w:val="000777F9"/>
    <w:rsid w:val="00077943"/>
    <w:rsid w:val="00077D00"/>
    <w:rsid w:val="00077DA7"/>
    <w:rsid w:val="000800B7"/>
    <w:rsid w:val="000801A0"/>
    <w:rsid w:val="000801FE"/>
    <w:rsid w:val="000802E2"/>
    <w:rsid w:val="0008057F"/>
    <w:rsid w:val="000807FD"/>
    <w:rsid w:val="0008089A"/>
    <w:rsid w:val="000809C4"/>
    <w:rsid w:val="00080B9F"/>
    <w:rsid w:val="00080D39"/>
    <w:rsid w:val="00080DF3"/>
    <w:rsid w:val="00081172"/>
    <w:rsid w:val="0008124F"/>
    <w:rsid w:val="000814BA"/>
    <w:rsid w:val="00081D1A"/>
    <w:rsid w:val="0008228C"/>
    <w:rsid w:val="00082CC9"/>
    <w:rsid w:val="00082DD5"/>
    <w:rsid w:val="00082EC5"/>
    <w:rsid w:val="0008310B"/>
    <w:rsid w:val="0008333C"/>
    <w:rsid w:val="00083628"/>
    <w:rsid w:val="00083894"/>
    <w:rsid w:val="00084133"/>
    <w:rsid w:val="0008438B"/>
    <w:rsid w:val="00084482"/>
    <w:rsid w:val="00084929"/>
    <w:rsid w:val="00084D2C"/>
    <w:rsid w:val="000851CB"/>
    <w:rsid w:val="0008522C"/>
    <w:rsid w:val="00085341"/>
    <w:rsid w:val="00085B64"/>
    <w:rsid w:val="00085C64"/>
    <w:rsid w:val="00085C69"/>
    <w:rsid w:val="00085E19"/>
    <w:rsid w:val="00085E92"/>
    <w:rsid w:val="00085EBE"/>
    <w:rsid w:val="00085ECE"/>
    <w:rsid w:val="00085ED5"/>
    <w:rsid w:val="00086001"/>
    <w:rsid w:val="00086179"/>
    <w:rsid w:val="000864A1"/>
    <w:rsid w:val="0008687B"/>
    <w:rsid w:val="00086BA5"/>
    <w:rsid w:val="00087146"/>
    <w:rsid w:val="0008727B"/>
    <w:rsid w:val="000872DF"/>
    <w:rsid w:val="00087863"/>
    <w:rsid w:val="00087BEC"/>
    <w:rsid w:val="00087F28"/>
    <w:rsid w:val="00087F9E"/>
    <w:rsid w:val="00090105"/>
    <w:rsid w:val="00090325"/>
    <w:rsid w:val="00090435"/>
    <w:rsid w:val="00090576"/>
    <w:rsid w:val="00090674"/>
    <w:rsid w:val="00090A59"/>
    <w:rsid w:val="00090CCE"/>
    <w:rsid w:val="00090F55"/>
    <w:rsid w:val="00090FC7"/>
    <w:rsid w:val="00091133"/>
    <w:rsid w:val="0009116D"/>
    <w:rsid w:val="0009134D"/>
    <w:rsid w:val="00091353"/>
    <w:rsid w:val="0009142D"/>
    <w:rsid w:val="00091537"/>
    <w:rsid w:val="00091683"/>
    <w:rsid w:val="00091752"/>
    <w:rsid w:val="00091994"/>
    <w:rsid w:val="00091AAB"/>
    <w:rsid w:val="00091BAE"/>
    <w:rsid w:val="00091BD7"/>
    <w:rsid w:val="000921CA"/>
    <w:rsid w:val="000922E8"/>
    <w:rsid w:val="00092C5E"/>
    <w:rsid w:val="00092E66"/>
    <w:rsid w:val="000932B6"/>
    <w:rsid w:val="00093367"/>
    <w:rsid w:val="000933A3"/>
    <w:rsid w:val="000936FA"/>
    <w:rsid w:val="00093737"/>
    <w:rsid w:val="00093E4A"/>
    <w:rsid w:val="00093E4D"/>
    <w:rsid w:val="00093E6F"/>
    <w:rsid w:val="00094B94"/>
    <w:rsid w:val="00094E6B"/>
    <w:rsid w:val="00094E6E"/>
    <w:rsid w:val="00095197"/>
    <w:rsid w:val="00095311"/>
    <w:rsid w:val="00095465"/>
    <w:rsid w:val="000954BE"/>
    <w:rsid w:val="00095608"/>
    <w:rsid w:val="00095885"/>
    <w:rsid w:val="00095AFD"/>
    <w:rsid w:val="00095FA0"/>
    <w:rsid w:val="000960A1"/>
    <w:rsid w:val="000961FC"/>
    <w:rsid w:val="0009638F"/>
    <w:rsid w:val="0009658A"/>
    <w:rsid w:val="00096852"/>
    <w:rsid w:val="00096AEF"/>
    <w:rsid w:val="00096B94"/>
    <w:rsid w:val="00096BF3"/>
    <w:rsid w:val="00096E74"/>
    <w:rsid w:val="00096E8A"/>
    <w:rsid w:val="000974B4"/>
    <w:rsid w:val="00097591"/>
    <w:rsid w:val="0009761F"/>
    <w:rsid w:val="000977B2"/>
    <w:rsid w:val="0009785E"/>
    <w:rsid w:val="00097BC2"/>
    <w:rsid w:val="00097C14"/>
    <w:rsid w:val="00097D33"/>
    <w:rsid w:val="00097EB5"/>
    <w:rsid w:val="00097F12"/>
    <w:rsid w:val="000A0159"/>
    <w:rsid w:val="000A037F"/>
    <w:rsid w:val="000A0A2B"/>
    <w:rsid w:val="000A0CAF"/>
    <w:rsid w:val="000A0F87"/>
    <w:rsid w:val="000A1042"/>
    <w:rsid w:val="000A1069"/>
    <w:rsid w:val="000A10DF"/>
    <w:rsid w:val="000A116C"/>
    <w:rsid w:val="000A1572"/>
    <w:rsid w:val="000A164B"/>
    <w:rsid w:val="000A16A2"/>
    <w:rsid w:val="000A17DA"/>
    <w:rsid w:val="000A17E5"/>
    <w:rsid w:val="000A18D8"/>
    <w:rsid w:val="000A19AF"/>
    <w:rsid w:val="000A1B74"/>
    <w:rsid w:val="000A1B81"/>
    <w:rsid w:val="000A1C9D"/>
    <w:rsid w:val="000A1DD0"/>
    <w:rsid w:val="000A1DFE"/>
    <w:rsid w:val="000A1E29"/>
    <w:rsid w:val="000A1E6A"/>
    <w:rsid w:val="000A2091"/>
    <w:rsid w:val="000A2108"/>
    <w:rsid w:val="000A21ED"/>
    <w:rsid w:val="000A2FDE"/>
    <w:rsid w:val="000A3240"/>
    <w:rsid w:val="000A32B0"/>
    <w:rsid w:val="000A3329"/>
    <w:rsid w:val="000A339D"/>
    <w:rsid w:val="000A33A5"/>
    <w:rsid w:val="000A33F4"/>
    <w:rsid w:val="000A3A54"/>
    <w:rsid w:val="000A3BE3"/>
    <w:rsid w:val="000A3CDA"/>
    <w:rsid w:val="000A3E0F"/>
    <w:rsid w:val="000A42A9"/>
    <w:rsid w:val="000A42F7"/>
    <w:rsid w:val="000A4342"/>
    <w:rsid w:val="000A4530"/>
    <w:rsid w:val="000A4781"/>
    <w:rsid w:val="000A48A0"/>
    <w:rsid w:val="000A4910"/>
    <w:rsid w:val="000A4E4B"/>
    <w:rsid w:val="000A4E74"/>
    <w:rsid w:val="000A523A"/>
    <w:rsid w:val="000A526D"/>
    <w:rsid w:val="000A5501"/>
    <w:rsid w:val="000A5533"/>
    <w:rsid w:val="000A55C8"/>
    <w:rsid w:val="000A5722"/>
    <w:rsid w:val="000A5883"/>
    <w:rsid w:val="000A5F29"/>
    <w:rsid w:val="000A5FD1"/>
    <w:rsid w:val="000A6299"/>
    <w:rsid w:val="000A63C2"/>
    <w:rsid w:val="000A6436"/>
    <w:rsid w:val="000A65E5"/>
    <w:rsid w:val="000A6642"/>
    <w:rsid w:val="000A6902"/>
    <w:rsid w:val="000A69C1"/>
    <w:rsid w:val="000A69E3"/>
    <w:rsid w:val="000A6D7E"/>
    <w:rsid w:val="000A6E71"/>
    <w:rsid w:val="000A717C"/>
    <w:rsid w:val="000A73F4"/>
    <w:rsid w:val="000A755B"/>
    <w:rsid w:val="000A7DCB"/>
    <w:rsid w:val="000A7F6E"/>
    <w:rsid w:val="000B0C3E"/>
    <w:rsid w:val="000B0FA8"/>
    <w:rsid w:val="000B14D5"/>
    <w:rsid w:val="000B1622"/>
    <w:rsid w:val="000B1664"/>
    <w:rsid w:val="000B1F2A"/>
    <w:rsid w:val="000B1F69"/>
    <w:rsid w:val="000B1FEF"/>
    <w:rsid w:val="000B1FFA"/>
    <w:rsid w:val="000B2170"/>
    <w:rsid w:val="000B2336"/>
    <w:rsid w:val="000B2888"/>
    <w:rsid w:val="000B2B69"/>
    <w:rsid w:val="000B2EFA"/>
    <w:rsid w:val="000B3366"/>
    <w:rsid w:val="000B367E"/>
    <w:rsid w:val="000B3791"/>
    <w:rsid w:val="000B37C2"/>
    <w:rsid w:val="000B39CB"/>
    <w:rsid w:val="000B3D95"/>
    <w:rsid w:val="000B410C"/>
    <w:rsid w:val="000B4198"/>
    <w:rsid w:val="000B47F3"/>
    <w:rsid w:val="000B510C"/>
    <w:rsid w:val="000B534B"/>
    <w:rsid w:val="000B5414"/>
    <w:rsid w:val="000B541C"/>
    <w:rsid w:val="000B5598"/>
    <w:rsid w:val="000B5611"/>
    <w:rsid w:val="000B58C8"/>
    <w:rsid w:val="000B5E4D"/>
    <w:rsid w:val="000B5F05"/>
    <w:rsid w:val="000B5F15"/>
    <w:rsid w:val="000B6212"/>
    <w:rsid w:val="000B64E5"/>
    <w:rsid w:val="000B6556"/>
    <w:rsid w:val="000B66FB"/>
    <w:rsid w:val="000B6772"/>
    <w:rsid w:val="000B6B0D"/>
    <w:rsid w:val="000B6BFB"/>
    <w:rsid w:val="000B6E7B"/>
    <w:rsid w:val="000B72D4"/>
    <w:rsid w:val="000B743C"/>
    <w:rsid w:val="000B74EA"/>
    <w:rsid w:val="000B76D7"/>
    <w:rsid w:val="000B7B41"/>
    <w:rsid w:val="000B7C13"/>
    <w:rsid w:val="000B7FCB"/>
    <w:rsid w:val="000C01C7"/>
    <w:rsid w:val="000C0402"/>
    <w:rsid w:val="000C098A"/>
    <w:rsid w:val="000C0CA6"/>
    <w:rsid w:val="000C0E3D"/>
    <w:rsid w:val="000C0EB4"/>
    <w:rsid w:val="000C10A5"/>
    <w:rsid w:val="000C15FE"/>
    <w:rsid w:val="000C185A"/>
    <w:rsid w:val="000C1F8A"/>
    <w:rsid w:val="000C227B"/>
    <w:rsid w:val="000C288B"/>
    <w:rsid w:val="000C2ABD"/>
    <w:rsid w:val="000C2BC8"/>
    <w:rsid w:val="000C2E5F"/>
    <w:rsid w:val="000C2E8C"/>
    <w:rsid w:val="000C2F93"/>
    <w:rsid w:val="000C30A8"/>
    <w:rsid w:val="000C3211"/>
    <w:rsid w:val="000C32BB"/>
    <w:rsid w:val="000C33AE"/>
    <w:rsid w:val="000C341D"/>
    <w:rsid w:val="000C34C2"/>
    <w:rsid w:val="000C3632"/>
    <w:rsid w:val="000C3740"/>
    <w:rsid w:val="000C37FA"/>
    <w:rsid w:val="000C3858"/>
    <w:rsid w:val="000C398D"/>
    <w:rsid w:val="000C3F14"/>
    <w:rsid w:val="000C4434"/>
    <w:rsid w:val="000C44E7"/>
    <w:rsid w:val="000C4931"/>
    <w:rsid w:val="000C499A"/>
    <w:rsid w:val="000C4C5C"/>
    <w:rsid w:val="000C4D69"/>
    <w:rsid w:val="000C4F36"/>
    <w:rsid w:val="000C50A2"/>
    <w:rsid w:val="000C510D"/>
    <w:rsid w:val="000C53CB"/>
    <w:rsid w:val="000C55C6"/>
    <w:rsid w:val="000C55FC"/>
    <w:rsid w:val="000C5AED"/>
    <w:rsid w:val="000C5EAC"/>
    <w:rsid w:val="000C5ED1"/>
    <w:rsid w:val="000C60DB"/>
    <w:rsid w:val="000C61E3"/>
    <w:rsid w:val="000C62D9"/>
    <w:rsid w:val="000C6453"/>
    <w:rsid w:val="000C6469"/>
    <w:rsid w:val="000C65FE"/>
    <w:rsid w:val="000C6672"/>
    <w:rsid w:val="000C6759"/>
    <w:rsid w:val="000C688C"/>
    <w:rsid w:val="000C68FC"/>
    <w:rsid w:val="000C69A0"/>
    <w:rsid w:val="000C6B86"/>
    <w:rsid w:val="000C7171"/>
    <w:rsid w:val="000C72BF"/>
    <w:rsid w:val="000C7663"/>
    <w:rsid w:val="000C7C0E"/>
    <w:rsid w:val="000C7E5B"/>
    <w:rsid w:val="000D0160"/>
    <w:rsid w:val="000D0281"/>
    <w:rsid w:val="000D02E0"/>
    <w:rsid w:val="000D0401"/>
    <w:rsid w:val="000D0680"/>
    <w:rsid w:val="000D06BC"/>
    <w:rsid w:val="000D0DC6"/>
    <w:rsid w:val="000D0DFD"/>
    <w:rsid w:val="000D0E21"/>
    <w:rsid w:val="000D16BB"/>
    <w:rsid w:val="000D1AF9"/>
    <w:rsid w:val="000D1C1A"/>
    <w:rsid w:val="000D1EE2"/>
    <w:rsid w:val="000D1F0E"/>
    <w:rsid w:val="000D2458"/>
    <w:rsid w:val="000D269B"/>
    <w:rsid w:val="000D2759"/>
    <w:rsid w:val="000D2905"/>
    <w:rsid w:val="000D29F4"/>
    <w:rsid w:val="000D31C3"/>
    <w:rsid w:val="000D344A"/>
    <w:rsid w:val="000D34FE"/>
    <w:rsid w:val="000D36F8"/>
    <w:rsid w:val="000D3CB9"/>
    <w:rsid w:val="000D3F6F"/>
    <w:rsid w:val="000D3FBF"/>
    <w:rsid w:val="000D450F"/>
    <w:rsid w:val="000D4517"/>
    <w:rsid w:val="000D46AB"/>
    <w:rsid w:val="000D4BB5"/>
    <w:rsid w:val="000D4D9D"/>
    <w:rsid w:val="000D4EE7"/>
    <w:rsid w:val="000D4EF3"/>
    <w:rsid w:val="000D4FB8"/>
    <w:rsid w:val="000D5053"/>
    <w:rsid w:val="000D59AC"/>
    <w:rsid w:val="000D5F0B"/>
    <w:rsid w:val="000D6051"/>
    <w:rsid w:val="000D6067"/>
    <w:rsid w:val="000D6101"/>
    <w:rsid w:val="000D6257"/>
    <w:rsid w:val="000D6327"/>
    <w:rsid w:val="000D63C4"/>
    <w:rsid w:val="000D66F1"/>
    <w:rsid w:val="000D6733"/>
    <w:rsid w:val="000D6D85"/>
    <w:rsid w:val="000D7004"/>
    <w:rsid w:val="000D7028"/>
    <w:rsid w:val="000D7046"/>
    <w:rsid w:val="000D72D0"/>
    <w:rsid w:val="000D79B2"/>
    <w:rsid w:val="000D7D43"/>
    <w:rsid w:val="000E0183"/>
    <w:rsid w:val="000E0216"/>
    <w:rsid w:val="000E0959"/>
    <w:rsid w:val="000E0A81"/>
    <w:rsid w:val="000E0B8F"/>
    <w:rsid w:val="000E0F48"/>
    <w:rsid w:val="000E1512"/>
    <w:rsid w:val="000E163B"/>
    <w:rsid w:val="000E1937"/>
    <w:rsid w:val="000E1A05"/>
    <w:rsid w:val="000E1AC8"/>
    <w:rsid w:val="000E2157"/>
    <w:rsid w:val="000E2356"/>
    <w:rsid w:val="000E2805"/>
    <w:rsid w:val="000E2967"/>
    <w:rsid w:val="000E2DBB"/>
    <w:rsid w:val="000E2E40"/>
    <w:rsid w:val="000E308A"/>
    <w:rsid w:val="000E3260"/>
    <w:rsid w:val="000E3269"/>
    <w:rsid w:val="000E34F3"/>
    <w:rsid w:val="000E3622"/>
    <w:rsid w:val="000E365A"/>
    <w:rsid w:val="000E3D8A"/>
    <w:rsid w:val="000E3FCB"/>
    <w:rsid w:val="000E41DB"/>
    <w:rsid w:val="000E4230"/>
    <w:rsid w:val="000E45DB"/>
    <w:rsid w:val="000E484B"/>
    <w:rsid w:val="000E49D7"/>
    <w:rsid w:val="000E4F06"/>
    <w:rsid w:val="000E4FCD"/>
    <w:rsid w:val="000E5120"/>
    <w:rsid w:val="000E531E"/>
    <w:rsid w:val="000E536A"/>
    <w:rsid w:val="000E5447"/>
    <w:rsid w:val="000E568D"/>
    <w:rsid w:val="000E59EA"/>
    <w:rsid w:val="000E5D49"/>
    <w:rsid w:val="000E5ED7"/>
    <w:rsid w:val="000E6030"/>
    <w:rsid w:val="000E63B5"/>
    <w:rsid w:val="000E6466"/>
    <w:rsid w:val="000E6527"/>
    <w:rsid w:val="000E65E3"/>
    <w:rsid w:val="000E6AF1"/>
    <w:rsid w:val="000E6CC1"/>
    <w:rsid w:val="000E6D8D"/>
    <w:rsid w:val="000E6EBC"/>
    <w:rsid w:val="000E75CD"/>
    <w:rsid w:val="000E7837"/>
    <w:rsid w:val="000E7982"/>
    <w:rsid w:val="000E7D3D"/>
    <w:rsid w:val="000E7D64"/>
    <w:rsid w:val="000E7FB7"/>
    <w:rsid w:val="000E7FC3"/>
    <w:rsid w:val="000F0218"/>
    <w:rsid w:val="000F0744"/>
    <w:rsid w:val="000F0813"/>
    <w:rsid w:val="000F0F78"/>
    <w:rsid w:val="000F12C0"/>
    <w:rsid w:val="000F1605"/>
    <w:rsid w:val="000F1B73"/>
    <w:rsid w:val="000F1C9E"/>
    <w:rsid w:val="000F1DD5"/>
    <w:rsid w:val="000F1F74"/>
    <w:rsid w:val="000F1F7B"/>
    <w:rsid w:val="000F21B9"/>
    <w:rsid w:val="000F2396"/>
    <w:rsid w:val="000F24C8"/>
    <w:rsid w:val="000F24DE"/>
    <w:rsid w:val="000F2D9F"/>
    <w:rsid w:val="000F2FF0"/>
    <w:rsid w:val="000F32B7"/>
    <w:rsid w:val="000F35E9"/>
    <w:rsid w:val="000F3D13"/>
    <w:rsid w:val="000F3F1B"/>
    <w:rsid w:val="000F4022"/>
    <w:rsid w:val="000F41E1"/>
    <w:rsid w:val="000F4332"/>
    <w:rsid w:val="000F449C"/>
    <w:rsid w:val="000F479E"/>
    <w:rsid w:val="000F4986"/>
    <w:rsid w:val="000F4DC8"/>
    <w:rsid w:val="000F5341"/>
    <w:rsid w:val="000F5411"/>
    <w:rsid w:val="000F5417"/>
    <w:rsid w:val="000F54A7"/>
    <w:rsid w:val="000F5964"/>
    <w:rsid w:val="000F5966"/>
    <w:rsid w:val="000F5A65"/>
    <w:rsid w:val="000F5AC6"/>
    <w:rsid w:val="000F5B73"/>
    <w:rsid w:val="000F60E9"/>
    <w:rsid w:val="000F624C"/>
    <w:rsid w:val="000F65FA"/>
    <w:rsid w:val="000F667E"/>
    <w:rsid w:val="000F66F2"/>
    <w:rsid w:val="000F68B2"/>
    <w:rsid w:val="000F6A50"/>
    <w:rsid w:val="000F6B34"/>
    <w:rsid w:val="000F6FBC"/>
    <w:rsid w:val="000F73B7"/>
    <w:rsid w:val="000F73DC"/>
    <w:rsid w:val="000F744B"/>
    <w:rsid w:val="000F7472"/>
    <w:rsid w:val="000F7509"/>
    <w:rsid w:val="000F78B3"/>
    <w:rsid w:val="000F78EE"/>
    <w:rsid w:val="000F7A42"/>
    <w:rsid w:val="000F7ECC"/>
    <w:rsid w:val="001000BC"/>
    <w:rsid w:val="001001DC"/>
    <w:rsid w:val="0010028D"/>
    <w:rsid w:val="0010033D"/>
    <w:rsid w:val="00100442"/>
    <w:rsid w:val="00100704"/>
    <w:rsid w:val="00100876"/>
    <w:rsid w:val="00100B28"/>
    <w:rsid w:val="00100BC7"/>
    <w:rsid w:val="00100C70"/>
    <w:rsid w:val="00101011"/>
    <w:rsid w:val="00101198"/>
    <w:rsid w:val="00101364"/>
    <w:rsid w:val="00101382"/>
    <w:rsid w:val="001013D3"/>
    <w:rsid w:val="0010142D"/>
    <w:rsid w:val="0010167A"/>
    <w:rsid w:val="00101763"/>
    <w:rsid w:val="001018D4"/>
    <w:rsid w:val="00101AE3"/>
    <w:rsid w:val="00101BA8"/>
    <w:rsid w:val="00101BC4"/>
    <w:rsid w:val="00101BEB"/>
    <w:rsid w:val="00102091"/>
    <w:rsid w:val="001020D2"/>
    <w:rsid w:val="001020DE"/>
    <w:rsid w:val="00102222"/>
    <w:rsid w:val="001022EF"/>
    <w:rsid w:val="00102347"/>
    <w:rsid w:val="001024A3"/>
    <w:rsid w:val="001025CB"/>
    <w:rsid w:val="001029B8"/>
    <w:rsid w:val="00102C99"/>
    <w:rsid w:val="001034CF"/>
    <w:rsid w:val="00103CA4"/>
    <w:rsid w:val="00103E48"/>
    <w:rsid w:val="00103EA3"/>
    <w:rsid w:val="001040CF"/>
    <w:rsid w:val="0010410F"/>
    <w:rsid w:val="00104219"/>
    <w:rsid w:val="00104873"/>
    <w:rsid w:val="0010496D"/>
    <w:rsid w:val="00104B12"/>
    <w:rsid w:val="00104DC2"/>
    <w:rsid w:val="00104E5F"/>
    <w:rsid w:val="0010513B"/>
    <w:rsid w:val="001052BF"/>
    <w:rsid w:val="0010540C"/>
    <w:rsid w:val="001055AE"/>
    <w:rsid w:val="001055DB"/>
    <w:rsid w:val="0010578A"/>
    <w:rsid w:val="001058A3"/>
    <w:rsid w:val="00105ABF"/>
    <w:rsid w:val="00105BC5"/>
    <w:rsid w:val="00105D47"/>
    <w:rsid w:val="00105D7A"/>
    <w:rsid w:val="0010605F"/>
    <w:rsid w:val="00106272"/>
    <w:rsid w:val="0010667C"/>
    <w:rsid w:val="00106794"/>
    <w:rsid w:val="00106913"/>
    <w:rsid w:val="00106E58"/>
    <w:rsid w:val="00107175"/>
    <w:rsid w:val="0010719D"/>
    <w:rsid w:val="001072F8"/>
    <w:rsid w:val="0010732F"/>
    <w:rsid w:val="00107399"/>
    <w:rsid w:val="00107446"/>
    <w:rsid w:val="00107567"/>
    <w:rsid w:val="001076D3"/>
    <w:rsid w:val="00107905"/>
    <w:rsid w:val="00107913"/>
    <w:rsid w:val="00107B12"/>
    <w:rsid w:val="00107DBA"/>
    <w:rsid w:val="00107EC5"/>
    <w:rsid w:val="001101F3"/>
    <w:rsid w:val="00110323"/>
    <w:rsid w:val="0011060C"/>
    <w:rsid w:val="00110BBF"/>
    <w:rsid w:val="00110DD3"/>
    <w:rsid w:val="00110E1C"/>
    <w:rsid w:val="00110E4F"/>
    <w:rsid w:val="001117BD"/>
    <w:rsid w:val="001118C3"/>
    <w:rsid w:val="00111BAA"/>
    <w:rsid w:val="00111D86"/>
    <w:rsid w:val="00111E50"/>
    <w:rsid w:val="00111E89"/>
    <w:rsid w:val="001123C0"/>
    <w:rsid w:val="0011241F"/>
    <w:rsid w:val="00112901"/>
    <w:rsid w:val="00112AF1"/>
    <w:rsid w:val="00112B2B"/>
    <w:rsid w:val="00112D18"/>
    <w:rsid w:val="00112D5E"/>
    <w:rsid w:val="00112EC6"/>
    <w:rsid w:val="001130DD"/>
    <w:rsid w:val="00113529"/>
    <w:rsid w:val="0011359F"/>
    <w:rsid w:val="00113639"/>
    <w:rsid w:val="00113791"/>
    <w:rsid w:val="001137FD"/>
    <w:rsid w:val="00113801"/>
    <w:rsid w:val="00113B78"/>
    <w:rsid w:val="00113D93"/>
    <w:rsid w:val="00113E10"/>
    <w:rsid w:val="00113E9C"/>
    <w:rsid w:val="00113F94"/>
    <w:rsid w:val="00114394"/>
    <w:rsid w:val="00114608"/>
    <w:rsid w:val="001146B8"/>
    <w:rsid w:val="001146BA"/>
    <w:rsid w:val="00114817"/>
    <w:rsid w:val="0011496F"/>
    <w:rsid w:val="00114E06"/>
    <w:rsid w:val="00114E80"/>
    <w:rsid w:val="00114F72"/>
    <w:rsid w:val="00114FA9"/>
    <w:rsid w:val="001151DF"/>
    <w:rsid w:val="00115561"/>
    <w:rsid w:val="00115852"/>
    <w:rsid w:val="00115886"/>
    <w:rsid w:val="00115CFD"/>
    <w:rsid w:val="001161C1"/>
    <w:rsid w:val="001161C8"/>
    <w:rsid w:val="001161CE"/>
    <w:rsid w:val="0011628F"/>
    <w:rsid w:val="001166D6"/>
    <w:rsid w:val="001169B0"/>
    <w:rsid w:val="00116A64"/>
    <w:rsid w:val="00116D96"/>
    <w:rsid w:val="0011701F"/>
    <w:rsid w:val="00117328"/>
    <w:rsid w:val="00117580"/>
    <w:rsid w:val="00117898"/>
    <w:rsid w:val="00117A50"/>
    <w:rsid w:val="00117F35"/>
    <w:rsid w:val="00120074"/>
    <w:rsid w:val="001202BD"/>
    <w:rsid w:val="00120608"/>
    <w:rsid w:val="00120821"/>
    <w:rsid w:val="00120A56"/>
    <w:rsid w:val="00120C70"/>
    <w:rsid w:val="00121124"/>
    <w:rsid w:val="00121146"/>
    <w:rsid w:val="00121189"/>
    <w:rsid w:val="001215CA"/>
    <w:rsid w:val="00121811"/>
    <w:rsid w:val="00121C26"/>
    <w:rsid w:val="00121DC3"/>
    <w:rsid w:val="00121DF4"/>
    <w:rsid w:val="00122042"/>
    <w:rsid w:val="001221B1"/>
    <w:rsid w:val="0012241F"/>
    <w:rsid w:val="00122574"/>
    <w:rsid w:val="00122634"/>
    <w:rsid w:val="0012264C"/>
    <w:rsid w:val="00122A4E"/>
    <w:rsid w:val="00122B37"/>
    <w:rsid w:val="00122C38"/>
    <w:rsid w:val="00123048"/>
    <w:rsid w:val="001234C1"/>
    <w:rsid w:val="001236D4"/>
    <w:rsid w:val="0012389D"/>
    <w:rsid w:val="0012398F"/>
    <w:rsid w:val="00123B7B"/>
    <w:rsid w:val="00123D11"/>
    <w:rsid w:val="00124095"/>
    <w:rsid w:val="001240C0"/>
    <w:rsid w:val="00124172"/>
    <w:rsid w:val="00124599"/>
    <w:rsid w:val="00124911"/>
    <w:rsid w:val="00124F5C"/>
    <w:rsid w:val="00125008"/>
    <w:rsid w:val="001250A1"/>
    <w:rsid w:val="00125120"/>
    <w:rsid w:val="00125159"/>
    <w:rsid w:val="00125231"/>
    <w:rsid w:val="001252DE"/>
    <w:rsid w:val="0012536A"/>
    <w:rsid w:val="001255BB"/>
    <w:rsid w:val="00125750"/>
    <w:rsid w:val="00125C98"/>
    <w:rsid w:val="00125E18"/>
    <w:rsid w:val="00125E8A"/>
    <w:rsid w:val="00125EC2"/>
    <w:rsid w:val="00125EEA"/>
    <w:rsid w:val="00126576"/>
    <w:rsid w:val="00126629"/>
    <w:rsid w:val="0012676F"/>
    <w:rsid w:val="0012679A"/>
    <w:rsid w:val="00126850"/>
    <w:rsid w:val="00126D50"/>
    <w:rsid w:val="00127922"/>
    <w:rsid w:val="00127DD9"/>
    <w:rsid w:val="00130532"/>
    <w:rsid w:val="0013062A"/>
    <w:rsid w:val="001306D7"/>
    <w:rsid w:val="0013077F"/>
    <w:rsid w:val="00130A29"/>
    <w:rsid w:val="00130D27"/>
    <w:rsid w:val="00130D49"/>
    <w:rsid w:val="00130FB2"/>
    <w:rsid w:val="00131033"/>
    <w:rsid w:val="0013119D"/>
    <w:rsid w:val="00131454"/>
    <w:rsid w:val="00131467"/>
    <w:rsid w:val="00131479"/>
    <w:rsid w:val="00131A61"/>
    <w:rsid w:val="00131C46"/>
    <w:rsid w:val="00131EA3"/>
    <w:rsid w:val="001325F5"/>
    <w:rsid w:val="0013296F"/>
    <w:rsid w:val="00132B50"/>
    <w:rsid w:val="00132B5B"/>
    <w:rsid w:val="00132DD1"/>
    <w:rsid w:val="00132DE7"/>
    <w:rsid w:val="00132EA5"/>
    <w:rsid w:val="00133154"/>
    <w:rsid w:val="0013350E"/>
    <w:rsid w:val="0013371D"/>
    <w:rsid w:val="001337E7"/>
    <w:rsid w:val="001338CD"/>
    <w:rsid w:val="00133BF1"/>
    <w:rsid w:val="00133CFF"/>
    <w:rsid w:val="001340F8"/>
    <w:rsid w:val="001341CC"/>
    <w:rsid w:val="0013463F"/>
    <w:rsid w:val="00134775"/>
    <w:rsid w:val="001347FF"/>
    <w:rsid w:val="0013484C"/>
    <w:rsid w:val="0013484F"/>
    <w:rsid w:val="001348D3"/>
    <w:rsid w:val="00134918"/>
    <w:rsid w:val="00134AC2"/>
    <w:rsid w:val="00134B55"/>
    <w:rsid w:val="00134BD3"/>
    <w:rsid w:val="00134E63"/>
    <w:rsid w:val="001350F7"/>
    <w:rsid w:val="001353D5"/>
    <w:rsid w:val="00135531"/>
    <w:rsid w:val="00135C33"/>
    <w:rsid w:val="00135D5B"/>
    <w:rsid w:val="00135F92"/>
    <w:rsid w:val="0013632C"/>
    <w:rsid w:val="001363FE"/>
    <w:rsid w:val="0013655F"/>
    <w:rsid w:val="00136932"/>
    <w:rsid w:val="0013697A"/>
    <w:rsid w:val="00136A15"/>
    <w:rsid w:val="00136BC0"/>
    <w:rsid w:val="00137080"/>
    <w:rsid w:val="001374D3"/>
    <w:rsid w:val="0013786E"/>
    <w:rsid w:val="00137B14"/>
    <w:rsid w:val="00137E19"/>
    <w:rsid w:val="00140088"/>
    <w:rsid w:val="001400C9"/>
    <w:rsid w:val="001403DC"/>
    <w:rsid w:val="0014057B"/>
    <w:rsid w:val="0014061B"/>
    <w:rsid w:val="00141042"/>
    <w:rsid w:val="0014113A"/>
    <w:rsid w:val="00141150"/>
    <w:rsid w:val="00141331"/>
    <w:rsid w:val="001414C9"/>
    <w:rsid w:val="0014170F"/>
    <w:rsid w:val="0014175D"/>
    <w:rsid w:val="00141A5B"/>
    <w:rsid w:val="00141A69"/>
    <w:rsid w:val="00141C05"/>
    <w:rsid w:val="00141DBA"/>
    <w:rsid w:val="00142479"/>
    <w:rsid w:val="001425EC"/>
    <w:rsid w:val="001427BD"/>
    <w:rsid w:val="00142855"/>
    <w:rsid w:val="00142929"/>
    <w:rsid w:val="00142E3E"/>
    <w:rsid w:val="00143113"/>
    <w:rsid w:val="00143579"/>
    <w:rsid w:val="00143990"/>
    <w:rsid w:val="00143EA4"/>
    <w:rsid w:val="001440DF"/>
    <w:rsid w:val="00144103"/>
    <w:rsid w:val="0014449F"/>
    <w:rsid w:val="001444AB"/>
    <w:rsid w:val="00144513"/>
    <w:rsid w:val="001445D7"/>
    <w:rsid w:val="00144876"/>
    <w:rsid w:val="001448C8"/>
    <w:rsid w:val="00144AA7"/>
    <w:rsid w:val="00144BCB"/>
    <w:rsid w:val="00144DDE"/>
    <w:rsid w:val="00144E06"/>
    <w:rsid w:val="00144F6B"/>
    <w:rsid w:val="00145109"/>
    <w:rsid w:val="00145321"/>
    <w:rsid w:val="0014568F"/>
    <w:rsid w:val="0014578B"/>
    <w:rsid w:val="001458A6"/>
    <w:rsid w:val="00145E28"/>
    <w:rsid w:val="00145F05"/>
    <w:rsid w:val="00145FDB"/>
    <w:rsid w:val="00145FFA"/>
    <w:rsid w:val="0014616D"/>
    <w:rsid w:val="001462CA"/>
    <w:rsid w:val="0014654C"/>
    <w:rsid w:val="001467C4"/>
    <w:rsid w:val="00146865"/>
    <w:rsid w:val="00146BE7"/>
    <w:rsid w:val="00146BFA"/>
    <w:rsid w:val="001473E1"/>
    <w:rsid w:val="00147909"/>
    <w:rsid w:val="00147A5C"/>
    <w:rsid w:val="00147EF3"/>
    <w:rsid w:val="00147FC7"/>
    <w:rsid w:val="0015034A"/>
    <w:rsid w:val="00150413"/>
    <w:rsid w:val="001507B0"/>
    <w:rsid w:val="001508F8"/>
    <w:rsid w:val="00150BA8"/>
    <w:rsid w:val="00150E9E"/>
    <w:rsid w:val="00151079"/>
    <w:rsid w:val="00151103"/>
    <w:rsid w:val="0015130A"/>
    <w:rsid w:val="00151493"/>
    <w:rsid w:val="00151B46"/>
    <w:rsid w:val="00151D7E"/>
    <w:rsid w:val="00151F33"/>
    <w:rsid w:val="00151F94"/>
    <w:rsid w:val="001523A5"/>
    <w:rsid w:val="001524D4"/>
    <w:rsid w:val="00152603"/>
    <w:rsid w:val="001526B4"/>
    <w:rsid w:val="00152714"/>
    <w:rsid w:val="001528D3"/>
    <w:rsid w:val="00152A8A"/>
    <w:rsid w:val="00152C0F"/>
    <w:rsid w:val="00152C28"/>
    <w:rsid w:val="00152E86"/>
    <w:rsid w:val="00153052"/>
    <w:rsid w:val="0015314A"/>
    <w:rsid w:val="00153753"/>
    <w:rsid w:val="001538F1"/>
    <w:rsid w:val="00153CD3"/>
    <w:rsid w:val="00153D06"/>
    <w:rsid w:val="00153F96"/>
    <w:rsid w:val="0015441D"/>
    <w:rsid w:val="00154838"/>
    <w:rsid w:val="001548B5"/>
    <w:rsid w:val="00154B66"/>
    <w:rsid w:val="001551F3"/>
    <w:rsid w:val="001551FD"/>
    <w:rsid w:val="00155289"/>
    <w:rsid w:val="00155434"/>
    <w:rsid w:val="001557E0"/>
    <w:rsid w:val="00155852"/>
    <w:rsid w:val="0015592D"/>
    <w:rsid w:val="00155963"/>
    <w:rsid w:val="00155C63"/>
    <w:rsid w:val="00156286"/>
    <w:rsid w:val="0015636F"/>
    <w:rsid w:val="0015652B"/>
    <w:rsid w:val="00156A3C"/>
    <w:rsid w:val="00156D6C"/>
    <w:rsid w:val="00156EBE"/>
    <w:rsid w:val="00156FC9"/>
    <w:rsid w:val="00157367"/>
    <w:rsid w:val="00157447"/>
    <w:rsid w:val="0015747E"/>
    <w:rsid w:val="001579CB"/>
    <w:rsid w:val="00157CE1"/>
    <w:rsid w:val="00157FEF"/>
    <w:rsid w:val="0016032A"/>
    <w:rsid w:val="001604D3"/>
    <w:rsid w:val="001608D8"/>
    <w:rsid w:val="001609BA"/>
    <w:rsid w:val="00160B56"/>
    <w:rsid w:val="00160D1D"/>
    <w:rsid w:val="00160FB6"/>
    <w:rsid w:val="00161055"/>
    <w:rsid w:val="001611B9"/>
    <w:rsid w:val="001614C8"/>
    <w:rsid w:val="0016165D"/>
    <w:rsid w:val="001617AF"/>
    <w:rsid w:val="00161CB2"/>
    <w:rsid w:val="00161E15"/>
    <w:rsid w:val="001628A0"/>
    <w:rsid w:val="00162BC3"/>
    <w:rsid w:val="00162BE5"/>
    <w:rsid w:val="00162D7E"/>
    <w:rsid w:val="00163019"/>
    <w:rsid w:val="0016349D"/>
    <w:rsid w:val="001635AE"/>
    <w:rsid w:val="00163983"/>
    <w:rsid w:val="00163A2D"/>
    <w:rsid w:val="00163BFC"/>
    <w:rsid w:val="00163D4F"/>
    <w:rsid w:val="00163D95"/>
    <w:rsid w:val="00163EC7"/>
    <w:rsid w:val="0016417A"/>
    <w:rsid w:val="00164609"/>
    <w:rsid w:val="00164787"/>
    <w:rsid w:val="00164934"/>
    <w:rsid w:val="00164A50"/>
    <w:rsid w:val="00164B35"/>
    <w:rsid w:val="00164C50"/>
    <w:rsid w:val="00164E1D"/>
    <w:rsid w:val="00164E6C"/>
    <w:rsid w:val="0016501D"/>
    <w:rsid w:val="001650A3"/>
    <w:rsid w:val="00165288"/>
    <w:rsid w:val="001652CE"/>
    <w:rsid w:val="001652F8"/>
    <w:rsid w:val="001655BE"/>
    <w:rsid w:val="00165981"/>
    <w:rsid w:val="0016598F"/>
    <w:rsid w:val="00165D1C"/>
    <w:rsid w:val="00166022"/>
    <w:rsid w:val="0016610C"/>
    <w:rsid w:val="00166160"/>
    <w:rsid w:val="0016636E"/>
    <w:rsid w:val="0016639A"/>
    <w:rsid w:val="00166534"/>
    <w:rsid w:val="001667E0"/>
    <w:rsid w:val="00166876"/>
    <w:rsid w:val="00166886"/>
    <w:rsid w:val="00166E70"/>
    <w:rsid w:val="00166ED6"/>
    <w:rsid w:val="001674D3"/>
    <w:rsid w:val="001676C9"/>
    <w:rsid w:val="00167B01"/>
    <w:rsid w:val="00167BC3"/>
    <w:rsid w:val="00167D3F"/>
    <w:rsid w:val="00170530"/>
    <w:rsid w:val="00170542"/>
    <w:rsid w:val="00170593"/>
    <w:rsid w:val="0017063D"/>
    <w:rsid w:val="00170652"/>
    <w:rsid w:val="0017079C"/>
    <w:rsid w:val="001708F2"/>
    <w:rsid w:val="00170B44"/>
    <w:rsid w:val="00170D12"/>
    <w:rsid w:val="00170D3A"/>
    <w:rsid w:val="001711B4"/>
    <w:rsid w:val="0017123A"/>
    <w:rsid w:val="0017132E"/>
    <w:rsid w:val="001713EB"/>
    <w:rsid w:val="00171467"/>
    <w:rsid w:val="00171722"/>
    <w:rsid w:val="0017175B"/>
    <w:rsid w:val="00171E97"/>
    <w:rsid w:val="00171F04"/>
    <w:rsid w:val="00171F79"/>
    <w:rsid w:val="0017209B"/>
    <w:rsid w:val="001725EB"/>
    <w:rsid w:val="0017285B"/>
    <w:rsid w:val="00172AA8"/>
    <w:rsid w:val="00172C0F"/>
    <w:rsid w:val="00172DAA"/>
    <w:rsid w:val="00173694"/>
    <w:rsid w:val="00173D60"/>
    <w:rsid w:val="00173D88"/>
    <w:rsid w:val="00173E0E"/>
    <w:rsid w:val="0017465D"/>
    <w:rsid w:val="00175264"/>
    <w:rsid w:val="001752B7"/>
    <w:rsid w:val="001756D4"/>
    <w:rsid w:val="00175A45"/>
    <w:rsid w:val="001763DD"/>
    <w:rsid w:val="001763F0"/>
    <w:rsid w:val="0017673A"/>
    <w:rsid w:val="00176769"/>
    <w:rsid w:val="001767FE"/>
    <w:rsid w:val="001769D2"/>
    <w:rsid w:val="001770BF"/>
    <w:rsid w:val="00177506"/>
    <w:rsid w:val="00177AAB"/>
    <w:rsid w:val="0017D359"/>
    <w:rsid w:val="001800E0"/>
    <w:rsid w:val="00180122"/>
    <w:rsid w:val="001801C8"/>
    <w:rsid w:val="00180293"/>
    <w:rsid w:val="001806A7"/>
    <w:rsid w:val="001808B3"/>
    <w:rsid w:val="001809F3"/>
    <w:rsid w:val="00180BF3"/>
    <w:rsid w:val="00180E0D"/>
    <w:rsid w:val="00180E3A"/>
    <w:rsid w:val="00181227"/>
    <w:rsid w:val="00181B1F"/>
    <w:rsid w:val="0018200D"/>
    <w:rsid w:val="00182243"/>
    <w:rsid w:val="00182614"/>
    <w:rsid w:val="0018268F"/>
    <w:rsid w:val="001828E3"/>
    <w:rsid w:val="001829F7"/>
    <w:rsid w:val="00182F7D"/>
    <w:rsid w:val="00182FAF"/>
    <w:rsid w:val="00183155"/>
    <w:rsid w:val="00183788"/>
    <w:rsid w:val="0018378C"/>
    <w:rsid w:val="00183920"/>
    <w:rsid w:val="001839C4"/>
    <w:rsid w:val="00183C3F"/>
    <w:rsid w:val="00183D4A"/>
    <w:rsid w:val="00183E80"/>
    <w:rsid w:val="00184066"/>
    <w:rsid w:val="001841CA"/>
    <w:rsid w:val="001842A9"/>
    <w:rsid w:val="0018438F"/>
    <w:rsid w:val="00184567"/>
    <w:rsid w:val="001845D9"/>
    <w:rsid w:val="001847D9"/>
    <w:rsid w:val="001849C5"/>
    <w:rsid w:val="00184B99"/>
    <w:rsid w:val="00184D56"/>
    <w:rsid w:val="001850A3"/>
    <w:rsid w:val="00185299"/>
    <w:rsid w:val="00185671"/>
    <w:rsid w:val="001857DE"/>
    <w:rsid w:val="001857F0"/>
    <w:rsid w:val="001863F4"/>
    <w:rsid w:val="001863FD"/>
    <w:rsid w:val="001864FF"/>
    <w:rsid w:val="001866D3"/>
    <w:rsid w:val="001868AF"/>
    <w:rsid w:val="00186E29"/>
    <w:rsid w:val="00187380"/>
    <w:rsid w:val="001879DD"/>
    <w:rsid w:val="00187C8B"/>
    <w:rsid w:val="00187E67"/>
    <w:rsid w:val="00187E80"/>
    <w:rsid w:val="001901E6"/>
    <w:rsid w:val="00190379"/>
    <w:rsid w:val="00190617"/>
    <w:rsid w:val="00190924"/>
    <w:rsid w:val="00190B1B"/>
    <w:rsid w:val="00190F09"/>
    <w:rsid w:val="00191225"/>
    <w:rsid w:val="001915CA"/>
    <w:rsid w:val="00191A85"/>
    <w:rsid w:val="00191B5D"/>
    <w:rsid w:val="00191B66"/>
    <w:rsid w:val="00191CA1"/>
    <w:rsid w:val="00191D9B"/>
    <w:rsid w:val="00191F5A"/>
    <w:rsid w:val="001923FF"/>
    <w:rsid w:val="00192415"/>
    <w:rsid w:val="00192633"/>
    <w:rsid w:val="00192D49"/>
    <w:rsid w:val="00192D61"/>
    <w:rsid w:val="00192DFE"/>
    <w:rsid w:val="0019323D"/>
    <w:rsid w:val="001936FC"/>
    <w:rsid w:val="00193C6A"/>
    <w:rsid w:val="00193CE3"/>
    <w:rsid w:val="00193CE7"/>
    <w:rsid w:val="00193F99"/>
    <w:rsid w:val="00194021"/>
    <w:rsid w:val="00194219"/>
    <w:rsid w:val="00194250"/>
    <w:rsid w:val="001944B0"/>
    <w:rsid w:val="0019478E"/>
    <w:rsid w:val="001947B1"/>
    <w:rsid w:val="001947EF"/>
    <w:rsid w:val="00194879"/>
    <w:rsid w:val="00194918"/>
    <w:rsid w:val="00194A7F"/>
    <w:rsid w:val="00194B91"/>
    <w:rsid w:val="00194E8B"/>
    <w:rsid w:val="0019506A"/>
    <w:rsid w:val="00195309"/>
    <w:rsid w:val="001955B9"/>
    <w:rsid w:val="001955D8"/>
    <w:rsid w:val="00195B2A"/>
    <w:rsid w:val="00195C45"/>
    <w:rsid w:val="00195C7C"/>
    <w:rsid w:val="00195D52"/>
    <w:rsid w:val="00195D5C"/>
    <w:rsid w:val="00195EC1"/>
    <w:rsid w:val="00195ED4"/>
    <w:rsid w:val="00195F41"/>
    <w:rsid w:val="001960D1"/>
    <w:rsid w:val="001963EE"/>
    <w:rsid w:val="001966CF"/>
    <w:rsid w:val="001969A6"/>
    <w:rsid w:val="001969A9"/>
    <w:rsid w:val="00196AC0"/>
    <w:rsid w:val="00196CA5"/>
    <w:rsid w:val="00196CB7"/>
    <w:rsid w:val="00196E19"/>
    <w:rsid w:val="0019718A"/>
    <w:rsid w:val="001974CD"/>
    <w:rsid w:val="00197811"/>
    <w:rsid w:val="00197983"/>
    <w:rsid w:val="00197F12"/>
    <w:rsid w:val="00197F8C"/>
    <w:rsid w:val="001A01D8"/>
    <w:rsid w:val="001A0526"/>
    <w:rsid w:val="001A076F"/>
    <w:rsid w:val="001A0786"/>
    <w:rsid w:val="001A089A"/>
    <w:rsid w:val="001A0B99"/>
    <w:rsid w:val="001A0F05"/>
    <w:rsid w:val="001A10E2"/>
    <w:rsid w:val="001A12EF"/>
    <w:rsid w:val="001A13FF"/>
    <w:rsid w:val="001A1449"/>
    <w:rsid w:val="001A156C"/>
    <w:rsid w:val="001A168A"/>
    <w:rsid w:val="001A1822"/>
    <w:rsid w:val="001A1921"/>
    <w:rsid w:val="001A1A41"/>
    <w:rsid w:val="001A1D2A"/>
    <w:rsid w:val="001A1E92"/>
    <w:rsid w:val="001A1ED4"/>
    <w:rsid w:val="001A2508"/>
    <w:rsid w:val="001A2857"/>
    <w:rsid w:val="001A2A75"/>
    <w:rsid w:val="001A2B05"/>
    <w:rsid w:val="001A2BD8"/>
    <w:rsid w:val="001A2C8D"/>
    <w:rsid w:val="001A2FFA"/>
    <w:rsid w:val="001A3417"/>
    <w:rsid w:val="001A34E3"/>
    <w:rsid w:val="001A35AC"/>
    <w:rsid w:val="001A364A"/>
    <w:rsid w:val="001A394F"/>
    <w:rsid w:val="001A39AD"/>
    <w:rsid w:val="001A39C9"/>
    <w:rsid w:val="001A3A46"/>
    <w:rsid w:val="001A3BAA"/>
    <w:rsid w:val="001A3E3F"/>
    <w:rsid w:val="001A3F4C"/>
    <w:rsid w:val="001A3FF0"/>
    <w:rsid w:val="001A4209"/>
    <w:rsid w:val="001A425E"/>
    <w:rsid w:val="001A429B"/>
    <w:rsid w:val="001A43DC"/>
    <w:rsid w:val="001A480F"/>
    <w:rsid w:val="001A4A05"/>
    <w:rsid w:val="001A4B3E"/>
    <w:rsid w:val="001A4CB5"/>
    <w:rsid w:val="001A4CD5"/>
    <w:rsid w:val="001A4D36"/>
    <w:rsid w:val="001A4D57"/>
    <w:rsid w:val="001A52F6"/>
    <w:rsid w:val="001A53F5"/>
    <w:rsid w:val="001A545C"/>
    <w:rsid w:val="001A5697"/>
    <w:rsid w:val="001A56D4"/>
    <w:rsid w:val="001A56E4"/>
    <w:rsid w:val="001A5858"/>
    <w:rsid w:val="001A5896"/>
    <w:rsid w:val="001A5DFF"/>
    <w:rsid w:val="001A5E09"/>
    <w:rsid w:val="001A61FF"/>
    <w:rsid w:val="001A6332"/>
    <w:rsid w:val="001A63AC"/>
    <w:rsid w:val="001A67B5"/>
    <w:rsid w:val="001A683F"/>
    <w:rsid w:val="001A691E"/>
    <w:rsid w:val="001A6F0A"/>
    <w:rsid w:val="001A6F69"/>
    <w:rsid w:val="001A6FE2"/>
    <w:rsid w:val="001A72E4"/>
    <w:rsid w:val="001A751D"/>
    <w:rsid w:val="001A75F7"/>
    <w:rsid w:val="001A7908"/>
    <w:rsid w:val="001A7A44"/>
    <w:rsid w:val="001A7B73"/>
    <w:rsid w:val="001A7D61"/>
    <w:rsid w:val="001A7D91"/>
    <w:rsid w:val="001B028D"/>
    <w:rsid w:val="001B0308"/>
    <w:rsid w:val="001B04E4"/>
    <w:rsid w:val="001B0568"/>
    <w:rsid w:val="001B0740"/>
    <w:rsid w:val="001B08D4"/>
    <w:rsid w:val="001B092C"/>
    <w:rsid w:val="001B0C99"/>
    <w:rsid w:val="001B0EEA"/>
    <w:rsid w:val="001B188E"/>
    <w:rsid w:val="001B1A9E"/>
    <w:rsid w:val="001B22A7"/>
    <w:rsid w:val="001B2FC7"/>
    <w:rsid w:val="001B345B"/>
    <w:rsid w:val="001B34E2"/>
    <w:rsid w:val="001B352C"/>
    <w:rsid w:val="001B3770"/>
    <w:rsid w:val="001B379A"/>
    <w:rsid w:val="001B3981"/>
    <w:rsid w:val="001B3BC4"/>
    <w:rsid w:val="001B3F6A"/>
    <w:rsid w:val="001B43EA"/>
    <w:rsid w:val="001B4DAB"/>
    <w:rsid w:val="001B4E24"/>
    <w:rsid w:val="001B4FD7"/>
    <w:rsid w:val="001B52E6"/>
    <w:rsid w:val="001B555D"/>
    <w:rsid w:val="001B55B6"/>
    <w:rsid w:val="001B582B"/>
    <w:rsid w:val="001B5925"/>
    <w:rsid w:val="001B5A3D"/>
    <w:rsid w:val="001B5A56"/>
    <w:rsid w:val="001B6072"/>
    <w:rsid w:val="001B61C7"/>
    <w:rsid w:val="001B63AF"/>
    <w:rsid w:val="001B6404"/>
    <w:rsid w:val="001B641B"/>
    <w:rsid w:val="001B66B8"/>
    <w:rsid w:val="001B68D7"/>
    <w:rsid w:val="001B6BA4"/>
    <w:rsid w:val="001B6E1D"/>
    <w:rsid w:val="001B714D"/>
    <w:rsid w:val="001B72B8"/>
    <w:rsid w:val="001B730C"/>
    <w:rsid w:val="001B73C0"/>
    <w:rsid w:val="001B7450"/>
    <w:rsid w:val="001B781E"/>
    <w:rsid w:val="001B7931"/>
    <w:rsid w:val="001B7E02"/>
    <w:rsid w:val="001B7EBB"/>
    <w:rsid w:val="001B7F3A"/>
    <w:rsid w:val="001B7FE1"/>
    <w:rsid w:val="001C01C2"/>
    <w:rsid w:val="001C0445"/>
    <w:rsid w:val="001C0797"/>
    <w:rsid w:val="001C09D9"/>
    <w:rsid w:val="001C0A79"/>
    <w:rsid w:val="001C0B40"/>
    <w:rsid w:val="001C0B9E"/>
    <w:rsid w:val="001C0D90"/>
    <w:rsid w:val="001C1188"/>
    <w:rsid w:val="001C1413"/>
    <w:rsid w:val="001C15E9"/>
    <w:rsid w:val="001C19B0"/>
    <w:rsid w:val="001C1AF2"/>
    <w:rsid w:val="001C1CCF"/>
    <w:rsid w:val="001C1E5D"/>
    <w:rsid w:val="001C2025"/>
    <w:rsid w:val="001C22DA"/>
    <w:rsid w:val="001C24B1"/>
    <w:rsid w:val="001C25A8"/>
    <w:rsid w:val="001C25B9"/>
    <w:rsid w:val="001C2659"/>
    <w:rsid w:val="001C2763"/>
    <w:rsid w:val="001C2CC8"/>
    <w:rsid w:val="001C2D32"/>
    <w:rsid w:val="001C30F0"/>
    <w:rsid w:val="001C33F6"/>
    <w:rsid w:val="001C396D"/>
    <w:rsid w:val="001C3A2A"/>
    <w:rsid w:val="001C3F32"/>
    <w:rsid w:val="001C4075"/>
    <w:rsid w:val="001C446E"/>
    <w:rsid w:val="001C47EA"/>
    <w:rsid w:val="001C4B41"/>
    <w:rsid w:val="001C4B7B"/>
    <w:rsid w:val="001C4DFF"/>
    <w:rsid w:val="001C4F78"/>
    <w:rsid w:val="001C5303"/>
    <w:rsid w:val="001C56EF"/>
    <w:rsid w:val="001C5789"/>
    <w:rsid w:val="001C5BCB"/>
    <w:rsid w:val="001C6167"/>
    <w:rsid w:val="001C6584"/>
    <w:rsid w:val="001C67B2"/>
    <w:rsid w:val="001C6929"/>
    <w:rsid w:val="001C693C"/>
    <w:rsid w:val="001C6A71"/>
    <w:rsid w:val="001C6AFE"/>
    <w:rsid w:val="001C7046"/>
    <w:rsid w:val="001C76E0"/>
    <w:rsid w:val="001C7889"/>
    <w:rsid w:val="001C7AB1"/>
    <w:rsid w:val="001C7EA1"/>
    <w:rsid w:val="001C7F48"/>
    <w:rsid w:val="001C7FCA"/>
    <w:rsid w:val="001D007D"/>
    <w:rsid w:val="001D0125"/>
    <w:rsid w:val="001D0380"/>
    <w:rsid w:val="001D042E"/>
    <w:rsid w:val="001D0AA0"/>
    <w:rsid w:val="001D0C61"/>
    <w:rsid w:val="001D0DEB"/>
    <w:rsid w:val="001D12C0"/>
    <w:rsid w:val="001D14CC"/>
    <w:rsid w:val="001D155A"/>
    <w:rsid w:val="001D155B"/>
    <w:rsid w:val="001D1927"/>
    <w:rsid w:val="001D1A59"/>
    <w:rsid w:val="001D1BC2"/>
    <w:rsid w:val="001D1DF5"/>
    <w:rsid w:val="001D1E6C"/>
    <w:rsid w:val="001D2068"/>
    <w:rsid w:val="001D211C"/>
    <w:rsid w:val="001D2262"/>
    <w:rsid w:val="001D269D"/>
    <w:rsid w:val="001D28C7"/>
    <w:rsid w:val="001D2B09"/>
    <w:rsid w:val="001D3218"/>
    <w:rsid w:val="001D33B7"/>
    <w:rsid w:val="001D33BD"/>
    <w:rsid w:val="001D3475"/>
    <w:rsid w:val="001D348C"/>
    <w:rsid w:val="001D3522"/>
    <w:rsid w:val="001D37B7"/>
    <w:rsid w:val="001D388F"/>
    <w:rsid w:val="001D3A85"/>
    <w:rsid w:val="001D3BE5"/>
    <w:rsid w:val="001D3DB1"/>
    <w:rsid w:val="001D4109"/>
    <w:rsid w:val="001D4226"/>
    <w:rsid w:val="001D435D"/>
    <w:rsid w:val="001D4479"/>
    <w:rsid w:val="001D44E4"/>
    <w:rsid w:val="001D48B9"/>
    <w:rsid w:val="001D4915"/>
    <w:rsid w:val="001D492D"/>
    <w:rsid w:val="001D4BDA"/>
    <w:rsid w:val="001D51B3"/>
    <w:rsid w:val="001D546F"/>
    <w:rsid w:val="001D56C3"/>
    <w:rsid w:val="001D56C5"/>
    <w:rsid w:val="001D5B30"/>
    <w:rsid w:val="001D5B4D"/>
    <w:rsid w:val="001D5CFD"/>
    <w:rsid w:val="001D6330"/>
    <w:rsid w:val="001D640F"/>
    <w:rsid w:val="001D6578"/>
    <w:rsid w:val="001D666C"/>
    <w:rsid w:val="001D6B1D"/>
    <w:rsid w:val="001D6B6C"/>
    <w:rsid w:val="001D6CCA"/>
    <w:rsid w:val="001D6EE6"/>
    <w:rsid w:val="001D72BD"/>
    <w:rsid w:val="001D72C3"/>
    <w:rsid w:val="001D74BC"/>
    <w:rsid w:val="001D758E"/>
    <w:rsid w:val="001D77C5"/>
    <w:rsid w:val="001D79FC"/>
    <w:rsid w:val="001D7A37"/>
    <w:rsid w:val="001D7CF6"/>
    <w:rsid w:val="001D7D10"/>
    <w:rsid w:val="001E002E"/>
    <w:rsid w:val="001E03B0"/>
    <w:rsid w:val="001E03CE"/>
    <w:rsid w:val="001E0895"/>
    <w:rsid w:val="001E08E4"/>
    <w:rsid w:val="001E0954"/>
    <w:rsid w:val="001E0A4E"/>
    <w:rsid w:val="001E0AA8"/>
    <w:rsid w:val="001E12C4"/>
    <w:rsid w:val="001E142F"/>
    <w:rsid w:val="001E1475"/>
    <w:rsid w:val="001E17CA"/>
    <w:rsid w:val="001E1A0B"/>
    <w:rsid w:val="001E1AFB"/>
    <w:rsid w:val="001E1CD2"/>
    <w:rsid w:val="001E1DBE"/>
    <w:rsid w:val="001E2957"/>
    <w:rsid w:val="001E295A"/>
    <w:rsid w:val="001E2970"/>
    <w:rsid w:val="001E2A06"/>
    <w:rsid w:val="001E2B26"/>
    <w:rsid w:val="001E2C90"/>
    <w:rsid w:val="001E2D4E"/>
    <w:rsid w:val="001E2DB4"/>
    <w:rsid w:val="001E30D4"/>
    <w:rsid w:val="001E34DD"/>
    <w:rsid w:val="001E34EA"/>
    <w:rsid w:val="001E361E"/>
    <w:rsid w:val="001E36D2"/>
    <w:rsid w:val="001E373A"/>
    <w:rsid w:val="001E374D"/>
    <w:rsid w:val="001E38E9"/>
    <w:rsid w:val="001E3B28"/>
    <w:rsid w:val="001E4141"/>
    <w:rsid w:val="001E430A"/>
    <w:rsid w:val="001E4475"/>
    <w:rsid w:val="001E4659"/>
    <w:rsid w:val="001E46B5"/>
    <w:rsid w:val="001E47ED"/>
    <w:rsid w:val="001E489F"/>
    <w:rsid w:val="001E49CB"/>
    <w:rsid w:val="001E49CC"/>
    <w:rsid w:val="001E49DC"/>
    <w:rsid w:val="001E4B84"/>
    <w:rsid w:val="001E4BE7"/>
    <w:rsid w:val="001E4C0E"/>
    <w:rsid w:val="001E4C15"/>
    <w:rsid w:val="001E4F25"/>
    <w:rsid w:val="001E50E7"/>
    <w:rsid w:val="001E5196"/>
    <w:rsid w:val="001E53D1"/>
    <w:rsid w:val="001E563C"/>
    <w:rsid w:val="001E597A"/>
    <w:rsid w:val="001E5995"/>
    <w:rsid w:val="001E5AB3"/>
    <w:rsid w:val="001E5CAD"/>
    <w:rsid w:val="001E5CF7"/>
    <w:rsid w:val="001E62FE"/>
    <w:rsid w:val="001E6822"/>
    <w:rsid w:val="001E6BB4"/>
    <w:rsid w:val="001E6C27"/>
    <w:rsid w:val="001E6CDB"/>
    <w:rsid w:val="001E6CEA"/>
    <w:rsid w:val="001E6EA3"/>
    <w:rsid w:val="001E6F05"/>
    <w:rsid w:val="001E707A"/>
    <w:rsid w:val="001E73B5"/>
    <w:rsid w:val="001E73BA"/>
    <w:rsid w:val="001E7559"/>
    <w:rsid w:val="001E75CB"/>
    <w:rsid w:val="001E764D"/>
    <w:rsid w:val="001E7742"/>
    <w:rsid w:val="001E789C"/>
    <w:rsid w:val="001F02B3"/>
    <w:rsid w:val="001F05CC"/>
    <w:rsid w:val="001F083B"/>
    <w:rsid w:val="001F09B9"/>
    <w:rsid w:val="001F0F76"/>
    <w:rsid w:val="001F12DF"/>
    <w:rsid w:val="001F177C"/>
    <w:rsid w:val="001F197A"/>
    <w:rsid w:val="001F20B2"/>
    <w:rsid w:val="001F2247"/>
    <w:rsid w:val="001F224F"/>
    <w:rsid w:val="001F2954"/>
    <w:rsid w:val="001F2997"/>
    <w:rsid w:val="001F2A2E"/>
    <w:rsid w:val="001F2B33"/>
    <w:rsid w:val="001F2C6B"/>
    <w:rsid w:val="001F3303"/>
    <w:rsid w:val="001F364E"/>
    <w:rsid w:val="001F36F4"/>
    <w:rsid w:val="001F391E"/>
    <w:rsid w:val="001F3985"/>
    <w:rsid w:val="001F3E7D"/>
    <w:rsid w:val="001F402B"/>
    <w:rsid w:val="001F41A1"/>
    <w:rsid w:val="001F424C"/>
    <w:rsid w:val="001F4394"/>
    <w:rsid w:val="001F4516"/>
    <w:rsid w:val="001F4874"/>
    <w:rsid w:val="001F4C33"/>
    <w:rsid w:val="001F4D3B"/>
    <w:rsid w:val="001F4ECB"/>
    <w:rsid w:val="001F5056"/>
    <w:rsid w:val="001F514C"/>
    <w:rsid w:val="001F5265"/>
    <w:rsid w:val="001F55D2"/>
    <w:rsid w:val="001F5616"/>
    <w:rsid w:val="001F5BB0"/>
    <w:rsid w:val="001F5C75"/>
    <w:rsid w:val="001F5DFA"/>
    <w:rsid w:val="001F5E3B"/>
    <w:rsid w:val="001F5F2E"/>
    <w:rsid w:val="001F5F64"/>
    <w:rsid w:val="001F645E"/>
    <w:rsid w:val="001F64CE"/>
    <w:rsid w:val="001F64DA"/>
    <w:rsid w:val="001F67ED"/>
    <w:rsid w:val="001F6926"/>
    <w:rsid w:val="001F6D52"/>
    <w:rsid w:val="001F6D68"/>
    <w:rsid w:val="001F713F"/>
    <w:rsid w:val="001F7221"/>
    <w:rsid w:val="001F72C9"/>
    <w:rsid w:val="001F75BE"/>
    <w:rsid w:val="001F7611"/>
    <w:rsid w:val="001F78F8"/>
    <w:rsid w:val="001F7A14"/>
    <w:rsid w:val="001F7A91"/>
    <w:rsid w:val="001F7D5E"/>
    <w:rsid w:val="0020005D"/>
    <w:rsid w:val="002001C1"/>
    <w:rsid w:val="00200203"/>
    <w:rsid w:val="0020034A"/>
    <w:rsid w:val="00200515"/>
    <w:rsid w:val="002007F8"/>
    <w:rsid w:val="002008E9"/>
    <w:rsid w:val="00200A96"/>
    <w:rsid w:val="00200B49"/>
    <w:rsid w:val="00200E05"/>
    <w:rsid w:val="00200F90"/>
    <w:rsid w:val="00200FF3"/>
    <w:rsid w:val="00201087"/>
    <w:rsid w:val="00201242"/>
    <w:rsid w:val="00201766"/>
    <w:rsid w:val="002019FC"/>
    <w:rsid w:val="00201B2A"/>
    <w:rsid w:val="00201D41"/>
    <w:rsid w:val="00201D50"/>
    <w:rsid w:val="00201DC2"/>
    <w:rsid w:val="002022A8"/>
    <w:rsid w:val="00202657"/>
    <w:rsid w:val="0020291C"/>
    <w:rsid w:val="0020294F"/>
    <w:rsid w:val="00202F5B"/>
    <w:rsid w:val="00203936"/>
    <w:rsid w:val="0020393C"/>
    <w:rsid w:val="00203AC7"/>
    <w:rsid w:val="00203AE7"/>
    <w:rsid w:val="00203B07"/>
    <w:rsid w:val="00203E9D"/>
    <w:rsid w:val="00204151"/>
    <w:rsid w:val="00204379"/>
    <w:rsid w:val="00204513"/>
    <w:rsid w:val="00204608"/>
    <w:rsid w:val="002046FB"/>
    <w:rsid w:val="00204C64"/>
    <w:rsid w:val="00204D52"/>
    <w:rsid w:val="00204ED6"/>
    <w:rsid w:val="00204F3C"/>
    <w:rsid w:val="00204FCB"/>
    <w:rsid w:val="002054AF"/>
    <w:rsid w:val="0020586D"/>
    <w:rsid w:val="00205C2D"/>
    <w:rsid w:val="00205C30"/>
    <w:rsid w:val="00205CA3"/>
    <w:rsid w:val="0020619F"/>
    <w:rsid w:val="00206461"/>
    <w:rsid w:val="00206706"/>
    <w:rsid w:val="00206A14"/>
    <w:rsid w:val="00206A7C"/>
    <w:rsid w:val="00206B6D"/>
    <w:rsid w:val="00206BA5"/>
    <w:rsid w:val="00206C0A"/>
    <w:rsid w:val="00206C68"/>
    <w:rsid w:val="002070A1"/>
    <w:rsid w:val="0020725A"/>
    <w:rsid w:val="00207295"/>
    <w:rsid w:val="002079F9"/>
    <w:rsid w:val="00207A30"/>
    <w:rsid w:val="00207BE5"/>
    <w:rsid w:val="00207C9F"/>
    <w:rsid w:val="00207EE3"/>
    <w:rsid w:val="00210068"/>
    <w:rsid w:val="002103B2"/>
    <w:rsid w:val="00210553"/>
    <w:rsid w:val="002106D4"/>
    <w:rsid w:val="0021090B"/>
    <w:rsid w:val="00210A48"/>
    <w:rsid w:val="00210BA3"/>
    <w:rsid w:val="00210EDD"/>
    <w:rsid w:val="00210FF2"/>
    <w:rsid w:val="00211327"/>
    <w:rsid w:val="00211479"/>
    <w:rsid w:val="002114EC"/>
    <w:rsid w:val="002117AB"/>
    <w:rsid w:val="0021183D"/>
    <w:rsid w:val="00211B95"/>
    <w:rsid w:val="00211C0C"/>
    <w:rsid w:val="00211CC0"/>
    <w:rsid w:val="002124AE"/>
    <w:rsid w:val="002128EC"/>
    <w:rsid w:val="00212C8D"/>
    <w:rsid w:val="00212D38"/>
    <w:rsid w:val="00213012"/>
    <w:rsid w:val="00213293"/>
    <w:rsid w:val="00213407"/>
    <w:rsid w:val="0021350B"/>
    <w:rsid w:val="0021356C"/>
    <w:rsid w:val="002137FD"/>
    <w:rsid w:val="0021393B"/>
    <w:rsid w:val="00213DE5"/>
    <w:rsid w:val="00213F7E"/>
    <w:rsid w:val="0021404F"/>
    <w:rsid w:val="00214423"/>
    <w:rsid w:val="00214436"/>
    <w:rsid w:val="002144AE"/>
    <w:rsid w:val="002144D0"/>
    <w:rsid w:val="0021454B"/>
    <w:rsid w:val="002147AF"/>
    <w:rsid w:val="00214938"/>
    <w:rsid w:val="0021499B"/>
    <w:rsid w:val="002149D9"/>
    <w:rsid w:val="00214A9C"/>
    <w:rsid w:val="00214D36"/>
    <w:rsid w:val="00214E35"/>
    <w:rsid w:val="0021526F"/>
    <w:rsid w:val="00215280"/>
    <w:rsid w:val="002152F0"/>
    <w:rsid w:val="00215512"/>
    <w:rsid w:val="0021581D"/>
    <w:rsid w:val="0021591F"/>
    <w:rsid w:val="00215D12"/>
    <w:rsid w:val="002160E7"/>
    <w:rsid w:val="00216269"/>
    <w:rsid w:val="0021638F"/>
    <w:rsid w:val="0021640C"/>
    <w:rsid w:val="0021642A"/>
    <w:rsid w:val="00216559"/>
    <w:rsid w:val="0021664C"/>
    <w:rsid w:val="00216771"/>
    <w:rsid w:val="00216919"/>
    <w:rsid w:val="00216932"/>
    <w:rsid w:val="00216D51"/>
    <w:rsid w:val="00216E2B"/>
    <w:rsid w:val="00216EAE"/>
    <w:rsid w:val="002170FA"/>
    <w:rsid w:val="0021732F"/>
    <w:rsid w:val="00217551"/>
    <w:rsid w:val="00217F78"/>
    <w:rsid w:val="00217FF9"/>
    <w:rsid w:val="00220356"/>
    <w:rsid w:val="00220681"/>
    <w:rsid w:val="0022083D"/>
    <w:rsid w:val="00220D37"/>
    <w:rsid w:val="00220D5D"/>
    <w:rsid w:val="00221052"/>
    <w:rsid w:val="0022107F"/>
    <w:rsid w:val="002210FF"/>
    <w:rsid w:val="0022116A"/>
    <w:rsid w:val="0022131E"/>
    <w:rsid w:val="00221446"/>
    <w:rsid w:val="00221484"/>
    <w:rsid w:val="002214AB"/>
    <w:rsid w:val="002214F0"/>
    <w:rsid w:val="00221AA6"/>
    <w:rsid w:val="00221B2E"/>
    <w:rsid w:val="00221E86"/>
    <w:rsid w:val="0022258C"/>
    <w:rsid w:val="00222718"/>
    <w:rsid w:val="00222871"/>
    <w:rsid w:val="002229A4"/>
    <w:rsid w:val="00222C68"/>
    <w:rsid w:val="00222F72"/>
    <w:rsid w:val="00223060"/>
    <w:rsid w:val="0022311D"/>
    <w:rsid w:val="0022317B"/>
    <w:rsid w:val="002231B9"/>
    <w:rsid w:val="00223270"/>
    <w:rsid w:val="002236B6"/>
    <w:rsid w:val="002238F3"/>
    <w:rsid w:val="0022393F"/>
    <w:rsid w:val="00223A9F"/>
    <w:rsid w:val="00223E4F"/>
    <w:rsid w:val="00223EE2"/>
    <w:rsid w:val="002244A4"/>
    <w:rsid w:val="002244E7"/>
    <w:rsid w:val="00224B4D"/>
    <w:rsid w:val="00224BF3"/>
    <w:rsid w:val="00224CEC"/>
    <w:rsid w:val="00225383"/>
    <w:rsid w:val="002253B2"/>
    <w:rsid w:val="002253D1"/>
    <w:rsid w:val="00225482"/>
    <w:rsid w:val="0022577F"/>
    <w:rsid w:val="00225823"/>
    <w:rsid w:val="002258AF"/>
    <w:rsid w:val="002258BD"/>
    <w:rsid w:val="00225A58"/>
    <w:rsid w:val="0022604D"/>
    <w:rsid w:val="002260ED"/>
    <w:rsid w:val="002261FE"/>
    <w:rsid w:val="0022632E"/>
    <w:rsid w:val="00226526"/>
    <w:rsid w:val="00226754"/>
    <w:rsid w:val="00226D42"/>
    <w:rsid w:val="002272B3"/>
    <w:rsid w:val="0022732D"/>
    <w:rsid w:val="002276E2"/>
    <w:rsid w:val="002277E0"/>
    <w:rsid w:val="00227A6C"/>
    <w:rsid w:val="00227B51"/>
    <w:rsid w:val="00227CC7"/>
    <w:rsid w:val="00227FE3"/>
    <w:rsid w:val="00227FE7"/>
    <w:rsid w:val="00230391"/>
    <w:rsid w:val="00230542"/>
    <w:rsid w:val="002305D1"/>
    <w:rsid w:val="002306EB"/>
    <w:rsid w:val="0023086A"/>
    <w:rsid w:val="002309B0"/>
    <w:rsid w:val="00230A0D"/>
    <w:rsid w:val="00230B12"/>
    <w:rsid w:val="00230F69"/>
    <w:rsid w:val="00230F6E"/>
    <w:rsid w:val="00230F9A"/>
    <w:rsid w:val="002310CB"/>
    <w:rsid w:val="002314E9"/>
    <w:rsid w:val="00231620"/>
    <w:rsid w:val="00231707"/>
    <w:rsid w:val="00231A3C"/>
    <w:rsid w:val="00232194"/>
    <w:rsid w:val="002321C1"/>
    <w:rsid w:val="0023260B"/>
    <w:rsid w:val="002329A4"/>
    <w:rsid w:val="00232B2E"/>
    <w:rsid w:val="00232F81"/>
    <w:rsid w:val="002330D3"/>
    <w:rsid w:val="002331DE"/>
    <w:rsid w:val="00233223"/>
    <w:rsid w:val="00233544"/>
    <w:rsid w:val="00233587"/>
    <w:rsid w:val="002338CA"/>
    <w:rsid w:val="0023396C"/>
    <w:rsid w:val="00233DC0"/>
    <w:rsid w:val="00233F4C"/>
    <w:rsid w:val="00233F87"/>
    <w:rsid w:val="002340B9"/>
    <w:rsid w:val="00234286"/>
    <w:rsid w:val="002346EF"/>
    <w:rsid w:val="00234841"/>
    <w:rsid w:val="0023498B"/>
    <w:rsid w:val="00234E86"/>
    <w:rsid w:val="00235202"/>
    <w:rsid w:val="00235656"/>
    <w:rsid w:val="0023570E"/>
    <w:rsid w:val="002358F5"/>
    <w:rsid w:val="00235AA9"/>
    <w:rsid w:val="00235BAE"/>
    <w:rsid w:val="00235EC9"/>
    <w:rsid w:val="00236066"/>
    <w:rsid w:val="0023641D"/>
    <w:rsid w:val="002366D7"/>
    <w:rsid w:val="00236896"/>
    <w:rsid w:val="00236925"/>
    <w:rsid w:val="002369D0"/>
    <w:rsid w:val="00236F26"/>
    <w:rsid w:val="002374E1"/>
    <w:rsid w:val="00237537"/>
    <w:rsid w:val="002376C7"/>
    <w:rsid w:val="002377FB"/>
    <w:rsid w:val="00237A6A"/>
    <w:rsid w:val="00237A90"/>
    <w:rsid w:val="00237C03"/>
    <w:rsid w:val="00240061"/>
    <w:rsid w:val="00240079"/>
    <w:rsid w:val="0024052F"/>
    <w:rsid w:val="002409A7"/>
    <w:rsid w:val="0024111C"/>
    <w:rsid w:val="002412DE"/>
    <w:rsid w:val="00241708"/>
    <w:rsid w:val="002418AC"/>
    <w:rsid w:val="002418E1"/>
    <w:rsid w:val="00241CAD"/>
    <w:rsid w:val="00241DC6"/>
    <w:rsid w:val="00241EFB"/>
    <w:rsid w:val="00242154"/>
    <w:rsid w:val="00242220"/>
    <w:rsid w:val="0024235A"/>
    <w:rsid w:val="0024244B"/>
    <w:rsid w:val="002425C7"/>
    <w:rsid w:val="002429C9"/>
    <w:rsid w:val="00242E93"/>
    <w:rsid w:val="00242F86"/>
    <w:rsid w:val="00243008"/>
    <w:rsid w:val="00243594"/>
    <w:rsid w:val="0024359D"/>
    <w:rsid w:val="00243603"/>
    <w:rsid w:val="002436ED"/>
    <w:rsid w:val="00243AE0"/>
    <w:rsid w:val="00243BCB"/>
    <w:rsid w:val="00243BDC"/>
    <w:rsid w:val="00243CA8"/>
    <w:rsid w:val="00243CEE"/>
    <w:rsid w:val="00243FD3"/>
    <w:rsid w:val="00243FE6"/>
    <w:rsid w:val="002442F9"/>
    <w:rsid w:val="002445B3"/>
    <w:rsid w:val="002446CA"/>
    <w:rsid w:val="002449D3"/>
    <w:rsid w:val="00244A09"/>
    <w:rsid w:val="00244B00"/>
    <w:rsid w:val="00244BEC"/>
    <w:rsid w:val="002450BD"/>
    <w:rsid w:val="002454AD"/>
    <w:rsid w:val="002456C9"/>
    <w:rsid w:val="00245A48"/>
    <w:rsid w:val="00245CA3"/>
    <w:rsid w:val="00245DF3"/>
    <w:rsid w:val="00245F4B"/>
    <w:rsid w:val="00246297"/>
    <w:rsid w:val="0024633B"/>
    <w:rsid w:val="0024637F"/>
    <w:rsid w:val="002463A5"/>
    <w:rsid w:val="0024651E"/>
    <w:rsid w:val="0024657E"/>
    <w:rsid w:val="0024685C"/>
    <w:rsid w:val="00246881"/>
    <w:rsid w:val="00246B94"/>
    <w:rsid w:val="00246C9D"/>
    <w:rsid w:val="00247039"/>
    <w:rsid w:val="002470DA"/>
    <w:rsid w:val="002470E2"/>
    <w:rsid w:val="002471A1"/>
    <w:rsid w:val="002471EF"/>
    <w:rsid w:val="002475FC"/>
    <w:rsid w:val="00247640"/>
    <w:rsid w:val="00247723"/>
    <w:rsid w:val="00247C3D"/>
    <w:rsid w:val="00247C3F"/>
    <w:rsid w:val="00250071"/>
    <w:rsid w:val="002500E3"/>
    <w:rsid w:val="00250517"/>
    <w:rsid w:val="00250685"/>
    <w:rsid w:val="002508B0"/>
    <w:rsid w:val="00250A81"/>
    <w:rsid w:val="00250AAD"/>
    <w:rsid w:val="00250B07"/>
    <w:rsid w:val="00250BEB"/>
    <w:rsid w:val="00250C90"/>
    <w:rsid w:val="00251131"/>
    <w:rsid w:val="00251201"/>
    <w:rsid w:val="00251208"/>
    <w:rsid w:val="00251226"/>
    <w:rsid w:val="002513DD"/>
    <w:rsid w:val="00251DE4"/>
    <w:rsid w:val="00251ECA"/>
    <w:rsid w:val="0025218E"/>
    <w:rsid w:val="00252319"/>
    <w:rsid w:val="002525EF"/>
    <w:rsid w:val="00252A0E"/>
    <w:rsid w:val="00252CC2"/>
    <w:rsid w:val="00252D4E"/>
    <w:rsid w:val="0025347B"/>
    <w:rsid w:val="002536DF"/>
    <w:rsid w:val="002536E6"/>
    <w:rsid w:val="002537B7"/>
    <w:rsid w:val="002538B3"/>
    <w:rsid w:val="00253907"/>
    <w:rsid w:val="00253F7A"/>
    <w:rsid w:val="0025449C"/>
    <w:rsid w:val="00254614"/>
    <w:rsid w:val="0025498E"/>
    <w:rsid w:val="00254A21"/>
    <w:rsid w:val="00254B41"/>
    <w:rsid w:val="00254D5C"/>
    <w:rsid w:val="00254DE4"/>
    <w:rsid w:val="00254E93"/>
    <w:rsid w:val="00255287"/>
    <w:rsid w:val="002553EE"/>
    <w:rsid w:val="002554ED"/>
    <w:rsid w:val="00255623"/>
    <w:rsid w:val="00255788"/>
    <w:rsid w:val="002557C2"/>
    <w:rsid w:val="002559DA"/>
    <w:rsid w:val="00255A7A"/>
    <w:rsid w:val="00255B3D"/>
    <w:rsid w:val="00255D0E"/>
    <w:rsid w:val="002560B3"/>
    <w:rsid w:val="002562DF"/>
    <w:rsid w:val="002563B7"/>
    <w:rsid w:val="00256509"/>
    <w:rsid w:val="0025660C"/>
    <w:rsid w:val="00256A88"/>
    <w:rsid w:val="00256B46"/>
    <w:rsid w:val="00256EFD"/>
    <w:rsid w:val="00256FD9"/>
    <w:rsid w:val="0025739C"/>
    <w:rsid w:val="002573F0"/>
    <w:rsid w:val="002574C5"/>
    <w:rsid w:val="002576E2"/>
    <w:rsid w:val="00257821"/>
    <w:rsid w:val="00257CD2"/>
    <w:rsid w:val="0026004F"/>
    <w:rsid w:val="00260663"/>
    <w:rsid w:val="002607D7"/>
    <w:rsid w:val="002609CE"/>
    <w:rsid w:val="00261384"/>
    <w:rsid w:val="0026146F"/>
    <w:rsid w:val="0026184C"/>
    <w:rsid w:val="00261B3D"/>
    <w:rsid w:val="00261B65"/>
    <w:rsid w:val="00261C62"/>
    <w:rsid w:val="00261D0F"/>
    <w:rsid w:val="002620C8"/>
    <w:rsid w:val="0026219C"/>
    <w:rsid w:val="00262293"/>
    <w:rsid w:val="00262702"/>
    <w:rsid w:val="0026287E"/>
    <w:rsid w:val="0026292A"/>
    <w:rsid w:val="00262DBD"/>
    <w:rsid w:val="00262E26"/>
    <w:rsid w:val="00262FE3"/>
    <w:rsid w:val="0026318A"/>
    <w:rsid w:val="00263422"/>
    <w:rsid w:val="00263991"/>
    <w:rsid w:val="00263A17"/>
    <w:rsid w:val="00263C0B"/>
    <w:rsid w:val="00263F70"/>
    <w:rsid w:val="00264071"/>
    <w:rsid w:val="002644F0"/>
    <w:rsid w:val="0026457D"/>
    <w:rsid w:val="002645B5"/>
    <w:rsid w:val="002647DB"/>
    <w:rsid w:val="00264DBD"/>
    <w:rsid w:val="0026522E"/>
    <w:rsid w:val="00265570"/>
    <w:rsid w:val="00265654"/>
    <w:rsid w:val="0026572F"/>
    <w:rsid w:val="00265AB7"/>
    <w:rsid w:val="00265D5B"/>
    <w:rsid w:val="00265FD2"/>
    <w:rsid w:val="00266189"/>
    <w:rsid w:val="00266227"/>
    <w:rsid w:val="0026642C"/>
    <w:rsid w:val="002665BE"/>
    <w:rsid w:val="002668AC"/>
    <w:rsid w:val="00266A14"/>
    <w:rsid w:val="00266EFD"/>
    <w:rsid w:val="00266FFF"/>
    <w:rsid w:val="00267360"/>
    <w:rsid w:val="00267521"/>
    <w:rsid w:val="002676A1"/>
    <w:rsid w:val="002676FD"/>
    <w:rsid w:val="00267BF5"/>
    <w:rsid w:val="00267C5D"/>
    <w:rsid w:val="002700BF"/>
    <w:rsid w:val="002704A3"/>
    <w:rsid w:val="0027058A"/>
    <w:rsid w:val="00270652"/>
    <w:rsid w:val="002707D7"/>
    <w:rsid w:val="0027095C"/>
    <w:rsid w:val="002709D0"/>
    <w:rsid w:val="00270C8E"/>
    <w:rsid w:val="00270CD9"/>
    <w:rsid w:val="00270E93"/>
    <w:rsid w:val="00270F29"/>
    <w:rsid w:val="0027104C"/>
    <w:rsid w:val="0027126A"/>
    <w:rsid w:val="002714A8"/>
    <w:rsid w:val="002715BA"/>
    <w:rsid w:val="002717A0"/>
    <w:rsid w:val="00271846"/>
    <w:rsid w:val="0027193D"/>
    <w:rsid w:val="00271F9B"/>
    <w:rsid w:val="00272383"/>
    <w:rsid w:val="00272499"/>
    <w:rsid w:val="00272767"/>
    <w:rsid w:val="00272C55"/>
    <w:rsid w:val="00273094"/>
    <w:rsid w:val="0027324E"/>
    <w:rsid w:val="00273261"/>
    <w:rsid w:val="002732B2"/>
    <w:rsid w:val="00273848"/>
    <w:rsid w:val="0027410C"/>
    <w:rsid w:val="00274151"/>
    <w:rsid w:val="00274259"/>
    <w:rsid w:val="002744BA"/>
    <w:rsid w:val="00274AFB"/>
    <w:rsid w:val="00274BEF"/>
    <w:rsid w:val="00274D3C"/>
    <w:rsid w:val="00274E16"/>
    <w:rsid w:val="00274E21"/>
    <w:rsid w:val="00274E23"/>
    <w:rsid w:val="00275015"/>
    <w:rsid w:val="002750A4"/>
    <w:rsid w:val="00275344"/>
    <w:rsid w:val="002754FC"/>
    <w:rsid w:val="00275AA8"/>
    <w:rsid w:val="00275B57"/>
    <w:rsid w:val="00275F14"/>
    <w:rsid w:val="0027611E"/>
    <w:rsid w:val="00276207"/>
    <w:rsid w:val="002762D5"/>
    <w:rsid w:val="0027637D"/>
    <w:rsid w:val="002765BA"/>
    <w:rsid w:val="002766C7"/>
    <w:rsid w:val="002768CF"/>
    <w:rsid w:val="00276D6B"/>
    <w:rsid w:val="00276D70"/>
    <w:rsid w:val="00276EAA"/>
    <w:rsid w:val="002770E4"/>
    <w:rsid w:val="002771A3"/>
    <w:rsid w:val="00277B95"/>
    <w:rsid w:val="00280162"/>
    <w:rsid w:val="0028018B"/>
    <w:rsid w:val="002802AF"/>
    <w:rsid w:val="0028038A"/>
    <w:rsid w:val="0028042A"/>
    <w:rsid w:val="00280471"/>
    <w:rsid w:val="00280C5A"/>
    <w:rsid w:val="00280EC2"/>
    <w:rsid w:val="002816EB"/>
    <w:rsid w:val="0028179B"/>
    <w:rsid w:val="00281866"/>
    <w:rsid w:val="00281B1A"/>
    <w:rsid w:val="00281B77"/>
    <w:rsid w:val="00281CB7"/>
    <w:rsid w:val="0028211C"/>
    <w:rsid w:val="0028242B"/>
    <w:rsid w:val="002824CF"/>
    <w:rsid w:val="00282580"/>
    <w:rsid w:val="002827DF"/>
    <w:rsid w:val="00282D32"/>
    <w:rsid w:val="00282F45"/>
    <w:rsid w:val="002830C4"/>
    <w:rsid w:val="00283253"/>
    <w:rsid w:val="00283511"/>
    <w:rsid w:val="0028378A"/>
    <w:rsid w:val="0028387A"/>
    <w:rsid w:val="002838E7"/>
    <w:rsid w:val="00283B05"/>
    <w:rsid w:val="00283E07"/>
    <w:rsid w:val="002842B1"/>
    <w:rsid w:val="0028454F"/>
    <w:rsid w:val="002848FA"/>
    <w:rsid w:val="00284A36"/>
    <w:rsid w:val="00284A3D"/>
    <w:rsid w:val="00284A85"/>
    <w:rsid w:val="00284B1D"/>
    <w:rsid w:val="00284E60"/>
    <w:rsid w:val="00284F41"/>
    <w:rsid w:val="00284F89"/>
    <w:rsid w:val="00285046"/>
    <w:rsid w:val="00285189"/>
    <w:rsid w:val="00285436"/>
    <w:rsid w:val="002855C6"/>
    <w:rsid w:val="002859DC"/>
    <w:rsid w:val="00285B8B"/>
    <w:rsid w:val="00285E04"/>
    <w:rsid w:val="00285EC1"/>
    <w:rsid w:val="00285F8B"/>
    <w:rsid w:val="00286183"/>
    <w:rsid w:val="0028637F"/>
    <w:rsid w:val="00286423"/>
    <w:rsid w:val="00286498"/>
    <w:rsid w:val="00286590"/>
    <w:rsid w:val="002868E7"/>
    <w:rsid w:val="00286A1D"/>
    <w:rsid w:val="00286E26"/>
    <w:rsid w:val="00286EC7"/>
    <w:rsid w:val="00287302"/>
    <w:rsid w:val="002874F8"/>
    <w:rsid w:val="002875D3"/>
    <w:rsid w:val="002879A0"/>
    <w:rsid w:val="00287CD2"/>
    <w:rsid w:val="00287CDD"/>
    <w:rsid w:val="00287F3D"/>
    <w:rsid w:val="00290008"/>
    <w:rsid w:val="0029007E"/>
    <w:rsid w:val="00290534"/>
    <w:rsid w:val="0029065F"/>
    <w:rsid w:val="00290BAF"/>
    <w:rsid w:val="002913EE"/>
    <w:rsid w:val="002916C8"/>
    <w:rsid w:val="002916DF"/>
    <w:rsid w:val="002919C7"/>
    <w:rsid w:val="00291EDD"/>
    <w:rsid w:val="00291F76"/>
    <w:rsid w:val="00291FC6"/>
    <w:rsid w:val="0029207B"/>
    <w:rsid w:val="00292469"/>
    <w:rsid w:val="0029264A"/>
    <w:rsid w:val="00292E07"/>
    <w:rsid w:val="00292E73"/>
    <w:rsid w:val="00292E82"/>
    <w:rsid w:val="002931E8"/>
    <w:rsid w:val="002932D8"/>
    <w:rsid w:val="0029331F"/>
    <w:rsid w:val="00293447"/>
    <w:rsid w:val="00293634"/>
    <w:rsid w:val="002938B1"/>
    <w:rsid w:val="002938B5"/>
    <w:rsid w:val="00293D23"/>
    <w:rsid w:val="00293F72"/>
    <w:rsid w:val="00294167"/>
    <w:rsid w:val="00294800"/>
    <w:rsid w:val="00294E0A"/>
    <w:rsid w:val="002951D8"/>
    <w:rsid w:val="00295943"/>
    <w:rsid w:val="002959BC"/>
    <w:rsid w:val="00295ABB"/>
    <w:rsid w:val="00295B19"/>
    <w:rsid w:val="00295BF0"/>
    <w:rsid w:val="00295C37"/>
    <w:rsid w:val="00296697"/>
    <w:rsid w:val="002967FA"/>
    <w:rsid w:val="002969DF"/>
    <w:rsid w:val="00296B98"/>
    <w:rsid w:val="00297433"/>
    <w:rsid w:val="00297631"/>
    <w:rsid w:val="00297967"/>
    <w:rsid w:val="00297AF3"/>
    <w:rsid w:val="002A024E"/>
    <w:rsid w:val="002A061A"/>
    <w:rsid w:val="002A0631"/>
    <w:rsid w:val="002A0892"/>
    <w:rsid w:val="002A0986"/>
    <w:rsid w:val="002A0AB9"/>
    <w:rsid w:val="002A0B9D"/>
    <w:rsid w:val="002A0DDD"/>
    <w:rsid w:val="002A108A"/>
    <w:rsid w:val="002A16B0"/>
    <w:rsid w:val="002A16C3"/>
    <w:rsid w:val="002A173E"/>
    <w:rsid w:val="002A18F0"/>
    <w:rsid w:val="002A1B70"/>
    <w:rsid w:val="002A1F49"/>
    <w:rsid w:val="002A20E0"/>
    <w:rsid w:val="002A22AA"/>
    <w:rsid w:val="002A2300"/>
    <w:rsid w:val="002A2566"/>
    <w:rsid w:val="002A2998"/>
    <w:rsid w:val="002A2BFB"/>
    <w:rsid w:val="002A2D3C"/>
    <w:rsid w:val="002A2E68"/>
    <w:rsid w:val="002A2F29"/>
    <w:rsid w:val="002A2F90"/>
    <w:rsid w:val="002A3256"/>
    <w:rsid w:val="002A34EB"/>
    <w:rsid w:val="002A3583"/>
    <w:rsid w:val="002A3C09"/>
    <w:rsid w:val="002A3D5E"/>
    <w:rsid w:val="002A4254"/>
    <w:rsid w:val="002A44DA"/>
    <w:rsid w:val="002A456C"/>
    <w:rsid w:val="002A4DA9"/>
    <w:rsid w:val="002A4E03"/>
    <w:rsid w:val="002A5224"/>
    <w:rsid w:val="002A5276"/>
    <w:rsid w:val="002A5A3A"/>
    <w:rsid w:val="002A5A40"/>
    <w:rsid w:val="002A5B00"/>
    <w:rsid w:val="002A5D6F"/>
    <w:rsid w:val="002A5EBB"/>
    <w:rsid w:val="002A62E1"/>
    <w:rsid w:val="002A64C3"/>
    <w:rsid w:val="002A6878"/>
    <w:rsid w:val="002A691C"/>
    <w:rsid w:val="002A6BF6"/>
    <w:rsid w:val="002A6C32"/>
    <w:rsid w:val="002A6CEB"/>
    <w:rsid w:val="002A6DAA"/>
    <w:rsid w:val="002A7385"/>
    <w:rsid w:val="002A7503"/>
    <w:rsid w:val="002A75E6"/>
    <w:rsid w:val="002A762C"/>
    <w:rsid w:val="002A7956"/>
    <w:rsid w:val="002A7C14"/>
    <w:rsid w:val="002A7CE5"/>
    <w:rsid w:val="002A7CED"/>
    <w:rsid w:val="002A7F3F"/>
    <w:rsid w:val="002B019C"/>
    <w:rsid w:val="002B0220"/>
    <w:rsid w:val="002B0820"/>
    <w:rsid w:val="002B093C"/>
    <w:rsid w:val="002B0C4E"/>
    <w:rsid w:val="002B0D53"/>
    <w:rsid w:val="002B1010"/>
    <w:rsid w:val="002B12A3"/>
    <w:rsid w:val="002B17FC"/>
    <w:rsid w:val="002B1ADB"/>
    <w:rsid w:val="002B1E52"/>
    <w:rsid w:val="002B1ED2"/>
    <w:rsid w:val="002B1F3E"/>
    <w:rsid w:val="002B1F59"/>
    <w:rsid w:val="002B231D"/>
    <w:rsid w:val="002B25D0"/>
    <w:rsid w:val="002B2C1D"/>
    <w:rsid w:val="002B2E89"/>
    <w:rsid w:val="002B3889"/>
    <w:rsid w:val="002B38D2"/>
    <w:rsid w:val="002B39A7"/>
    <w:rsid w:val="002B3B1E"/>
    <w:rsid w:val="002B421C"/>
    <w:rsid w:val="002B4590"/>
    <w:rsid w:val="002B4622"/>
    <w:rsid w:val="002B4788"/>
    <w:rsid w:val="002B4823"/>
    <w:rsid w:val="002B48A8"/>
    <w:rsid w:val="002B4E1A"/>
    <w:rsid w:val="002B4E71"/>
    <w:rsid w:val="002B4EC4"/>
    <w:rsid w:val="002B552B"/>
    <w:rsid w:val="002B562C"/>
    <w:rsid w:val="002B57A4"/>
    <w:rsid w:val="002B580A"/>
    <w:rsid w:val="002B5866"/>
    <w:rsid w:val="002B597D"/>
    <w:rsid w:val="002B62F2"/>
    <w:rsid w:val="002B6755"/>
    <w:rsid w:val="002B6817"/>
    <w:rsid w:val="002B6918"/>
    <w:rsid w:val="002B6944"/>
    <w:rsid w:val="002B697E"/>
    <w:rsid w:val="002B6CBB"/>
    <w:rsid w:val="002B6D81"/>
    <w:rsid w:val="002B6DC5"/>
    <w:rsid w:val="002B6E38"/>
    <w:rsid w:val="002B7147"/>
    <w:rsid w:val="002B71DB"/>
    <w:rsid w:val="002B75A4"/>
    <w:rsid w:val="002B7916"/>
    <w:rsid w:val="002B7BFF"/>
    <w:rsid w:val="002B7C8C"/>
    <w:rsid w:val="002C0220"/>
    <w:rsid w:val="002C043E"/>
    <w:rsid w:val="002C05AE"/>
    <w:rsid w:val="002C0A1A"/>
    <w:rsid w:val="002C0ACC"/>
    <w:rsid w:val="002C0E85"/>
    <w:rsid w:val="002C1073"/>
    <w:rsid w:val="002C1108"/>
    <w:rsid w:val="002C12E4"/>
    <w:rsid w:val="002C13D2"/>
    <w:rsid w:val="002C13D9"/>
    <w:rsid w:val="002C153D"/>
    <w:rsid w:val="002C16B7"/>
    <w:rsid w:val="002C1862"/>
    <w:rsid w:val="002C1C93"/>
    <w:rsid w:val="002C1D67"/>
    <w:rsid w:val="002C1FD2"/>
    <w:rsid w:val="002C2161"/>
    <w:rsid w:val="002C223F"/>
    <w:rsid w:val="002C2367"/>
    <w:rsid w:val="002C2444"/>
    <w:rsid w:val="002C274E"/>
    <w:rsid w:val="002C2882"/>
    <w:rsid w:val="002C2915"/>
    <w:rsid w:val="002C2947"/>
    <w:rsid w:val="002C2957"/>
    <w:rsid w:val="002C2FB6"/>
    <w:rsid w:val="002C34B8"/>
    <w:rsid w:val="002C35BF"/>
    <w:rsid w:val="002C3809"/>
    <w:rsid w:val="002C3BC7"/>
    <w:rsid w:val="002C403E"/>
    <w:rsid w:val="002C4088"/>
    <w:rsid w:val="002C4092"/>
    <w:rsid w:val="002C4164"/>
    <w:rsid w:val="002C4468"/>
    <w:rsid w:val="002C4520"/>
    <w:rsid w:val="002C4526"/>
    <w:rsid w:val="002C47E6"/>
    <w:rsid w:val="002C49B9"/>
    <w:rsid w:val="002C4DC1"/>
    <w:rsid w:val="002C50F4"/>
    <w:rsid w:val="002C53F1"/>
    <w:rsid w:val="002C54DB"/>
    <w:rsid w:val="002C551A"/>
    <w:rsid w:val="002C567C"/>
    <w:rsid w:val="002C597E"/>
    <w:rsid w:val="002C5A71"/>
    <w:rsid w:val="002C5B97"/>
    <w:rsid w:val="002C5E5A"/>
    <w:rsid w:val="002C602E"/>
    <w:rsid w:val="002C6048"/>
    <w:rsid w:val="002C63B2"/>
    <w:rsid w:val="002C63CE"/>
    <w:rsid w:val="002C6557"/>
    <w:rsid w:val="002C665F"/>
    <w:rsid w:val="002C68F7"/>
    <w:rsid w:val="002C6C0A"/>
    <w:rsid w:val="002C6D47"/>
    <w:rsid w:val="002C6D6A"/>
    <w:rsid w:val="002C7006"/>
    <w:rsid w:val="002C718D"/>
    <w:rsid w:val="002C7424"/>
    <w:rsid w:val="002C7A79"/>
    <w:rsid w:val="002C7D9E"/>
    <w:rsid w:val="002C7E53"/>
    <w:rsid w:val="002C7E87"/>
    <w:rsid w:val="002D019E"/>
    <w:rsid w:val="002D06EF"/>
    <w:rsid w:val="002D07C8"/>
    <w:rsid w:val="002D0AEF"/>
    <w:rsid w:val="002D0B6C"/>
    <w:rsid w:val="002D0B9A"/>
    <w:rsid w:val="002D0F7A"/>
    <w:rsid w:val="002D1B01"/>
    <w:rsid w:val="002D1BBE"/>
    <w:rsid w:val="002D28E3"/>
    <w:rsid w:val="002D295D"/>
    <w:rsid w:val="002D2A0B"/>
    <w:rsid w:val="002D306F"/>
    <w:rsid w:val="002D37AA"/>
    <w:rsid w:val="002D38D5"/>
    <w:rsid w:val="002D398A"/>
    <w:rsid w:val="002D3AA9"/>
    <w:rsid w:val="002D3C32"/>
    <w:rsid w:val="002D3DB1"/>
    <w:rsid w:val="002D46DB"/>
    <w:rsid w:val="002D474D"/>
    <w:rsid w:val="002D49C6"/>
    <w:rsid w:val="002D49C8"/>
    <w:rsid w:val="002D5163"/>
    <w:rsid w:val="002D52DB"/>
    <w:rsid w:val="002D5351"/>
    <w:rsid w:val="002D53A5"/>
    <w:rsid w:val="002D554E"/>
    <w:rsid w:val="002D56C7"/>
    <w:rsid w:val="002D5A0C"/>
    <w:rsid w:val="002D5D3D"/>
    <w:rsid w:val="002D5E8B"/>
    <w:rsid w:val="002D6126"/>
    <w:rsid w:val="002D6157"/>
    <w:rsid w:val="002D6288"/>
    <w:rsid w:val="002D6460"/>
    <w:rsid w:val="002D66A7"/>
    <w:rsid w:val="002D66CC"/>
    <w:rsid w:val="002D6720"/>
    <w:rsid w:val="002D67CC"/>
    <w:rsid w:val="002D68D3"/>
    <w:rsid w:val="002D6B4E"/>
    <w:rsid w:val="002D7025"/>
    <w:rsid w:val="002D7187"/>
    <w:rsid w:val="002D7611"/>
    <w:rsid w:val="002D7B8C"/>
    <w:rsid w:val="002D7B98"/>
    <w:rsid w:val="002D7CBD"/>
    <w:rsid w:val="002D7D5D"/>
    <w:rsid w:val="002E0084"/>
    <w:rsid w:val="002E06E4"/>
    <w:rsid w:val="002E06E9"/>
    <w:rsid w:val="002E074A"/>
    <w:rsid w:val="002E0822"/>
    <w:rsid w:val="002E09E2"/>
    <w:rsid w:val="002E0AD7"/>
    <w:rsid w:val="002E0D4B"/>
    <w:rsid w:val="002E0E2B"/>
    <w:rsid w:val="002E11B5"/>
    <w:rsid w:val="002E1405"/>
    <w:rsid w:val="002E14CB"/>
    <w:rsid w:val="002E173D"/>
    <w:rsid w:val="002E1C23"/>
    <w:rsid w:val="002E1D55"/>
    <w:rsid w:val="002E1DA7"/>
    <w:rsid w:val="002E1DEE"/>
    <w:rsid w:val="002E1EF7"/>
    <w:rsid w:val="002E212C"/>
    <w:rsid w:val="002E242D"/>
    <w:rsid w:val="002E256E"/>
    <w:rsid w:val="002E25D2"/>
    <w:rsid w:val="002E2649"/>
    <w:rsid w:val="002E26A1"/>
    <w:rsid w:val="002E273D"/>
    <w:rsid w:val="002E2A83"/>
    <w:rsid w:val="002E2AD8"/>
    <w:rsid w:val="002E2B11"/>
    <w:rsid w:val="002E2EDE"/>
    <w:rsid w:val="002E2FEF"/>
    <w:rsid w:val="002E3043"/>
    <w:rsid w:val="002E3556"/>
    <w:rsid w:val="002E3BBA"/>
    <w:rsid w:val="002E3E18"/>
    <w:rsid w:val="002E4340"/>
    <w:rsid w:val="002E438A"/>
    <w:rsid w:val="002E44FB"/>
    <w:rsid w:val="002E4759"/>
    <w:rsid w:val="002E47A4"/>
    <w:rsid w:val="002E48BD"/>
    <w:rsid w:val="002E4B5E"/>
    <w:rsid w:val="002E4CF0"/>
    <w:rsid w:val="002E5088"/>
    <w:rsid w:val="002E5118"/>
    <w:rsid w:val="002E51B7"/>
    <w:rsid w:val="002E537E"/>
    <w:rsid w:val="002E53A7"/>
    <w:rsid w:val="002E568F"/>
    <w:rsid w:val="002E5950"/>
    <w:rsid w:val="002E5CCE"/>
    <w:rsid w:val="002E5E25"/>
    <w:rsid w:val="002E5E7A"/>
    <w:rsid w:val="002E5EE4"/>
    <w:rsid w:val="002E603E"/>
    <w:rsid w:val="002E60F1"/>
    <w:rsid w:val="002E6118"/>
    <w:rsid w:val="002E6192"/>
    <w:rsid w:val="002E6686"/>
    <w:rsid w:val="002E6A42"/>
    <w:rsid w:val="002E6BC4"/>
    <w:rsid w:val="002E6C5B"/>
    <w:rsid w:val="002E70B6"/>
    <w:rsid w:val="002E7145"/>
    <w:rsid w:val="002E73CB"/>
    <w:rsid w:val="002E740F"/>
    <w:rsid w:val="002E747A"/>
    <w:rsid w:val="002E7491"/>
    <w:rsid w:val="002E75C4"/>
    <w:rsid w:val="002E7A74"/>
    <w:rsid w:val="002E7BE3"/>
    <w:rsid w:val="002E7DE0"/>
    <w:rsid w:val="002E7E9B"/>
    <w:rsid w:val="002F0021"/>
    <w:rsid w:val="002F00CE"/>
    <w:rsid w:val="002F02E2"/>
    <w:rsid w:val="002F032A"/>
    <w:rsid w:val="002F0A35"/>
    <w:rsid w:val="002F0B3E"/>
    <w:rsid w:val="002F1025"/>
    <w:rsid w:val="002F110E"/>
    <w:rsid w:val="002F114B"/>
    <w:rsid w:val="002F1388"/>
    <w:rsid w:val="002F15E2"/>
    <w:rsid w:val="002F1900"/>
    <w:rsid w:val="002F1B75"/>
    <w:rsid w:val="002F1C71"/>
    <w:rsid w:val="002F1D26"/>
    <w:rsid w:val="002F1FD2"/>
    <w:rsid w:val="002F1FED"/>
    <w:rsid w:val="002F21D3"/>
    <w:rsid w:val="002F259E"/>
    <w:rsid w:val="002F25D8"/>
    <w:rsid w:val="002F27A3"/>
    <w:rsid w:val="002F2820"/>
    <w:rsid w:val="002F2ADF"/>
    <w:rsid w:val="002F2B80"/>
    <w:rsid w:val="002F2BF6"/>
    <w:rsid w:val="002F2C3E"/>
    <w:rsid w:val="002F2C4E"/>
    <w:rsid w:val="002F2D80"/>
    <w:rsid w:val="002F2DEC"/>
    <w:rsid w:val="002F33B3"/>
    <w:rsid w:val="002F33D2"/>
    <w:rsid w:val="002F3994"/>
    <w:rsid w:val="002F3A95"/>
    <w:rsid w:val="002F3AE1"/>
    <w:rsid w:val="002F3F40"/>
    <w:rsid w:val="002F40EC"/>
    <w:rsid w:val="002F42D8"/>
    <w:rsid w:val="002F42DA"/>
    <w:rsid w:val="002F443A"/>
    <w:rsid w:val="002F4593"/>
    <w:rsid w:val="002F4A1B"/>
    <w:rsid w:val="002F4A7B"/>
    <w:rsid w:val="002F4AF9"/>
    <w:rsid w:val="002F4C2F"/>
    <w:rsid w:val="002F4D28"/>
    <w:rsid w:val="002F4F40"/>
    <w:rsid w:val="002F4FD0"/>
    <w:rsid w:val="002F57A2"/>
    <w:rsid w:val="002F5A51"/>
    <w:rsid w:val="002F5AFB"/>
    <w:rsid w:val="002F5C77"/>
    <w:rsid w:val="002F62A2"/>
    <w:rsid w:val="002F6A72"/>
    <w:rsid w:val="002F6BCD"/>
    <w:rsid w:val="002F6CC2"/>
    <w:rsid w:val="002F6D87"/>
    <w:rsid w:val="002F7048"/>
    <w:rsid w:val="002F73E8"/>
    <w:rsid w:val="002F7447"/>
    <w:rsid w:val="002F7605"/>
    <w:rsid w:val="002F78E9"/>
    <w:rsid w:val="002F7A26"/>
    <w:rsid w:val="002F7B79"/>
    <w:rsid w:val="002F7D66"/>
    <w:rsid w:val="002F7DA9"/>
    <w:rsid w:val="002F7FFA"/>
    <w:rsid w:val="003001AE"/>
    <w:rsid w:val="003001E6"/>
    <w:rsid w:val="003002C2"/>
    <w:rsid w:val="003003A7"/>
    <w:rsid w:val="00300439"/>
    <w:rsid w:val="00300A14"/>
    <w:rsid w:val="00300AA5"/>
    <w:rsid w:val="00300CAF"/>
    <w:rsid w:val="00300DAF"/>
    <w:rsid w:val="0030107E"/>
    <w:rsid w:val="003014B6"/>
    <w:rsid w:val="00301527"/>
    <w:rsid w:val="00301639"/>
    <w:rsid w:val="00301731"/>
    <w:rsid w:val="003019E5"/>
    <w:rsid w:val="00301ACC"/>
    <w:rsid w:val="00301D76"/>
    <w:rsid w:val="00301F3E"/>
    <w:rsid w:val="00301F9B"/>
    <w:rsid w:val="00302607"/>
    <w:rsid w:val="00302819"/>
    <w:rsid w:val="00302A84"/>
    <w:rsid w:val="00302C7F"/>
    <w:rsid w:val="00302F07"/>
    <w:rsid w:val="003032A8"/>
    <w:rsid w:val="003032F4"/>
    <w:rsid w:val="00303A63"/>
    <w:rsid w:val="00303D49"/>
    <w:rsid w:val="00303F38"/>
    <w:rsid w:val="00304884"/>
    <w:rsid w:val="00304AE3"/>
    <w:rsid w:val="00304F44"/>
    <w:rsid w:val="00304F62"/>
    <w:rsid w:val="00305148"/>
    <w:rsid w:val="00305180"/>
    <w:rsid w:val="003051DB"/>
    <w:rsid w:val="00305279"/>
    <w:rsid w:val="003055BD"/>
    <w:rsid w:val="003055D9"/>
    <w:rsid w:val="00305627"/>
    <w:rsid w:val="003056B0"/>
    <w:rsid w:val="00305902"/>
    <w:rsid w:val="00305D51"/>
    <w:rsid w:val="00306137"/>
    <w:rsid w:val="0030652F"/>
    <w:rsid w:val="003065E1"/>
    <w:rsid w:val="00306681"/>
    <w:rsid w:val="003067DB"/>
    <w:rsid w:val="00306A6C"/>
    <w:rsid w:val="00306B06"/>
    <w:rsid w:val="00306B61"/>
    <w:rsid w:val="00307065"/>
    <w:rsid w:val="003071A1"/>
    <w:rsid w:val="0030732C"/>
    <w:rsid w:val="00307341"/>
    <w:rsid w:val="003073B7"/>
    <w:rsid w:val="00307464"/>
    <w:rsid w:val="003074A2"/>
    <w:rsid w:val="0030763E"/>
    <w:rsid w:val="00307A4D"/>
    <w:rsid w:val="00307B32"/>
    <w:rsid w:val="00307CE7"/>
    <w:rsid w:val="00307E49"/>
    <w:rsid w:val="00307F36"/>
    <w:rsid w:val="0031018E"/>
    <w:rsid w:val="00310544"/>
    <w:rsid w:val="003106C6"/>
    <w:rsid w:val="003107C6"/>
    <w:rsid w:val="00310966"/>
    <w:rsid w:val="00310B21"/>
    <w:rsid w:val="00310FB8"/>
    <w:rsid w:val="003110C5"/>
    <w:rsid w:val="00311306"/>
    <w:rsid w:val="003113F2"/>
    <w:rsid w:val="00311581"/>
    <w:rsid w:val="003117D0"/>
    <w:rsid w:val="003119D4"/>
    <w:rsid w:val="00311DD2"/>
    <w:rsid w:val="0031220A"/>
    <w:rsid w:val="00312267"/>
    <w:rsid w:val="00312318"/>
    <w:rsid w:val="00312516"/>
    <w:rsid w:val="00312687"/>
    <w:rsid w:val="00312B8F"/>
    <w:rsid w:val="00312F14"/>
    <w:rsid w:val="00312FF3"/>
    <w:rsid w:val="00313037"/>
    <w:rsid w:val="003130B6"/>
    <w:rsid w:val="003136A5"/>
    <w:rsid w:val="003136D3"/>
    <w:rsid w:val="00313832"/>
    <w:rsid w:val="003139B2"/>
    <w:rsid w:val="00313C3C"/>
    <w:rsid w:val="00313EF8"/>
    <w:rsid w:val="00313F81"/>
    <w:rsid w:val="00313F88"/>
    <w:rsid w:val="00313FCB"/>
    <w:rsid w:val="003141AF"/>
    <w:rsid w:val="0031423E"/>
    <w:rsid w:val="00314293"/>
    <w:rsid w:val="00314375"/>
    <w:rsid w:val="0031441C"/>
    <w:rsid w:val="00314B3A"/>
    <w:rsid w:val="00314BBD"/>
    <w:rsid w:val="00314DCB"/>
    <w:rsid w:val="00314EEA"/>
    <w:rsid w:val="00315021"/>
    <w:rsid w:val="003151E7"/>
    <w:rsid w:val="00315405"/>
    <w:rsid w:val="00315875"/>
    <w:rsid w:val="00315BE6"/>
    <w:rsid w:val="00315C2B"/>
    <w:rsid w:val="00316368"/>
    <w:rsid w:val="00316AFD"/>
    <w:rsid w:val="00316B3D"/>
    <w:rsid w:val="0031702C"/>
    <w:rsid w:val="003172E6"/>
    <w:rsid w:val="0031731A"/>
    <w:rsid w:val="00317D88"/>
    <w:rsid w:val="0032011B"/>
    <w:rsid w:val="00320200"/>
    <w:rsid w:val="00320325"/>
    <w:rsid w:val="00320693"/>
    <w:rsid w:val="003209A6"/>
    <w:rsid w:val="003209A8"/>
    <w:rsid w:val="00320D74"/>
    <w:rsid w:val="00320F0D"/>
    <w:rsid w:val="00320FA6"/>
    <w:rsid w:val="0032109C"/>
    <w:rsid w:val="00321283"/>
    <w:rsid w:val="00321597"/>
    <w:rsid w:val="00321846"/>
    <w:rsid w:val="00321950"/>
    <w:rsid w:val="00321D2C"/>
    <w:rsid w:val="00321D7C"/>
    <w:rsid w:val="00321DCD"/>
    <w:rsid w:val="00321EB1"/>
    <w:rsid w:val="00322184"/>
    <w:rsid w:val="003221E4"/>
    <w:rsid w:val="00322272"/>
    <w:rsid w:val="00322294"/>
    <w:rsid w:val="003224F5"/>
    <w:rsid w:val="00322502"/>
    <w:rsid w:val="00322590"/>
    <w:rsid w:val="003229D3"/>
    <w:rsid w:val="00322A64"/>
    <w:rsid w:val="00322AC1"/>
    <w:rsid w:val="00322AF5"/>
    <w:rsid w:val="00322B45"/>
    <w:rsid w:val="00323040"/>
    <w:rsid w:val="00323140"/>
    <w:rsid w:val="0032328D"/>
    <w:rsid w:val="0032329F"/>
    <w:rsid w:val="003233BA"/>
    <w:rsid w:val="00323424"/>
    <w:rsid w:val="003234FA"/>
    <w:rsid w:val="00323736"/>
    <w:rsid w:val="0032390F"/>
    <w:rsid w:val="003239FE"/>
    <w:rsid w:val="00323C7D"/>
    <w:rsid w:val="00323D3F"/>
    <w:rsid w:val="00323DDD"/>
    <w:rsid w:val="00324253"/>
    <w:rsid w:val="0032432E"/>
    <w:rsid w:val="0032437F"/>
    <w:rsid w:val="00324AC5"/>
    <w:rsid w:val="00324B36"/>
    <w:rsid w:val="00324B3B"/>
    <w:rsid w:val="00324C64"/>
    <w:rsid w:val="00324D52"/>
    <w:rsid w:val="00325077"/>
    <w:rsid w:val="003250BF"/>
    <w:rsid w:val="0032517E"/>
    <w:rsid w:val="0032539F"/>
    <w:rsid w:val="00325595"/>
    <w:rsid w:val="0032567C"/>
    <w:rsid w:val="00325E40"/>
    <w:rsid w:val="0032614B"/>
    <w:rsid w:val="003266CD"/>
    <w:rsid w:val="00326731"/>
    <w:rsid w:val="003267D0"/>
    <w:rsid w:val="003268B9"/>
    <w:rsid w:val="003268E2"/>
    <w:rsid w:val="00326B71"/>
    <w:rsid w:val="00326C1B"/>
    <w:rsid w:val="00326D48"/>
    <w:rsid w:val="00326F4B"/>
    <w:rsid w:val="003272B2"/>
    <w:rsid w:val="00327382"/>
    <w:rsid w:val="00327693"/>
    <w:rsid w:val="003279B9"/>
    <w:rsid w:val="00327A00"/>
    <w:rsid w:val="00327A5C"/>
    <w:rsid w:val="00327AFC"/>
    <w:rsid w:val="00327B13"/>
    <w:rsid w:val="00327CE5"/>
    <w:rsid w:val="00327E12"/>
    <w:rsid w:val="00327F3E"/>
    <w:rsid w:val="00327F51"/>
    <w:rsid w:val="0032CA69"/>
    <w:rsid w:val="0033092A"/>
    <w:rsid w:val="00330E02"/>
    <w:rsid w:val="00330F0D"/>
    <w:rsid w:val="00331500"/>
    <w:rsid w:val="003318EF"/>
    <w:rsid w:val="00331C9C"/>
    <w:rsid w:val="00331CE5"/>
    <w:rsid w:val="00331E44"/>
    <w:rsid w:val="00331E6E"/>
    <w:rsid w:val="00331FB3"/>
    <w:rsid w:val="003320BD"/>
    <w:rsid w:val="003321A5"/>
    <w:rsid w:val="00332355"/>
    <w:rsid w:val="003323C9"/>
    <w:rsid w:val="00332442"/>
    <w:rsid w:val="0033244F"/>
    <w:rsid w:val="00332594"/>
    <w:rsid w:val="0033267E"/>
    <w:rsid w:val="0033279C"/>
    <w:rsid w:val="00332A13"/>
    <w:rsid w:val="00332AD4"/>
    <w:rsid w:val="00332BB2"/>
    <w:rsid w:val="00332C45"/>
    <w:rsid w:val="003332AD"/>
    <w:rsid w:val="003332B6"/>
    <w:rsid w:val="00333472"/>
    <w:rsid w:val="003334A6"/>
    <w:rsid w:val="00333617"/>
    <w:rsid w:val="00333685"/>
    <w:rsid w:val="00333863"/>
    <w:rsid w:val="00333869"/>
    <w:rsid w:val="0033386E"/>
    <w:rsid w:val="003339FB"/>
    <w:rsid w:val="00333A22"/>
    <w:rsid w:val="00333B8B"/>
    <w:rsid w:val="00333F1C"/>
    <w:rsid w:val="0033417F"/>
    <w:rsid w:val="0033435D"/>
    <w:rsid w:val="0033441F"/>
    <w:rsid w:val="00334477"/>
    <w:rsid w:val="0033453E"/>
    <w:rsid w:val="0033472C"/>
    <w:rsid w:val="0033479B"/>
    <w:rsid w:val="003349EC"/>
    <w:rsid w:val="00334C38"/>
    <w:rsid w:val="00334FB6"/>
    <w:rsid w:val="003350C3"/>
    <w:rsid w:val="0033525F"/>
    <w:rsid w:val="003352B7"/>
    <w:rsid w:val="00335390"/>
    <w:rsid w:val="0033585F"/>
    <w:rsid w:val="00335900"/>
    <w:rsid w:val="00335A6D"/>
    <w:rsid w:val="00335B2F"/>
    <w:rsid w:val="00335D71"/>
    <w:rsid w:val="00335DA6"/>
    <w:rsid w:val="00335FE0"/>
    <w:rsid w:val="00336370"/>
    <w:rsid w:val="0033676D"/>
    <w:rsid w:val="00336981"/>
    <w:rsid w:val="00336C78"/>
    <w:rsid w:val="00336EB0"/>
    <w:rsid w:val="00337689"/>
    <w:rsid w:val="003376D3"/>
    <w:rsid w:val="003379E3"/>
    <w:rsid w:val="00337A8B"/>
    <w:rsid w:val="00337B1C"/>
    <w:rsid w:val="00337BC9"/>
    <w:rsid w:val="00337BE2"/>
    <w:rsid w:val="00337DD1"/>
    <w:rsid w:val="00337EC7"/>
    <w:rsid w:val="00337FB8"/>
    <w:rsid w:val="00337FBA"/>
    <w:rsid w:val="0034004A"/>
    <w:rsid w:val="0034027A"/>
    <w:rsid w:val="0034043B"/>
    <w:rsid w:val="003407A7"/>
    <w:rsid w:val="00340860"/>
    <w:rsid w:val="003408A3"/>
    <w:rsid w:val="003408B9"/>
    <w:rsid w:val="00340A19"/>
    <w:rsid w:val="00340AC9"/>
    <w:rsid w:val="00340C10"/>
    <w:rsid w:val="00340C1E"/>
    <w:rsid w:val="00340F24"/>
    <w:rsid w:val="00340F64"/>
    <w:rsid w:val="0034126E"/>
    <w:rsid w:val="003412AA"/>
    <w:rsid w:val="00341455"/>
    <w:rsid w:val="003419C4"/>
    <w:rsid w:val="00341CA7"/>
    <w:rsid w:val="00341D46"/>
    <w:rsid w:val="00341F69"/>
    <w:rsid w:val="00342096"/>
    <w:rsid w:val="0034245C"/>
    <w:rsid w:val="00342690"/>
    <w:rsid w:val="0034285D"/>
    <w:rsid w:val="00342B9C"/>
    <w:rsid w:val="00342FDC"/>
    <w:rsid w:val="00343272"/>
    <w:rsid w:val="0034332C"/>
    <w:rsid w:val="00343421"/>
    <w:rsid w:val="00343658"/>
    <w:rsid w:val="0034385F"/>
    <w:rsid w:val="00343B67"/>
    <w:rsid w:val="00343C9B"/>
    <w:rsid w:val="00343DCA"/>
    <w:rsid w:val="00343E5A"/>
    <w:rsid w:val="00344141"/>
    <w:rsid w:val="00344285"/>
    <w:rsid w:val="00344336"/>
    <w:rsid w:val="003443AB"/>
    <w:rsid w:val="003445A0"/>
    <w:rsid w:val="003447C7"/>
    <w:rsid w:val="003448BB"/>
    <w:rsid w:val="00344A68"/>
    <w:rsid w:val="00344AF0"/>
    <w:rsid w:val="00344EB6"/>
    <w:rsid w:val="0034514D"/>
    <w:rsid w:val="003451B7"/>
    <w:rsid w:val="003451B9"/>
    <w:rsid w:val="003459B9"/>
    <w:rsid w:val="00345F7C"/>
    <w:rsid w:val="00346045"/>
    <w:rsid w:val="00346067"/>
    <w:rsid w:val="00346123"/>
    <w:rsid w:val="00346136"/>
    <w:rsid w:val="003461B2"/>
    <w:rsid w:val="003469C3"/>
    <w:rsid w:val="003469F2"/>
    <w:rsid w:val="00346B74"/>
    <w:rsid w:val="00346C2F"/>
    <w:rsid w:val="00347260"/>
    <w:rsid w:val="003473E6"/>
    <w:rsid w:val="003474FB"/>
    <w:rsid w:val="0034759E"/>
    <w:rsid w:val="003475C9"/>
    <w:rsid w:val="003475CE"/>
    <w:rsid w:val="0034763E"/>
    <w:rsid w:val="00347679"/>
    <w:rsid w:val="00347963"/>
    <w:rsid w:val="00347A73"/>
    <w:rsid w:val="00350095"/>
    <w:rsid w:val="003504B4"/>
    <w:rsid w:val="00350931"/>
    <w:rsid w:val="00350A56"/>
    <w:rsid w:val="00350AE7"/>
    <w:rsid w:val="00350AEA"/>
    <w:rsid w:val="00350B3A"/>
    <w:rsid w:val="00350BAE"/>
    <w:rsid w:val="00351078"/>
    <w:rsid w:val="003510E0"/>
    <w:rsid w:val="00351528"/>
    <w:rsid w:val="003517B1"/>
    <w:rsid w:val="003517ED"/>
    <w:rsid w:val="00351BCA"/>
    <w:rsid w:val="00351C75"/>
    <w:rsid w:val="00351CAA"/>
    <w:rsid w:val="0035267B"/>
    <w:rsid w:val="003529A7"/>
    <w:rsid w:val="00352A0B"/>
    <w:rsid w:val="00352A12"/>
    <w:rsid w:val="00352BB2"/>
    <w:rsid w:val="00352C82"/>
    <w:rsid w:val="00352CE5"/>
    <w:rsid w:val="00353071"/>
    <w:rsid w:val="003531F4"/>
    <w:rsid w:val="00353296"/>
    <w:rsid w:val="003533F1"/>
    <w:rsid w:val="003534F4"/>
    <w:rsid w:val="0035357F"/>
    <w:rsid w:val="00353AD7"/>
    <w:rsid w:val="00354052"/>
    <w:rsid w:val="00354215"/>
    <w:rsid w:val="00354682"/>
    <w:rsid w:val="00354811"/>
    <w:rsid w:val="00354A18"/>
    <w:rsid w:val="00354AE0"/>
    <w:rsid w:val="00354CB1"/>
    <w:rsid w:val="00354CD3"/>
    <w:rsid w:val="00354CD5"/>
    <w:rsid w:val="00354D2E"/>
    <w:rsid w:val="00354DC5"/>
    <w:rsid w:val="00354DE5"/>
    <w:rsid w:val="00354E23"/>
    <w:rsid w:val="0035516B"/>
    <w:rsid w:val="003551AB"/>
    <w:rsid w:val="00355828"/>
    <w:rsid w:val="00355B1A"/>
    <w:rsid w:val="00355C2D"/>
    <w:rsid w:val="00355CBE"/>
    <w:rsid w:val="00355D48"/>
    <w:rsid w:val="00355DD7"/>
    <w:rsid w:val="0035602E"/>
    <w:rsid w:val="0035609C"/>
    <w:rsid w:val="0035611D"/>
    <w:rsid w:val="00356265"/>
    <w:rsid w:val="00356B9C"/>
    <w:rsid w:val="00356D86"/>
    <w:rsid w:val="00356ED3"/>
    <w:rsid w:val="00356F5D"/>
    <w:rsid w:val="00357075"/>
    <w:rsid w:val="00357147"/>
    <w:rsid w:val="0035726D"/>
    <w:rsid w:val="003575BA"/>
    <w:rsid w:val="003576B5"/>
    <w:rsid w:val="003577E4"/>
    <w:rsid w:val="00357950"/>
    <w:rsid w:val="00357AF4"/>
    <w:rsid w:val="00357BF5"/>
    <w:rsid w:val="00357C0E"/>
    <w:rsid w:val="00357FEA"/>
    <w:rsid w:val="0035FB93"/>
    <w:rsid w:val="00360720"/>
    <w:rsid w:val="0036081B"/>
    <w:rsid w:val="0036091A"/>
    <w:rsid w:val="00360A31"/>
    <w:rsid w:val="00360AF0"/>
    <w:rsid w:val="00360CB0"/>
    <w:rsid w:val="00360D4B"/>
    <w:rsid w:val="003617EA"/>
    <w:rsid w:val="0036186B"/>
    <w:rsid w:val="00361D94"/>
    <w:rsid w:val="00361DAF"/>
    <w:rsid w:val="00361DB9"/>
    <w:rsid w:val="00361EEC"/>
    <w:rsid w:val="0036208A"/>
    <w:rsid w:val="0036208F"/>
    <w:rsid w:val="003620A8"/>
    <w:rsid w:val="003621AA"/>
    <w:rsid w:val="003621CC"/>
    <w:rsid w:val="00362574"/>
    <w:rsid w:val="003628C9"/>
    <w:rsid w:val="00362945"/>
    <w:rsid w:val="00362946"/>
    <w:rsid w:val="00362958"/>
    <w:rsid w:val="00362B60"/>
    <w:rsid w:val="00362DCB"/>
    <w:rsid w:val="00363051"/>
    <w:rsid w:val="003631E7"/>
    <w:rsid w:val="0036334F"/>
    <w:rsid w:val="0036364E"/>
    <w:rsid w:val="00363676"/>
    <w:rsid w:val="003636FC"/>
    <w:rsid w:val="0036375D"/>
    <w:rsid w:val="00363B32"/>
    <w:rsid w:val="00363B60"/>
    <w:rsid w:val="00363B6A"/>
    <w:rsid w:val="0036402F"/>
    <w:rsid w:val="0036433F"/>
    <w:rsid w:val="003645AF"/>
    <w:rsid w:val="00364672"/>
    <w:rsid w:val="00364716"/>
    <w:rsid w:val="0036471F"/>
    <w:rsid w:val="00364800"/>
    <w:rsid w:val="0036486E"/>
    <w:rsid w:val="00364971"/>
    <w:rsid w:val="00364CFB"/>
    <w:rsid w:val="00364DF0"/>
    <w:rsid w:val="00364E79"/>
    <w:rsid w:val="0036523B"/>
    <w:rsid w:val="00365354"/>
    <w:rsid w:val="00365536"/>
    <w:rsid w:val="0036553C"/>
    <w:rsid w:val="0036583A"/>
    <w:rsid w:val="00365A3B"/>
    <w:rsid w:val="00365C64"/>
    <w:rsid w:val="00365CD9"/>
    <w:rsid w:val="0036612E"/>
    <w:rsid w:val="003661C0"/>
    <w:rsid w:val="00366370"/>
    <w:rsid w:val="003664D2"/>
    <w:rsid w:val="003664F6"/>
    <w:rsid w:val="003665FE"/>
    <w:rsid w:val="003668C2"/>
    <w:rsid w:val="003669CB"/>
    <w:rsid w:val="00366ABC"/>
    <w:rsid w:val="00366E89"/>
    <w:rsid w:val="00366E9A"/>
    <w:rsid w:val="0036753B"/>
    <w:rsid w:val="003675E4"/>
    <w:rsid w:val="00367A43"/>
    <w:rsid w:val="00367ACB"/>
    <w:rsid w:val="00367BA1"/>
    <w:rsid w:val="00367CAD"/>
    <w:rsid w:val="00367D05"/>
    <w:rsid w:val="00367D28"/>
    <w:rsid w:val="003701FE"/>
    <w:rsid w:val="00370281"/>
    <w:rsid w:val="003702DA"/>
    <w:rsid w:val="003709C0"/>
    <w:rsid w:val="003709D7"/>
    <w:rsid w:val="00370A95"/>
    <w:rsid w:val="00370C4C"/>
    <w:rsid w:val="00370F8B"/>
    <w:rsid w:val="00370FAF"/>
    <w:rsid w:val="0037106E"/>
    <w:rsid w:val="00371075"/>
    <w:rsid w:val="0037110E"/>
    <w:rsid w:val="0037121E"/>
    <w:rsid w:val="00371330"/>
    <w:rsid w:val="00371340"/>
    <w:rsid w:val="00371662"/>
    <w:rsid w:val="0037179A"/>
    <w:rsid w:val="003717EE"/>
    <w:rsid w:val="00371803"/>
    <w:rsid w:val="00371A86"/>
    <w:rsid w:val="00371B12"/>
    <w:rsid w:val="00371E4C"/>
    <w:rsid w:val="00371F4C"/>
    <w:rsid w:val="003721AE"/>
    <w:rsid w:val="0037243D"/>
    <w:rsid w:val="00372497"/>
    <w:rsid w:val="0037271C"/>
    <w:rsid w:val="00372C5E"/>
    <w:rsid w:val="00372C86"/>
    <w:rsid w:val="00372EDE"/>
    <w:rsid w:val="00372F4F"/>
    <w:rsid w:val="00373177"/>
    <w:rsid w:val="00373842"/>
    <w:rsid w:val="0037388D"/>
    <w:rsid w:val="003738D1"/>
    <w:rsid w:val="00373AFD"/>
    <w:rsid w:val="00373B48"/>
    <w:rsid w:val="0037411C"/>
    <w:rsid w:val="0037420E"/>
    <w:rsid w:val="00374423"/>
    <w:rsid w:val="00374863"/>
    <w:rsid w:val="003748F9"/>
    <w:rsid w:val="00374A19"/>
    <w:rsid w:val="00374EEF"/>
    <w:rsid w:val="003751B5"/>
    <w:rsid w:val="003751D1"/>
    <w:rsid w:val="0037551F"/>
    <w:rsid w:val="00375773"/>
    <w:rsid w:val="00375A0A"/>
    <w:rsid w:val="00375AE4"/>
    <w:rsid w:val="00375D25"/>
    <w:rsid w:val="00375F26"/>
    <w:rsid w:val="0037626E"/>
    <w:rsid w:val="00376579"/>
    <w:rsid w:val="00376674"/>
    <w:rsid w:val="0037668F"/>
    <w:rsid w:val="00376926"/>
    <w:rsid w:val="00376AD6"/>
    <w:rsid w:val="00377462"/>
    <w:rsid w:val="003774A0"/>
    <w:rsid w:val="0037758F"/>
    <w:rsid w:val="003777A6"/>
    <w:rsid w:val="00377B6B"/>
    <w:rsid w:val="00377BA9"/>
    <w:rsid w:val="00377C92"/>
    <w:rsid w:val="00377D5F"/>
    <w:rsid w:val="00380392"/>
    <w:rsid w:val="00380656"/>
    <w:rsid w:val="003807A5"/>
    <w:rsid w:val="00380AE0"/>
    <w:rsid w:val="00380E68"/>
    <w:rsid w:val="00380EC7"/>
    <w:rsid w:val="00380EF6"/>
    <w:rsid w:val="00380F53"/>
    <w:rsid w:val="00381104"/>
    <w:rsid w:val="003812B9"/>
    <w:rsid w:val="003813E9"/>
    <w:rsid w:val="00381403"/>
    <w:rsid w:val="003815FB"/>
    <w:rsid w:val="00381AE8"/>
    <w:rsid w:val="0038223E"/>
    <w:rsid w:val="0038240F"/>
    <w:rsid w:val="0038286C"/>
    <w:rsid w:val="003828B0"/>
    <w:rsid w:val="00382B3B"/>
    <w:rsid w:val="00382BD5"/>
    <w:rsid w:val="00382C3A"/>
    <w:rsid w:val="00382DBD"/>
    <w:rsid w:val="0038305F"/>
    <w:rsid w:val="00383160"/>
    <w:rsid w:val="00383494"/>
    <w:rsid w:val="00383645"/>
    <w:rsid w:val="003837FE"/>
    <w:rsid w:val="00383A2C"/>
    <w:rsid w:val="00383A41"/>
    <w:rsid w:val="003841B4"/>
    <w:rsid w:val="003841E5"/>
    <w:rsid w:val="0038426E"/>
    <w:rsid w:val="0038448E"/>
    <w:rsid w:val="0038481C"/>
    <w:rsid w:val="003849CA"/>
    <w:rsid w:val="00384A4E"/>
    <w:rsid w:val="00384B54"/>
    <w:rsid w:val="00384C93"/>
    <w:rsid w:val="00384E27"/>
    <w:rsid w:val="0038502C"/>
    <w:rsid w:val="00385052"/>
    <w:rsid w:val="00385309"/>
    <w:rsid w:val="0038540C"/>
    <w:rsid w:val="00385744"/>
    <w:rsid w:val="003857FE"/>
    <w:rsid w:val="003858FE"/>
    <w:rsid w:val="00385A89"/>
    <w:rsid w:val="003860DA"/>
    <w:rsid w:val="00386106"/>
    <w:rsid w:val="003863CA"/>
    <w:rsid w:val="003863E3"/>
    <w:rsid w:val="003864F5"/>
    <w:rsid w:val="003865B7"/>
    <w:rsid w:val="00386757"/>
    <w:rsid w:val="0038677A"/>
    <w:rsid w:val="0038682A"/>
    <w:rsid w:val="003868A5"/>
    <w:rsid w:val="003868E1"/>
    <w:rsid w:val="00386938"/>
    <w:rsid w:val="00386945"/>
    <w:rsid w:val="00386A9E"/>
    <w:rsid w:val="00387046"/>
    <w:rsid w:val="00387058"/>
    <w:rsid w:val="003872AB"/>
    <w:rsid w:val="003873AE"/>
    <w:rsid w:val="00387573"/>
    <w:rsid w:val="0038774F"/>
    <w:rsid w:val="00387896"/>
    <w:rsid w:val="00387B1E"/>
    <w:rsid w:val="00387BC6"/>
    <w:rsid w:val="00387BD2"/>
    <w:rsid w:val="00390073"/>
    <w:rsid w:val="003901D4"/>
    <w:rsid w:val="0039040A"/>
    <w:rsid w:val="00390471"/>
    <w:rsid w:val="00390592"/>
    <w:rsid w:val="00390597"/>
    <w:rsid w:val="003905B6"/>
    <w:rsid w:val="00390650"/>
    <w:rsid w:val="003906AC"/>
    <w:rsid w:val="003909CF"/>
    <w:rsid w:val="00390BDA"/>
    <w:rsid w:val="00390CF6"/>
    <w:rsid w:val="00391107"/>
    <w:rsid w:val="00391161"/>
    <w:rsid w:val="0039120B"/>
    <w:rsid w:val="003916F1"/>
    <w:rsid w:val="003919A8"/>
    <w:rsid w:val="00391AB0"/>
    <w:rsid w:val="00391AD0"/>
    <w:rsid w:val="00391BC9"/>
    <w:rsid w:val="00391EBF"/>
    <w:rsid w:val="0039219F"/>
    <w:rsid w:val="003925C9"/>
    <w:rsid w:val="00392791"/>
    <w:rsid w:val="00392CD2"/>
    <w:rsid w:val="00392F45"/>
    <w:rsid w:val="00393104"/>
    <w:rsid w:val="00393388"/>
    <w:rsid w:val="003933C1"/>
    <w:rsid w:val="003933CC"/>
    <w:rsid w:val="00393423"/>
    <w:rsid w:val="003935A0"/>
    <w:rsid w:val="00393639"/>
    <w:rsid w:val="00393752"/>
    <w:rsid w:val="00393B91"/>
    <w:rsid w:val="00393C84"/>
    <w:rsid w:val="00393F19"/>
    <w:rsid w:val="00394090"/>
    <w:rsid w:val="00394497"/>
    <w:rsid w:val="00394772"/>
    <w:rsid w:val="00394993"/>
    <w:rsid w:val="00394DF7"/>
    <w:rsid w:val="00394E16"/>
    <w:rsid w:val="00394F3C"/>
    <w:rsid w:val="00395150"/>
    <w:rsid w:val="00395260"/>
    <w:rsid w:val="00395456"/>
    <w:rsid w:val="00395AA4"/>
    <w:rsid w:val="00395EBA"/>
    <w:rsid w:val="00396067"/>
    <w:rsid w:val="00396223"/>
    <w:rsid w:val="0039627D"/>
    <w:rsid w:val="0039637E"/>
    <w:rsid w:val="00396891"/>
    <w:rsid w:val="0039695B"/>
    <w:rsid w:val="00396AE1"/>
    <w:rsid w:val="00396C26"/>
    <w:rsid w:val="00396E08"/>
    <w:rsid w:val="003971FB"/>
    <w:rsid w:val="0039727D"/>
    <w:rsid w:val="0039775E"/>
    <w:rsid w:val="003979F4"/>
    <w:rsid w:val="00397AE7"/>
    <w:rsid w:val="00397D1B"/>
    <w:rsid w:val="00397F6B"/>
    <w:rsid w:val="0039C5BE"/>
    <w:rsid w:val="003A005B"/>
    <w:rsid w:val="003A01DF"/>
    <w:rsid w:val="003A0622"/>
    <w:rsid w:val="003A06E4"/>
    <w:rsid w:val="003A072A"/>
    <w:rsid w:val="003A0B24"/>
    <w:rsid w:val="003A0B50"/>
    <w:rsid w:val="003A0B97"/>
    <w:rsid w:val="003A0CBA"/>
    <w:rsid w:val="003A0D62"/>
    <w:rsid w:val="003A0E65"/>
    <w:rsid w:val="003A109E"/>
    <w:rsid w:val="003A11C0"/>
    <w:rsid w:val="003A14D2"/>
    <w:rsid w:val="003A156C"/>
    <w:rsid w:val="003A175B"/>
    <w:rsid w:val="003A1ACE"/>
    <w:rsid w:val="003A25BF"/>
    <w:rsid w:val="003A28F3"/>
    <w:rsid w:val="003A2A9C"/>
    <w:rsid w:val="003A2B87"/>
    <w:rsid w:val="003A2E09"/>
    <w:rsid w:val="003A316F"/>
    <w:rsid w:val="003A31E3"/>
    <w:rsid w:val="003A326C"/>
    <w:rsid w:val="003A3270"/>
    <w:rsid w:val="003A33B6"/>
    <w:rsid w:val="003A355E"/>
    <w:rsid w:val="003A35D4"/>
    <w:rsid w:val="003A3B5A"/>
    <w:rsid w:val="003A3CB6"/>
    <w:rsid w:val="003A3FDA"/>
    <w:rsid w:val="003A3FDB"/>
    <w:rsid w:val="003A4239"/>
    <w:rsid w:val="003A43F2"/>
    <w:rsid w:val="003A4668"/>
    <w:rsid w:val="003A473E"/>
    <w:rsid w:val="003A4A31"/>
    <w:rsid w:val="003A4A68"/>
    <w:rsid w:val="003A4CBC"/>
    <w:rsid w:val="003A4D18"/>
    <w:rsid w:val="003A4E05"/>
    <w:rsid w:val="003A514B"/>
    <w:rsid w:val="003A5AAA"/>
    <w:rsid w:val="003A5B8B"/>
    <w:rsid w:val="003A5BA7"/>
    <w:rsid w:val="003A5CC4"/>
    <w:rsid w:val="003A5E15"/>
    <w:rsid w:val="003A6163"/>
    <w:rsid w:val="003A6599"/>
    <w:rsid w:val="003A7087"/>
    <w:rsid w:val="003A70EE"/>
    <w:rsid w:val="003A72C6"/>
    <w:rsid w:val="003A7416"/>
    <w:rsid w:val="003A77A9"/>
    <w:rsid w:val="003A7860"/>
    <w:rsid w:val="003A7923"/>
    <w:rsid w:val="003A79EA"/>
    <w:rsid w:val="003A7A93"/>
    <w:rsid w:val="003A7AA4"/>
    <w:rsid w:val="003A7F81"/>
    <w:rsid w:val="003B03B2"/>
    <w:rsid w:val="003B06A5"/>
    <w:rsid w:val="003B0AE4"/>
    <w:rsid w:val="003B0FF6"/>
    <w:rsid w:val="003B11AF"/>
    <w:rsid w:val="003B12B2"/>
    <w:rsid w:val="003B18F9"/>
    <w:rsid w:val="003B197D"/>
    <w:rsid w:val="003B19F9"/>
    <w:rsid w:val="003B1A76"/>
    <w:rsid w:val="003B1AD9"/>
    <w:rsid w:val="003B1E6D"/>
    <w:rsid w:val="003B1FA3"/>
    <w:rsid w:val="003B21F3"/>
    <w:rsid w:val="003B22E3"/>
    <w:rsid w:val="003B23CB"/>
    <w:rsid w:val="003B2515"/>
    <w:rsid w:val="003B2778"/>
    <w:rsid w:val="003B29A5"/>
    <w:rsid w:val="003B2BAA"/>
    <w:rsid w:val="003B2BBA"/>
    <w:rsid w:val="003B2BE1"/>
    <w:rsid w:val="003B2E2B"/>
    <w:rsid w:val="003B2EDB"/>
    <w:rsid w:val="003B2F80"/>
    <w:rsid w:val="003B30FB"/>
    <w:rsid w:val="003B348A"/>
    <w:rsid w:val="003B363C"/>
    <w:rsid w:val="003B37A3"/>
    <w:rsid w:val="003B3950"/>
    <w:rsid w:val="003B399D"/>
    <w:rsid w:val="003B3B7D"/>
    <w:rsid w:val="003B3DCD"/>
    <w:rsid w:val="003B3E71"/>
    <w:rsid w:val="003B3F19"/>
    <w:rsid w:val="003B3F40"/>
    <w:rsid w:val="003B411C"/>
    <w:rsid w:val="003B41F7"/>
    <w:rsid w:val="003B444E"/>
    <w:rsid w:val="003B46C8"/>
    <w:rsid w:val="003B4807"/>
    <w:rsid w:val="003B4847"/>
    <w:rsid w:val="003B489B"/>
    <w:rsid w:val="003B4A15"/>
    <w:rsid w:val="003B4AFB"/>
    <w:rsid w:val="003B4B33"/>
    <w:rsid w:val="003B4B61"/>
    <w:rsid w:val="003B4BE9"/>
    <w:rsid w:val="003B4BF4"/>
    <w:rsid w:val="003B4DE9"/>
    <w:rsid w:val="003B50B1"/>
    <w:rsid w:val="003B5147"/>
    <w:rsid w:val="003B52D2"/>
    <w:rsid w:val="003B594C"/>
    <w:rsid w:val="003B59D6"/>
    <w:rsid w:val="003B5D49"/>
    <w:rsid w:val="003B5D81"/>
    <w:rsid w:val="003B5E68"/>
    <w:rsid w:val="003B6073"/>
    <w:rsid w:val="003B618D"/>
    <w:rsid w:val="003B671A"/>
    <w:rsid w:val="003B6930"/>
    <w:rsid w:val="003B6D3A"/>
    <w:rsid w:val="003B6DF4"/>
    <w:rsid w:val="003B7275"/>
    <w:rsid w:val="003B72F2"/>
    <w:rsid w:val="003B7510"/>
    <w:rsid w:val="003B7561"/>
    <w:rsid w:val="003B7578"/>
    <w:rsid w:val="003B7724"/>
    <w:rsid w:val="003B773C"/>
    <w:rsid w:val="003B77DB"/>
    <w:rsid w:val="003B78F7"/>
    <w:rsid w:val="003B7C80"/>
    <w:rsid w:val="003B7D11"/>
    <w:rsid w:val="003B7D52"/>
    <w:rsid w:val="003C00DB"/>
    <w:rsid w:val="003C0238"/>
    <w:rsid w:val="003C02D3"/>
    <w:rsid w:val="003C085E"/>
    <w:rsid w:val="003C0B56"/>
    <w:rsid w:val="003C0DB7"/>
    <w:rsid w:val="003C10B2"/>
    <w:rsid w:val="003C1329"/>
    <w:rsid w:val="003C1505"/>
    <w:rsid w:val="003C15F3"/>
    <w:rsid w:val="003C1E50"/>
    <w:rsid w:val="003C1EB2"/>
    <w:rsid w:val="003C1EBE"/>
    <w:rsid w:val="003C1F5F"/>
    <w:rsid w:val="003C233F"/>
    <w:rsid w:val="003C2341"/>
    <w:rsid w:val="003C2420"/>
    <w:rsid w:val="003C2481"/>
    <w:rsid w:val="003C24DA"/>
    <w:rsid w:val="003C2545"/>
    <w:rsid w:val="003C282B"/>
    <w:rsid w:val="003C2D8F"/>
    <w:rsid w:val="003C2EB1"/>
    <w:rsid w:val="003C30B2"/>
    <w:rsid w:val="003C34B5"/>
    <w:rsid w:val="003C382D"/>
    <w:rsid w:val="003C3856"/>
    <w:rsid w:val="003C387E"/>
    <w:rsid w:val="003C4219"/>
    <w:rsid w:val="003C4440"/>
    <w:rsid w:val="003C4493"/>
    <w:rsid w:val="003C44E6"/>
    <w:rsid w:val="003C4B92"/>
    <w:rsid w:val="003C520D"/>
    <w:rsid w:val="003C52E7"/>
    <w:rsid w:val="003C552F"/>
    <w:rsid w:val="003C55EC"/>
    <w:rsid w:val="003C5724"/>
    <w:rsid w:val="003C57BB"/>
    <w:rsid w:val="003C5ADD"/>
    <w:rsid w:val="003C5D5C"/>
    <w:rsid w:val="003C5F93"/>
    <w:rsid w:val="003C6202"/>
    <w:rsid w:val="003C65B2"/>
    <w:rsid w:val="003C6651"/>
    <w:rsid w:val="003C6677"/>
    <w:rsid w:val="003C6794"/>
    <w:rsid w:val="003C6852"/>
    <w:rsid w:val="003C685E"/>
    <w:rsid w:val="003C695C"/>
    <w:rsid w:val="003C69C0"/>
    <w:rsid w:val="003C6A0A"/>
    <w:rsid w:val="003C6B11"/>
    <w:rsid w:val="003C6C52"/>
    <w:rsid w:val="003C6E9F"/>
    <w:rsid w:val="003C701D"/>
    <w:rsid w:val="003C74AE"/>
    <w:rsid w:val="003C786A"/>
    <w:rsid w:val="003C7986"/>
    <w:rsid w:val="003C7997"/>
    <w:rsid w:val="003C7C2F"/>
    <w:rsid w:val="003C7DC1"/>
    <w:rsid w:val="003C7FEE"/>
    <w:rsid w:val="003D0493"/>
    <w:rsid w:val="003D0498"/>
    <w:rsid w:val="003D04D5"/>
    <w:rsid w:val="003D072A"/>
    <w:rsid w:val="003D073B"/>
    <w:rsid w:val="003D0758"/>
    <w:rsid w:val="003D0A54"/>
    <w:rsid w:val="003D0B52"/>
    <w:rsid w:val="003D0D8E"/>
    <w:rsid w:val="003D0F85"/>
    <w:rsid w:val="003D1149"/>
    <w:rsid w:val="003D1645"/>
    <w:rsid w:val="003D188A"/>
    <w:rsid w:val="003D18BE"/>
    <w:rsid w:val="003D1ED3"/>
    <w:rsid w:val="003D1F0F"/>
    <w:rsid w:val="003D2102"/>
    <w:rsid w:val="003D22FA"/>
    <w:rsid w:val="003D293C"/>
    <w:rsid w:val="003D2950"/>
    <w:rsid w:val="003D29CD"/>
    <w:rsid w:val="003D2A22"/>
    <w:rsid w:val="003D2C3B"/>
    <w:rsid w:val="003D2E0F"/>
    <w:rsid w:val="003D2E21"/>
    <w:rsid w:val="003D2E78"/>
    <w:rsid w:val="003D30FB"/>
    <w:rsid w:val="003D3410"/>
    <w:rsid w:val="003D3833"/>
    <w:rsid w:val="003D3A85"/>
    <w:rsid w:val="003D3B35"/>
    <w:rsid w:val="003D3D34"/>
    <w:rsid w:val="003D3FD6"/>
    <w:rsid w:val="003D4076"/>
    <w:rsid w:val="003D4132"/>
    <w:rsid w:val="003D4179"/>
    <w:rsid w:val="003D419B"/>
    <w:rsid w:val="003D42E9"/>
    <w:rsid w:val="003D432E"/>
    <w:rsid w:val="003D44F0"/>
    <w:rsid w:val="003D455C"/>
    <w:rsid w:val="003D487B"/>
    <w:rsid w:val="003D4AA1"/>
    <w:rsid w:val="003D4D0C"/>
    <w:rsid w:val="003D4E01"/>
    <w:rsid w:val="003D5270"/>
    <w:rsid w:val="003D528E"/>
    <w:rsid w:val="003D52DC"/>
    <w:rsid w:val="003D5486"/>
    <w:rsid w:val="003D55EB"/>
    <w:rsid w:val="003D5789"/>
    <w:rsid w:val="003D5933"/>
    <w:rsid w:val="003D5AFA"/>
    <w:rsid w:val="003D5CD4"/>
    <w:rsid w:val="003D6981"/>
    <w:rsid w:val="003D6AF7"/>
    <w:rsid w:val="003D6DE5"/>
    <w:rsid w:val="003D708A"/>
    <w:rsid w:val="003D750A"/>
    <w:rsid w:val="003D75FB"/>
    <w:rsid w:val="003D76B6"/>
    <w:rsid w:val="003D77F4"/>
    <w:rsid w:val="003D78C5"/>
    <w:rsid w:val="003D7AA0"/>
    <w:rsid w:val="003E0194"/>
    <w:rsid w:val="003E044D"/>
    <w:rsid w:val="003E0534"/>
    <w:rsid w:val="003E07A7"/>
    <w:rsid w:val="003E0DEB"/>
    <w:rsid w:val="003E11AD"/>
    <w:rsid w:val="003E137D"/>
    <w:rsid w:val="003E1413"/>
    <w:rsid w:val="003E1678"/>
    <w:rsid w:val="003E181F"/>
    <w:rsid w:val="003E1F22"/>
    <w:rsid w:val="003E212E"/>
    <w:rsid w:val="003E21D0"/>
    <w:rsid w:val="003E232D"/>
    <w:rsid w:val="003E2A03"/>
    <w:rsid w:val="003E2C42"/>
    <w:rsid w:val="003E2C69"/>
    <w:rsid w:val="003E2E64"/>
    <w:rsid w:val="003E2F84"/>
    <w:rsid w:val="003E35AC"/>
    <w:rsid w:val="003E3E11"/>
    <w:rsid w:val="003E3EC3"/>
    <w:rsid w:val="003E3EF9"/>
    <w:rsid w:val="003E40D6"/>
    <w:rsid w:val="003E4465"/>
    <w:rsid w:val="003E4A65"/>
    <w:rsid w:val="003E4CE2"/>
    <w:rsid w:val="003E4D62"/>
    <w:rsid w:val="003E515A"/>
    <w:rsid w:val="003E570D"/>
    <w:rsid w:val="003E5B8B"/>
    <w:rsid w:val="003E5D5E"/>
    <w:rsid w:val="003E5FDD"/>
    <w:rsid w:val="003E6437"/>
    <w:rsid w:val="003E661A"/>
    <w:rsid w:val="003E6673"/>
    <w:rsid w:val="003E6721"/>
    <w:rsid w:val="003E6949"/>
    <w:rsid w:val="003E6E81"/>
    <w:rsid w:val="003E6EAB"/>
    <w:rsid w:val="003E6FD6"/>
    <w:rsid w:val="003E729F"/>
    <w:rsid w:val="003E73C2"/>
    <w:rsid w:val="003E769C"/>
    <w:rsid w:val="003E7724"/>
    <w:rsid w:val="003E7725"/>
    <w:rsid w:val="003E77BD"/>
    <w:rsid w:val="003E7DD9"/>
    <w:rsid w:val="003E7F7F"/>
    <w:rsid w:val="003F02BB"/>
    <w:rsid w:val="003F08DB"/>
    <w:rsid w:val="003F0DF1"/>
    <w:rsid w:val="003F0F67"/>
    <w:rsid w:val="003F0F87"/>
    <w:rsid w:val="003F0FDE"/>
    <w:rsid w:val="003F10E4"/>
    <w:rsid w:val="003F15C3"/>
    <w:rsid w:val="003F1655"/>
    <w:rsid w:val="003F1713"/>
    <w:rsid w:val="003F1958"/>
    <w:rsid w:val="003F1A1B"/>
    <w:rsid w:val="003F1DCB"/>
    <w:rsid w:val="003F20FD"/>
    <w:rsid w:val="003F2230"/>
    <w:rsid w:val="003F2715"/>
    <w:rsid w:val="003F2A0A"/>
    <w:rsid w:val="003F2BFB"/>
    <w:rsid w:val="003F30AC"/>
    <w:rsid w:val="003F3377"/>
    <w:rsid w:val="003F41E2"/>
    <w:rsid w:val="003F465E"/>
    <w:rsid w:val="003F4A94"/>
    <w:rsid w:val="003F4AA8"/>
    <w:rsid w:val="003F4AB9"/>
    <w:rsid w:val="003F4BBA"/>
    <w:rsid w:val="003F4DF8"/>
    <w:rsid w:val="003F4E73"/>
    <w:rsid w:val="003F4F0D"/>
    <w:rsid w:val="003F52E0"/>
    <w:rsid w:val="003F5539"/>
    <w:rsid w:val="003F55AC"/>
    <w:rsid w:val="003F5780"/>
    <w:rsid w:val="003F5866"/>
    <w:rsid w:val="003F58FE"/>
    <w:rsid w:val="003F59C4"/>
    <w:rsid w:val="003F5B58"/>
    <w:rsid w:val="003F5BDB"/>
    <w:rsid w:val="003F5C64"/>
    <w:rsid w:val="003F5CBE"/>
    <w:rsid w:val="003F5E52"/>
    <w:rsid w:val="003F5F3E"/>
    <w:rsid w:val="003F6272"/>
    <w:rsid w:val="003F6345"/>
    <w:rsid w:val="003F63E2"/>
    <w:rsid w:val="003F6490"/>
    <w:rsid w:val="003F6540"/>
    <w:rsid w:val="003F667A"/>
    <w:rsid w:val="003F67D2"/>
    <w:rsid w:val="003F681D"/>
    <w:rsid w:val="003F6AB3"/>
    <w:rsid w:val="003F6B6F"/>
    <w:rsid w:val="003F6CE1"/>
    <w:rsid w:val="003F7013"/>
    <w:rsid w:val="003F70DC"/>
    <w:rsid w:val="003F70F9"/>
    <w:rsid w:val="003F7260"/>
    <w:rsid w:val="003F7350"/>
    <w:rsid w:val="003F7441"/>
    <w:rsid w:val="003F755B"/>
    <w:rsid w:val="003F77E3"/>
    <w:rsid w:val="003F7888"/>
    <w:rsid w:val="003F7A56"/>
    <w:rsid w:val="003F7CCB"/>
    <w:rsid w:val="0040011D"/>
    <w:rsid w:val="00400142"/>
    <w:rsid w:val="004001CE"/>
    <w:rsid w:val="0040046E"/>
    <w:rsid w:val="00400B5C"/>
    <w:rsid w:val="00400B89"/>
    <w:rsid w:val="00400DC1"/>
    <w:rsid w:val="004012CC"/>
    <w:rsid w:val="00401484"/>
    <w:rsid w:val="00401EEC"/>
    <w:rsid w:val="004022A1"/>
    <w:rsid w:val="00402361"/>
    <w:rsid w:val="0040246D"/>
    <w:rsid w:val="00402516"/>
    <w:rsid w:val="00402789"/>
    <w:rsid w:val="00402882"/>
    <w:rsid w:val="00402B74"/>
    <w:rsid w:val="00402B9D"/>
    <w:rsid w:val="00402F54"/>
    <w:rsid w:val="0040326F"/>
    <w:rsid w:val="0040362F"/>
    <w:rsid w:val="00403B4A"/>
    <w:rsid w:val="00403BCF"/>
    <w:rsid w:val="00403C08"/>
    <w:rsid w:val="00403C13"/>
    <w:rsid w:val="00403D3C"/>
    <w:rsid w:val="00404062"/>
    <w:rsid w:val="004041AE"/>
    <w:rsid w:val="004041D2"/>
    <w:rsid w:val="004045E3"/>
    <w:rsid w:val="004049BF"/>
    <w:rsid w:val="00405081"/>
    <w:rsid w:val="004050A9"/>
    <w:rsid w:val="00405800"/>
    <w:rsid w:val="00405984"/>
    <w:rsid w:val="00405C4D"/>
    <w:rsid w:val="00405CF7"/>
    <w:rsid w:val="00405E68"/>
    <w:rsid w:val="00405EEB"/>
    <w:rsid w:val="004063F7"/>
    <w:rsid w:val="00406437"/>
    <w:rsid w:val="00406498"/>
    <w:rsid w:val="00406526"/>
    <w:rsid w:val="00406598"/>
    <w:rsid w:val="004066A7"/>
    <w:rsid w:val="004067A8"/>
    <w:rsid w:val="00406AFA"/>
    <w:rsid w:val="00407053"/>
    <w:rsid w:val="00407210"/>
    <w:rsid w:val="0040734C"/>
    <w:rsid w:val="004076EB"/>
    <w:rsid w:val="00407B37"/>
    <w:rsid w:val="00407D31"/>
    <w:rsid w:val="004104B6"/>
    <w:rsid w:val="00410B22"/>
    <w:rsid w:val="0041118B"/>
    <w:rsid w:val="00411214"/>
    <w:rsid w:val="0041126E"/>
    <w:rsid w:val="0041147B"/>
    <w:rsid w:val="0041160E"/>
    <w:rsid w:val="004116C0"/>
    <w:rsid w:val="00411724"/>
    <w:rsid w:val="00411BB8"/>
    <w:rsid w:val="00411E3C"/>
    <w:rsid w:val="00411E3F"/>
    <w:rsid w:val="0041206B"/>
    <w:rsid w:val="004121D0"/>
    <w:rsid w:val="0041248D"/>
    <w:rsid w:val="00412A0C"/>
    <w:rsid w:val="00412A72"/>
    <w:rsid w:val="00412B48"/>
    <w:rsid w:val="00412D66"/>
    <w:rsid w:val="00412EB5"/>
    <w:rsid w:val="004130E3"/>
    <w:rsid w:val="00413193"/>
    <w:rsid w:val="004132D6"/>
    <w:rsid w:val="00413525"/>
    <w:rsid w:val="0041358C"/>
    <w:rsid w:val="00413878"/>
    <w:rsid w:val="00413BBF"/>
    <w:rsid w:val="00413D7D"/>
    <w:rsid w:val="00414004"/>
    <w:rsid w:val="004140C5"/>
    <w:rsid w:val="004141B1"/>
    <w:rsid w:val="0041422F"/>
    <w:rsid w:val="00414511"/>
    <w:rsid w:val="0041491B"/>
    <w:rsid w:val="00414BCC"/>
    <w:rsid w:val="00414BEB"/>
    <w:rsid w:val="00414C84"/>
    <w:rsid w:val="00414D1B"/>
    <w:rsid w:val="00415023"/>
    <w:rsid w:val="0041522B"/>
    <w:rsid w:val="0041528E"/>
    <w:rsid w:val="0041555C"/>
    <w:rsid w:val="004155C1"/>
    <w:rsid w:val="00415931"/>
    <w:rsid w:val="0041596E"/>
    <w:rsid w:val="004159AD"/>
    <w:rsid w:val="00415B84"/>
    <w:rsid w:val="00415DF7"/>
    <w:rsid w:val="00415F18"/>
    <w:rsid w:val="004160CE"/>
    <w:rsid w:val="00416612"/>
    <w:rsid w:val="00416C24"/>
    <w:rsid w:val="00416FC8"/>
    <w:rsid w:val="00417206"/>
    <w:rsid w:val="0041792E"/>
    <w:rsid w:val="00417A45"/>
    <w:rsid w:val="00417D76"/>
    <w:rsid w:val="004202AC"/>
    <w:rsid w:val="004202DC"/>
    <w:rsid w:val="00420367"/>
    <w:rsid w:val="0042051F"/>
    <w:rsid w:val="004209A5"/>
    <w:rsid w:val="00420B3C"/>
    <w:rsid w:val="00420DCC"/>
    <w:rsid w:val="00421100"/>
    <w:rsid w:val="004212E7"/>
    <w:rsid w:val="0042144C"/>
    <w:rsid w:val="00421544"/>
    <w:rsid w:val="004216C2"/>
    <w:rsid w:val="004218C8"/>
    <w:rsid w:val="00421951"/>
    <w:rsid w:val="00421F6D"/>
    <w:rsid w:val="00421F79"/>
    <w:rsid w:val="00421FE2"/>
    <w:rsid w:val="004221A6"/>
    <w:rsid w:val="00422461"/>
    <w:rsid w:val="00422871"/>
    <w:rsid w:val="004228EE"/>
    <w:rsid w:val="00422AFB"/>
    <w:rsid w:val="00422BA3"/>
    <w:rsid w:val="00422ED6"/>
    <w:rsid w:val="00422EF6"/>
    <w:rsid w:val="004231B3"/>
    <w:rsid w:val="004231CE"/>
    <w:rsid w:val="004231DB"/>
    <w:rsid w:val="0042328C"/>
    <w:rsid w:val="00423328"/>
    <w:rsid w:val="0042349B"/>
    <w:rsid w:val="00423590"/>
    <w:rsid w:val="004235EA"/>
    <w:rsid w:val="00423AC0"/>
    <w:rsid w:val="004244DA"/>
    <w:rsid w:val="004244E6"/>
    <w:rsid w:val="00424704"/>
    <w:rsid w:val="004247AA"/>
    <w:rsid w:val="00424861"/>
    <w:rsid w:val="00424BC1"/>
    <w:rsid w:val="00424FAC"/>
    <w:rsid w:val="00425328"/>
    <w:rsid w:val="004255A5"/>
    <w:rsid w:val="00425642"/>
    <w:rsid w:val="00425774"/>
    <w:rsid w:val="004258BD"/>
    <w:rsid w:val="00425996"/>
    <w:rsid w:val="00425AD9"/>
    <w:rsid w:val="00425DC3"/>
    <w:rsid w:val="00425EDB"/>
    <w:rsid w:val="00425F89"/>
    <w:rsid w:val="00426084"/>
    <w:rsid w:val="004260BA"/>
    <w:rsid w:val="004261E3"/>
    <w:rsid w:val="00426364"/>
    <w:rsid w:val="004264C2"/>
    <w:rsid w:val="004265BC"/>
    <w:rsid w:val="004268A3"/>
    <w:rsid w:val="00426B5B"/>
    <w:rsid w:val="00426D30"/>
    <w:rsid w:val="00426E96"/>
    <w:rsid w:val="0042759C"/>
    <w:rsid w:val="004275FD"/>
    <w:rsid w:val="0042782D"/>
    <w:rsid w:val="00427CA1"/>
    <w:rsid w:val="00427F2C"/>
    <w:rsid w:val="0043005F"/>
    <w:rsid w:val="00430228"/>
    <w:rsid w:val="004306CE"/>
    <w:rsid w:val="00430859"/>
    <w:rsid w:val="00430EE3"/>
    <w:rsid w:val="00430EFA"/>
    <w:rsid w:val="00430F59"/>
    <w:rsid w:val="0043152D"/>
    <w:rsid w:val="00431750"/>
    <w:rsid w:val="004317CA"/>
    <w:rsid w:val="004317F2"/>
    <w:rsid w:val="0043181D"/>
    <w:rsid w:val="0043196B"/>
    <w:rsid w:val="00431BA2"/>
    <w:rsid w:val="00431C24"/>
    <w:rsid w:val="00431CBD"/>
    <w:rsid w:val="00431FC1"/>
    <w:rsid w:val="00432340"/>
    <w:rsid w:val="0043249C"/>
    <w:rsid w:val="0043265E"/>
    <w:rsid w:val="00432762"/>
    <w:rsid w:val="004327BF"/>
    <w:rsid w:val="00432BCA"/>
    <w:rsid w:val="00432F35"/>
    <w:rsid w:val="00432FC1"/>
    <w:rsid w:val="00433270"/>
    <w:rsid w:val="004334F6"/>
    <w:rsid w:val="00433645"/>
    <w:rsid w:val="00433865"/>
    <w:rsid w:val="00433F7E"/>
    <w:rsid w:val="00434255"/>
    <w:rsid w:val="00434AB6"/>
    <w:rsid w:val="00434F73"/>
    <w:rsid w:val="00435015"/>
    <w:rsid w:val="00435542"/>
    <w:rsid w:val="00435636"/>
    <w:rsid w:val="004358AF"/>
    <w:rsid w:val="004359B2"/>
    <w:rsid w:val="00435BCE"/>
    <w:rsid w:val="00435F21"/>
    <w:rsid w:val="00435FE5"/>
    <w:rsid w:val="00436116"/>
    <w:rsid w:val="004361CE"/>
    <w:rsid w:val="004361D4"/>
    <w:rsid w:val="004361DD"/>
    <w:rsid w:val="00436421"/>
    <w:rsid w:val="00436669"/>
    <w:rsid w:val="00436D62"/>
    <w:rsid w:val="00436EB2"/>
    <w:rsid w:val="00436EE3"/>
    <w:rsid w:val="00437194"/>
    <w:rsid w:val="0043746D"/>
    <w:rsid w:val="004375F6"/>
    <w:rsid w:val="0043795A"/>
    <w:rsid w:val="004379CE"/>
    <w:rsid w:val="00440005"/>
    <w:rsid w:val="0044027D"/>
    <w:rsid w:val="004405A1"/>
    <w:rsid w:val="004405CB"/>
    <w:rsid w:val="00440CFA"/>
    <w:rsid w:val="0044112B"/>
    <w:rsid w:val="004411B7"/>
    <w:rsid w:val="004411EA"/>
    <w:rsid w:val="00441261"/>
    <w:rsid w:val="00441334"/>
    <w:rsid w:val="0044175B"/>
    <w:rsid w:val="004417D1"/>
    <w:rsid w:val="004417D8"/>
    <w:rsid w:val="00441968"/>
    <w:rsid w:val="00441B37"/>
    <w:rsid w:val="00442D7E"/>
    <w:rsid w:val="00442F93"/>
    <w:rsid w:val="004430B5"/>
    <w:rsid w:val="0044318D"/>
    <w:rsid w:val="00443572"/>
    <w:rsid w:val="004436A7"/>
    <w:rsid w:val="0044380E"/>
    <w:rsid w:val="0044386B"/>
    <w:rsid w:val="004439AE"/>
    <w:rsid w:val="00443B55"/>
    <w:rsid w:val="004442ED"/>
    <w:rsid w:val="0044437B"/>
    <w:rsid w:val="00444730"/>
    <w:rsid w:val="00444DAB"/>
    <w:rsid w:val="00444F41"/>
    <w:rsid w:val="00444FD9"/>
    <w:rsid w:val="0044508A"/>
    <w:rsid w:val="004452BB"/>
    <w:rsid w:val="00445494"/>
    <w:rsid w:val="004454E1"/>
    <w:rsid w:val="00445641"/>
    <w:rsid w:val="004456EA"/>
    <w:rsid w:val="004457B2"/>
    <w:rsid w:val="0044583B"/>
    <w:rsid w:val="00445F94"/>
    <w:rsid w:val="00446510"/>
    <w:rsid w:val="00446643"/>
    <w:rsid w:val="0044709F"/>
    <w:rsid w:val="004470D1"/>
    <w:rsid w:val="00447304"/>
    <w:rsid w:val="004473C3"/>
    <w:rsid w:val="00447C09"/>
    <w:rsid w:val="00447CFE"/>
    <w:rsid w:val="00447E93"/>
    <w:rsid w:val="00447EFD"/>
    <w:rsid w:val="00447F6E"/>
    <w:rsid w:val="0044939F"/>
    <w:rsid w:val="00450206"/>
    <w:rsid w:val="004502F7"/>
    <w:rsid w:val="004503A0"/>
    <w:rsid w:val="0045052C"/>
    <w:rsid w:val="00450541"/>
    <w:rsid w:val="00450723"/>
    <w:rsid w:val="00450A7C"/>
    <w:rsid w:val="00450C4C"/>
    <w:rsid w:val="00450C84"/>
    <w:rsid w:val="00450E06"/>
    <w:rsid w:val="00451006"/>
    <w:rsid w:val="00451297"/>
    <w:rsid w:val="004514C1"/>
    <w:rsid w:val="00451713"/>
    <w:rsid w:val="00451989"/>
    <w:rsid w:val="00451C33"/>
    <w:rsid w:val="00451D71"/>
    <w:rsid w:val="00451DE6"/>
    <w:rsid w:val="00452354"/>
    <w:rsid w:val="004524D5"/>
    <w:rsid w:val="00452533"/>
    <w:rsid w:val="00452642"/>
    <w:rsid w:val="00452768"/>
    <w:rsid w:val="00452C4E"/>
    <w:rsid w:val="00452ED5"/>
    <w:rsid w:val="0045302C"/>
    <w:rsid w:val="00453075"/>
    <w:rsid w:val="00453230"/>
    <w:rsid w:val="00453292"/>
    <w:rsid w:val="0045335A"/>
    <w:rsid w:val="004533B1"/>
    <w:rsid w:val="004535D1"/>
    <w:rsid w:val="00453879"/>
    <w:rsid w:val="0045388C"/>
    <w:rsid w:val="0045389C"/>
    <w:rsid w:val="00453C10"/>
    <w:rsid w:val="00453D32"/>
    <w:rsid w:val="00453EA2"/>
    <w:rsid w:val="00454210"/>
    <w:rsid w:val="004542CC"/>
    <w:rsid w:val="004542E4"/>
    <w:rsid w:val="0045432B"/>
    <w:rsid w:val="0045468F"/>
    <w:rsid w:val="00454805"/>
    <w:rsid w:val="00454AB4"/>
    <w:rsid w:val="00454C1D"/>
    <w:rsid w:val="0045505F"/>
    <w:rsid w:val="00455503"/>
    <w:rsid w:val="004556B8"/>
    <w:rsid w:val="00455701"/>
    <w:rsid w:val="00455979"/>
    <w:rsid w:val="004559F1"/>
    <w:rsid w:val="00455AEB"/>
    <w:rsid w:val="00455B02"/>
    <w:rsid w:val="00456075"/>
    <w:rsid w:val="00456155"/>
    <w:rsid w:val="00456375"/>
    <w:rsid w:val="00456616"/>
    <w:rsid w:val="004568D2"/>
    <w:rsid w:val="00456AE3"/>
    <w:rsid w:val="00456D7D"/>
    <w:rsid w:val="00456E80"/>
    <w:rsid w:val="00456F1A"/>
    <w:rsid w:val="00457023"/>
    <w:rsid w:val="0045724C"/>
    <w:rsid w:val="004574DD"/>
    <w:rsid w:val="00457563"/>
    <w:rsid w:val="0045776B"/>
    <w:rsid w:val="00457921"/>
    <w:rsid w:val="00457A70"/>
    <w:rsid w:val="00457D1B"/>
    <w:rsid w:val="00457F8F"/>
    <w:rsid w:val="0046046B"/>
    <w:rsid w:val="0046058F"/>
    <w:rsid w:val="00460A64"/>
    <w:rsid w:val="00460B0B"/>
    <w:rsid w:val="00460BC5"/>
    <w:rsid w:val="00460E19"/>
    <w:rsid w:val="00461274"/>
    <w:rsid w:val="00461669"/>
    <w:rsid w:val="004616D5"/>
    <w:rsid w:val="00461786"/>
    <w:rsid w:val="004618F8"/>
    <w:rsid w:val="00461B1A"/>
    <w:rsid w:val="00461C3F"/>
    <w:rsid w:val="00461EE0"/>
    <w:rsid w:val="00462145"/>
    <w:rsid w:val="0046251F"/>
    <w:rsid w:val="00462983"/>
    <w:rsid w:val="00462B58"/>
    <w:rsid w:val="00462B6B"/>
    <w:rsid w:val="00462D4F"/>
    <w:rsid w:val="0046316B"/>
    <w:rsid w:val="0046333E"/>
    <w:rsid w:val="004637E3"/>
    <w:rsid w:val="00463851"/>
    <w:rsid w:val="00463893"/>
    <w:rsid w:val="004639A7"/>
    <w:rsid w:val="00463BF6"/>
    <w:rsid w:val="00463D92"/>
    <w:rsid w:val="00463FDE"/>
    <w:rsid w:val="0046426B"/>
    <w:rsid w:val="004642E2"/>
    <w:rsid w:val="004642E8"/>
    <w:rsid w:val="004643EE"/>
    <w:rsid w:val="00464A05"/>
    <w:rsid w:val="00464ACA"/>
    <w:rsid w:val="00464C5A"/>
    <w:rsid w:val="00464C65"/>
    <w:rsid w:val="00464C66"/>
    <w:rsid w:val="00464DA9"/>
    <w:rsid w:val="00465385"/>
    <w:rsid w:val="004653C9"/>
    <w:rsid w:val="004655B8"/>
    <w:rsid w:val="004655EB"/>
    <w:rsid w:val="004656CD"/>
    <w:rsid w:val="004656ED"/>
    <w:rsid w:val="004657D4"/>
    <w:rsid w:val="00465A08"/>
    <w:rsid w:val="00465B46"/>
    <w:rsid w:val="00466083"/>
    <w:rsid w:val="004663EE"/>
    <w:rsid w:val="00466618"/>
    <w:rsid w:val="004668D0"/>
    <w:rsid w:val="004668D4"/>
    <w:rsid w:val="00466A16"/>
    <w:rsid w:val="00466BE1"/>
    <w:rsid w:val="00466C47"/>
    <w:rsid w:val="00466D7E"/>
    <w:rsid w:val="004672C2"/>
    <w:rsid w:val="00467452"/>
    <w:rsid w:val="004677A1"/>
    <w:rsid w:val="004677DE"/>
    <w:rsid w:val="00467A08"/>
    <w:rsid w:val="00467D0F"/>
    <w:rsid w:val="00467D82"/>
    <w:rsid w:val="00470751"/>
    <w:rsid w:val="00470791"/>
    <w:rsid w:val="004708CB"/>
    <w:rsid w:val="00470A33"/>
    <w:rsid w:val="00470BEF"/>
    <w:rsid w:val="00470F84"/>
    <w:rsid w:val="00471134"/>
    <w:rsid w:val="00471205"/>
    <w:rsid w:val="0047128F"/>
    <w:rsid w:val="0047129F"/>
    <w:rsid w:val="004712B7"/>
    <w:rsid w:val="0047189B"/>
    <w:rsid w:val="00471C2A"/>
    <w:rsid w:val="00471D38"/>
    <w:rsid w:val="00471F5D"/>
    <w:rsid w:val="00472196"/>
    <w:rsid w:val="0047240B"/>
    <w:rsid w:val="00472474"/>
    <w:rsid w:val="004724AE"/>
    <w:rsid w:val="00472593"/>
    <w:rsid w:val="004725EB"/>
    <w:rsid w:val="0047266D"/>
    <w:rsid w:val="0047292F"/>
    <w:rsid w:val="00472AFC"/>
    <w:rsid w:val="00472D8F"/>
    <w:rsid w:val="00472EE9"/>
    <w:rsid w:val="004731A9"/>
    <w:rsid w:val="00473250"/>
    <w:rsid w:val="0047336C"/>
    <w:rsid w:val="0047336D"/>
    <w:rsid w:val="00473381"/>
    <w:rsid w:val="004735D3"/>
    <w:rsid w:val="00473737"/>
    <w:rsid w:val="004737BF"/>
    <w:rsid w:val="0047390C"/>
    <w:rsid w:val="00473972"/>
    <w:rsid w:val="004739A9"/>
    <w:rsid w:val="004739B0"/>
    <w:rsid w:val="004740D7"/>
    <w:rsid w:val="0047418B"/>
    <w:rsid w:val="004741D1"/>
    <w:rsid w:val="0047473E"/>
    <w:rsid w:val="00474869"/>
    <w:rsid w:val="0047491E"/>
    <w:rsid w:val="00474AE6"/>
    <w:rsid w:val="00474B3C"/>
    <w:rsid w:val="00474BCB"/>
    <w:rsid w:val="00474D9E"/>
    <w:rsid w:val="0047586C"/>
    <w:rsid w:val="00475C07"/>
    <w:rsid w:val="00475F72"/>
    <w:rsid w:val="00475F91"/>
    <w:rsid w:val="0047620E"/>
    <w:rsid w:val="00476231"/>
    <w:rsid w:val="0047659D"/>
    <w:rsid w:val="0047667A"/>
    <w:rsid w:val="0047689A"/>
    <w:rsid w:val="00476CC6"/>
    <w:rsid w:val="00477A29"/>
    <w:rsid w:val="00477E50"/>
    <w:rsid w:val="00477F0B"/>
    <w:rsid w:val="00477F2C"/>
    <w:rsid w:val="00477F38"/>
    <w:rsid w:val="00477F4D"/>
    <w:rsid w:val="004802E3"/>
    <w:rsid w:val="004805DE"/>
    <w:rsid w:val="00480C9E"/>
    <w:rsid w:val="00480CC9"/>
    <w:rsid w:val="00480F6B"/>
    <w:rsid w:val="0048197B"/>
    <w:rsid w:val="00481A2E"/>
    <w:rsid w:val="00482494"/>
    <w:rsid w:val="004828B2"/>
    <w:rsid w:val="00482ABA"/>
    <w:rsid w:val="00482BE8"/>
    <w:rsid w:val="00482CDB"/>
    <w:rsid w:val="00483212"/>
    <w:rsid w:val="004838B7"/>
    <w:rsid w:val="004838CC"/>
    <w:rsid w:val="00483987"/>
    <w:rsid w:val="00483A67"/>
    <w:rsid w:val="00483B28"/>
    <w:rsid w:val="00483E98"/>
    <w:rsid w:val="00483F56"/>
    <w:rsid w:val="00483F66"/>
    <w:rsid w:val="00483FFC"/>
    <w:rsid w:val="0048402F"/>
    <w:rsid w:val="0048435A"/>
    <w:rsid w:val="00484567"/>
    <w:rsid w:val="004845E8"/>
    <w:rsid w:val="004848C6"/>
    <w:rsid w:val="00484B7B"/>
    <w:rsid w:val="00484C11"/>
    <w:rsid w:val="0048501B"/>
    <w:rsid w:val="004851D5"/>
    <w:rsid w:val="004859C7"/>
    <w:rsid w:val="00485A79"/>
    <w:rsid w:val="00485BCB"/>
    <w:rsid w:val="00485D6F"/>
    <w:rsid w:val="00485DB7"/>
    <w:rsid w:val="0048615C"/>
    <w:rsid w:val="004864B3"/>
    <w:rsid w:val="00486556"/>
    <w:rsid w:val="00486A3B"/>
    <w:rsid w:val="00486AC8"/>
    <w:rsid w:val="00486BC8"/>
    <w:rsid w:val="00486DB1"/>
    <w:rsid w:val="00486E78"/>
    <w:rsid w:val="00486EE3"/>
    <w:rsid w:val="00486F1F"/>
    <w:rsid w:val="0048715A"/>
    <w:rsid w:val="004872F9"/>
    <w:rsid w:val="004875E6"/>
    <w:rsid w:val="004876EA"/>
    <w:rsid w:val="0048772B"/>
    <w:rsid w:val="004879DD"/>
    <w:rsid w:val="004879FC"/>
    <w:rsid w:val="00487BCD"/>
    <w:rsid w:val="00487BFA"/>
    <w:rsid w:val="00487C20"/>
    <w:rsid w:val="00487F89"/>
    <w:rsid w:val="0048F6FD"/>
    <w:rsid w:val="0049002E"/>
    <w:rsid w:val="004901F9"/>
    <w:rsid w:val="004905F0"/>
    <w:rsid w:val="004906C5"/>
    <w:rsid w:val="00490776"/>
    <w:rsid w:val="00490A27"/>
    <w:rsid w:val="00490C1C"/>
    <w:rsid w:val="00490CC3"/>
    <w:rsid w:val="00490D2D"/>
    <w:rsid w:val="00490EAA"/>
    <w:rsid w:val="00490F09"/>
    <w:rsid w:val="004910AB"/>
    <w:rsid w:val="004911F7"/>
    <w:rsid w:val="00491A16"/>
    <w:rsid w:val="00491D73"/>
    <w:rsid w:val="00492400"/>
    <w:rsid w:val="00492407"/>
    <w:rsid w:val="00492489"/>
    <w:rsid w:val="0049267A"/>
    <w:rsid w:val="00492BF9"/>
    <w:rsid w:val="004934ED"/>
    <w:rsid w:val="00493C64"/>
    <w:rsid w:val="00493CD8"/>
    <w:rsid w:val="00493DE8"/>
    <w:rsid w:val="0049402E"/>
    <w:rsid w:val="00494047"/>
    <w:rsid w:val="004941D5"/>
    <w:rsid w:val="0049424B"/>
    <w:rsid w:val="00494373"/>
    <w:rsid w:val="0049456D"/>
    <w:rsid w:val="00494661"/>
    <w:rsid w:val="00494749"/>
    <w:rsid w:val="004948A7"/>
    <w:rsid w:val="0049492B"/>
    <w:rsid w:val="00494C2C"/>
    <w:rsid w:val="00494CF3"/>
    <w:rsid w:val="00494D46"/>
    <w:rsid w:val="0049545E"/>
    <w:rsid w:val="00495564"/>
    <w:rsid w:val="004955CB"/>
    <w:rsid w:val="00495874"/>
    <w:rsid w:val="0049588D"/>
    <w:rsid w:val="004958A4"/>
    <w:rsid w:val="004961B3"/>
    <w:rsid w:val="00496754"/>
    <w:rsid w:val="004967B8"/>
    <w:rsid w:val="00496865"/>
    <w:rsid w:val="004968E0"/>
    <w:rsid w:val="00496A04"/>
    <w:rsid w:val="00496CA2"/>
    <w:rsid w:val="00496F4B"/>
    <w:rsid w:val="00496FC2"/>
    <w:rsid w:val="004971B3"/>
    <w:rsid w:val="00497319"/>
    <w:rsid w:val="004973A5"/>
    <w:rsid w:val="004974FB"/>
    <w:rsid w:val="0049756D"/>
    <w:rsid w:val="00497779"/>
    <w:rsid w:val="0049789F"/>
    <w:rsid w:val="004979D4"/>
    <w:rsid w:val="00497B8C"/>
    <w:rsid w:val="00497BC2"/>
    <w:rsid w:val="00497DE2"/>
    <w:rsid w:val="00497ED3"/>
    <w:rsid w:val="00497F2E"/>
    <w:rsid w:val="00497F49"/>
    <w:rsid w:val="004A00E0"/>
    <w:rsid w:val="004A00FB"/>
    <w:rsid w:val="004A0854"/>
    <w:rsid w:val="004A09C6"/>
    <w:rsid w:val="004A0A85"/>
    <w:rsid w:val="004A0AAC"/>
    <w:rsid w:val="004A0E21"/>
    <w:rsid w:val="004A12C0"/>
    <w:rsid w:val="004A152F"/>
    <w:rsid w:val="004A16D0"/>
    <w:rsid w:val="004A173F"/>
    <w:rsid w:val="004A1B66"/>
    <w:rsid w:val="004A1BB2"/>
    <w:rsid w:val="004A1C7D"/>
    <w:rsid w:val="004A1DAF"/>
    <w:rsid w:val="004A2091"/>
    <w:rsid w:val="004A22BE"/>
    <w:rsid w:val="004A243A"/>
    <w:rsid w:val="004A267A"/>
    <w:rsid w:val="004A279F"/>
    <w:rsid w:val="004A288E"/>
    <w:rsid w:val="004A2952"/>
    <w:rsid w:val="004A2C66"/>
    <w:rsid w:val="004A2F43"/>
    <w:rsid w:val="004A3067"/>
    <w:rsid w:val="004A324B"/>
    <w:rsid w:val="004A3367"/>
    <w:rsid w:val="004A34E1"/>
    <w:rsid w:val="004A36FD"/>
    <w:rsid w:val="004A3780"/>
    <w:rsid w:val="004A380B"/>
    <w:rsid w:val="004A38A9"/>
    <w:rsid w:val="004A38B7"/>
    <w:rsid w:val="004A3DBE"/>
    <w:rsid w:val="004A3DD5"/>
    <w:rsid w:val="004A3E0F"/>
    <w:rsid w:val="004A3EB4"/>
    <w:rsid w:val="004A40F4"/>
    <w:rsid w:val="004A4430"/>
    <w:rsid w:val="004A4908"/>
    <w:rsid w:val="004A494F"/>
    <w:rsid w:val="004A4965"/>
    <w:rsid w:val="004A4977"/>
    <w:rsid w:val="004A49A8"/>
    <w:rsid w:val="004A4C3E"/>
    <w:rsid w:val="004A4DBF"/>
    <w:rsid w:val="004A51D6"/>
    <w:rsid w:val="004A5619"/>
    <w:rsid w:val="004A5700"/>
    <w:rsid w:val="004A59A2"/>
    <w:rsid w:val="004A59BA"/>
    <w:rsid w:val="004A5CDF"/>
    <w:rsid w:val="004A5E68"/>
    <w:rsid w:val="004A60E7"/>
    <w:rsid w:val="004A622E"/>
    <w:rsid w:val="004A6519"/>
    <w:rsid w:val="004A68F1"/>
    <w:rsid w:val="004A6998"/>
    <w:rsid w:val="004A6AD3"/>
    <w:rsid w:val="004A6B37"/>
    <w:rsid w:val="004A6B84"/>
    <w:rsid w:val="004A6C98"/>
    <w:rsid w:val="004A6E2C"/>
    <w:rsid w:val="004A703D"/>
    <w:rsid w:val="004A7235"/>
    <w:rsid w:val="004A7347"/>
    <w:rsid w:val="004A7508"/>
    <w:rsid w:val="004A7859"/>
    <w:rsid w:val="004A7A2F"/>
    <w:rsid w:val="004A7C96"/>
    <w:rsid w:val="004A7E47"/>
    <w:rsid w:val="004A7EC2"/>
    <w:rsid w:val="004B001E"/>
    <w:rsid w:val="004B037D"/>
    <w:rsid w:val="004B0473"/>
    <w:rsid w:val="004B05C4"/>
    <w:rsid w:val="004B0734"/>
    <w:rsid w:val="004B077E"/>
    <w:rsid w:val="004B0A33"/>
    <w:rsid w:val="004B0AB3"/>
    <w:rsid w:val="004B0AFB"/>
    <w:rsid w:val="004B0B62"/>
    <w:rsid w:val="004B0BA8"/>
    <w:rsid w:val="004B0FEA"/>
    <w:rsid w:val="004B1200"/>
    <w:rsid w:val="004B1436"/>
    <w:rsid w:val="004B1AE8"/>
    <w:rsid w:val="004B1B22"/>
    <w:rsid w:val="004B1E07"/>
    <w:rsid w:val="004B2070"/>
    <w:rsid w:val="004B2708"/>
    <w:rsid w:val="004B2829"/>
    <w:rsid w:val="004B2BE6"/>
    <w:rsid w:val="004B309E"/>
    <w:rsid w:val="004B30F3"/>
    <w:rsid w:val="004B3282"/>
    <w:rsid w:val="004B32EE"/>
    <w:rsid w:val="004B3508"/>
    <w:rsid w:val="004B3866"/>
    <w:rsid w:val="004B3AF2"/>
    <w:rsid w:val="004B3AF9"/>
    <w:rsid w:val="004B3BDE"/>
    <w:rsid w:val="004B3D97"/>
    <w:rsid w:val="004B42AC"/>
    <w:rsid w:val="004B44A4"/>
    <w:rsid w:val="004B4613"/>
    <w:rsid w:val="004B4AB5"/>
    <w:rsid w:val="004B4B7E"/>
    <w:rsid w:val="004B4D20"/>
    <w:rsid w:val="004B4F26"/>
    <w:rsid w:val="004B521C"/>
    <w:rsid w:val="004B527B"/>
    <w:rsid w:val="004B54E8"/>
    <w:rsid w:val="004B56B3"/>
    <w:rsid w:val="004B5A02"/>
    <w:rsid w:val="004B5C11"/>
    <w:rsid w:val="004B5C25"/>
    <w:rsid w:val="004B5E6D"/>
    <w:rsid w:val="004B5E7A"/>
    <w:rsid w:val="004B5F2D"/>
    <w:rsid w:val="004B60D4"/>
    <w:rsid w:val="004B678D"/>
    <w:rsid w:val="004B6A16"/>
    <w:rsid w:val="004B6C41"/>
    <w:rsid w:val="004B6D33"/>
    <w:rsid w:val="004B6EF5"/>
    <w:rsid w:val="004B6FFB"/>
    <w:rsid w:val="004B7144"/>
    <w:rsid w:val="004B7168"/>
    <w:rsid w:val="004B721C"/>
    <w:rsid w:val="004B72A1"/>
    <w:rsid w:val="004B730A"/>
    <w:rsid w:val="004B730C"/>
    <w:rsid w:val="004B7664"/>
    <w:rsid w:val="004B77D5"/>
    <w:rsid w:val="004B7851"/>
    <w:rsid w:val="004B78E7"/>
    <w:rsid w:val="004B7A98"/>
    <w:rsid w:val="004B7BA8"/>
    <w:rsid w:val="004B7BD6"/>
    <w:rsid w:val="004C00E5"/>
    <w:rsid w:val="004C0343"/>
    <w:rsid w:val="004C0429"/>
    <w:rsid w:val="004C068D"/>
    <w:rsid w:val="004C07B8"/>
    <w:rsid w:val="004C0DDF"/>
    <w:rsid w:val="004C0E88"/>
    <w:rsid w:val="004C11F8"/>
    <w:rsid w:val="004C135F"/>
    <w:rsid w:val="004C14BE"/>
    <w:rsid w:val="004C14CB"/>
    <w:rsid w:val="004C1594"/>
    <w:rsid w:val="004C15AB"/>
    <w:rsid w:val="004C1725"/>
    <w:rsid w:val="004C19C7"/>
    <w:rsid w:val="004C2395"/>
    <w:rsid w:val="004C29FD"/>
    <w:rsid w:val="004C2AD3"/>
    <w:rsid w:val="004C2B46"/>
    <w:rsid w:val="004C2BD7"/>
    <w:rsid w:val="004C2C30"/>
    <w:rsid w:val="004C3308"/>
    <w:rsid w:val="004C3359"/>
    <w:rsid w:val="004C3537"/>
    <w:rsid w:val="004C379E"/>
    <w:rsid w:val="004C3811"/>
    <w:rsid w:val="004C38BD"/>
    <w:rsid w:val="004C3933"/>
    <w:rsid w:val="004C3B82"/>
    <w:rsid w:val="004C3D28"/>
    <w:rsid w:val="004C3EC2"/>
    <w:rsid w:val="004C42C8"/>
    <w:rsid w:val="004C4380"/>
    <w:rsid w:val="004C4397"/>
    <w:rsid w:val="004C4441"/>
    <w:rsid w:val="004C445C"/>
    <w:rsid w:val="004C451A"/>
    <w:rsid w:val="004C4690"/>
    <w:rsid w:val="004C46FD"/>
    <w:rsid w:val="004C4962"/>
    <w:rsid w:val="004C4C4F"/>
    <w:rsid w:val="004C4D93"/>
    <w:rsid w:val="004C505F"/>
    <w:rsid w:val="004C53E0"/>
    <w:rsid w:val="004C566F"/>
    <w:rsid w:val="004C56AE"/>
    <w:rsid w:val="004C59D3"/>
    <w:rsid w:val="004C59FF"/>
    <w:rsid w:val="004C5A87"/>
    <w:rsid w:val="004C5CC4"/>
    <w:rsid w:val="004C640C"/>
    <w:rsid w:val="004C6794"/>
    <w:rsid w:val="004C689F"/>
    <w:rsid w:val="004C69DE"/>
    <w:rsid w:val="004C6B11"/>
    <w:rsid w:val="004C6BC6"/>
    <w:rsid w:val="004C6C48"/>
    <w:rsid w:val="004C6F97"/>
    <w:rsid w:val="004C71ED"/>
    <w:rsid w:val="004C720A"/>
    <w:rsid w:val="004C736E"/>
    <w:rsid w:val="004C7516"/>
    <w:rsid w:val="004C76B8"/>
    <w:rsid w:val="004C7778"/>
    <w:rsid w:val="004C7B3E"/>
    <w:rsid w:val="004C7E00"/>
    <w:rsid w:val="004C7F68"/>
    <w:rsid w:val="004D00CA"/>
    <w:rsid w:val="004D0404"/>
    <w:rsid w:val="004D0815"/>
    <w:rsid w:val="004D0ABD"/>
    <w:rsid w:val="004D0CD1"/>
    <w:rsid w:val="004D0EC1"/>
    <w:rsid w:val="004D0FF7"/>
    <w:rsid w:val="004D109F"/>
    <w:rsid w:val="004D1193"/>
    <w:rsid w:val="004D1222"/>
    <w:rsid w:val="004D12D4"/>
    <w:rsid w:val="004D15BD"/>
    <w:rsid w:val="004D162A"/>
    <w:rsid w:val="004D1742"/>
    <w:rsid w:val="004D1926"/>
    <w:rsid w:val="004D19BE"/>
    <w:rsid w:val="004D1A8A"/>
    <w:rsid w:val="004D1B43"/>
    <w:rsid w:val="004D1C84"/>
    <w:rsid w:val="004D1EDE"/>
    <w:rsid w:val="004D1F95"/>
    <w:rsid w:val="004D2327"/>
    <w:rsid w:val="004D2339"/>
    <w:rsid w:val="004D250A"/>
    <w:rsid w:val="004D2E98"/>
    <w:rsid w:val="004D2EB4"/>
    <w:rsid w:val="004D340B"/>
    <w:rsid w:val="004D3456"/>
    <w:rsid w:val="004D3D8C"/>
    <w:rsid w:val="004D3ED7"/>
    <w:rsid w:val="004D4391"/>
    <w:rsid w:val="004D44F2"/>
    <w:rsid w:val="004D4587"/>
    <w:rsid w:val="004D4B27"/>
    <w:rsid w:val="004D4BA4"/>
    <w:rsid w:val="004D4DFE"/>
    <w:rsid w:val="004D4FA1"/>
    <w:rsid w:val="004D5041"/>
    <w:rsid w:val="004D5461"/>
    <w:rsid w:val="004D54CE"/>
    <w:rsid w:val="004D566C"/>
    <w:rsid w:val="004D5890"/>
    <w:rsid w:val="004D5C77"/>
    <w:rsid w:val="004D5CC9"/>
    <w:rsid w:val="004D5CD1"/>
    <w:rsid w:val="004D5D4A"/>
    <w:rsid w:val="004D5EFA"/>
    <w:rsid w:val="004D6112"/>
    <w:rsid w:val="004D6230"/>
    <w:rsid w:val="004D63FD"/>
    <w:rsid w:val="004D653F"/>
    <w:rsid w:val="004D6585"/>
    <w:rsid w:val="004D66AB"/>
    <w:rsid w:val="004D66F2"/>
    <w:rsid w:val="004D6AA3"/>
    <w:rsid w:val="004D6BF4"/>
    <w:rsid w:val="004D6D28"/>
    <w:rsid w:val="004D6D5B"/>
    <w:rsid w:val="004D6FDA"/>
    <w:rsid w:val="004D7100"/>
    <w:rsid w:val="004D714D"/>
    <w:rsid w:val="004D7231"/>
    <w:rsid w:val="004D7949"/>
    <w:rsid w:val="004D795A"/>
    <w:rsid w:val="004D7972"/>
    <w:rsid w:val="004D7B76"/>
    <w:rsid w:val="004D7E9C"/>
    <w:rsid w:val="004D7F37"/>
    <w:rsid w:val="004E027E"/>
    <w:rsid w:val="004E03FC"/>
    <w:rsid w:val="004E0400"/>
    <w:rsid w:val="004E0713"/>
    <w:rsid w:val="004E0B52"/>
    <w:rsid w:val="004E0C94"/>
    <w:rsid w:val="004E0CFD"/>
    <w:rsid w:val="004E0D00"/>
    <w:rsid w:val="004E0D9A"/>
    <w:rsid w:val="004E0DF1"/>
    <w:rsid w:val="004E0E10"/>
    <w:rsid w:val="004E0EE5"/>
    <w:rsid w:val="004E119D"/>
    <w:rsid w:val="004E120C"/>
    <w:rsid w:val="004E1314"/>
    <w:rsid w:val="004E1413"/>
    <w:rsid w:val="004E16FC"/>
    <w:rsid w:val="004E1B27"/>
    <w:rsid w:val="004E1C17"/>
    <w:rsid w:val="004E1E06"/>
    <w:rsid w:val="004E200F"/>
    <w:rsid w:val="004E221C"/>
    <w:rsid w:val="004E22DC"/>
    <w:rsid w:val="004E25B2"/>
    <w:rsid w:val="004E268D"/>
    <w:rsid w:val="004E283B"/>
    <w:rsid w:val="004E2B9D"/>
    <w:rsid w:val="004E2C2C"/>
    <w:rsid w:val="004E2CB9"/>
    <w:rsid w:val="004E2D29"/>
    <w:rsid w:val="004E2E22"/>
    <w:rsid w:val="004E31CC"/>
    <w:rsid w:val="004E34C3"/>
    <w:rsid w:val="004E35C1"/>
    <w:rsid w:val="004E3628"/>
    <w:rsid w:val="004E3844"/>
    <w:rsid w:val="004E3A0B"/>
    <w:rsid w:val="004E3BA0"/>
    <w:rsid w:val="004E3BC3"/>
    <w:rsid w:val="004E3C02"/>
    <w:rsid w:val="004E3C67"/>
    <w:rsid w:val="004E3D7F"/>
    <w:rsid w:val="004E40CE"/>
    <w:rsid w:val="004E433E"/>
    <w:rsid w:val="004E4526"/>
    <w:rsid w:val="004E465B"/>
    <w:rsid w:val="004E47C4"/>
    <w:rsid w:val="004E4833"/>
    <w:rsid w:val="004E4924"/>
    <w:rsid w:val="004E4B60"/>
    <w:rsid w:val="004E4C6B"/>
    <w:rsid w:val="004E50F4"/>
    <w:rsid w:val="004E5160"/>
    <w:rsid w:val="004E51BA"/>
    <w:rsid w:val="004E5284"/>
    <w:rsid w:val="004E55EA"/>
    <w:rsid w:val="004E58BF"/>
    <w:rsid w:val="004E5BE9"/>
    <w:rsid w:val="004E5FCE"/>
    <w:rsid w:val="004E6331"/>
    <w:rsid w:val="004E6872"/>
    <w:rsid w:val="004E693B"/>
    <w:rsid w:val="004E7562"/>
    <w:rsid w:val="004E7601"/>
    <w:rsid w:val="004E790D"/>
    <w:rsid w:val="004E790F"/>
    <w:rsid w:val="004E7AD8"/>
    <w:rsid w:val="004E7D5E"/>
    <w:rsid w:val="004E7D77"/>
    <w:rsid w:val="004E7E82"/>
    <w:rsid w:val="004E7EFD"/>
    <w:rsid w:val="004F00AC"/>
    <w:rsid w:val="004F00BE"/>
    <w:rsid w:val="004F0294"/>
    <w:rsid w:val="004F031C"/>
    <w:rsid w:val="004F0530"/>
    <w:rsid w:val="004F054A"/>
    <w:rsid w:val="004F0589"/>
    <w:rsid w:val="004F05E8"/>
    <w:rsid w:val="004F06FD"/>
    <w:rsid w:val="004F085A"/>
    <w:rsid w:val="004F0AC0"/>
    <w:rsid w:val="004F0CC6"/>
    <w:rsid w:val="004F0F3E"/>
    <w:rsid w:val="004F10B5"/>
    <w:rsid w:val="004F1127"/>
    <w:rsid w:val="004F125E"/>
    <w:rsid w:val="004F1468"/>
    <w:rsid w:val="004F18EF"/>
    <w:rsid w:val="004F1CD5"/>
    <w:rsid w:val="004F22D3"/>
    <w:rsid w:val="004F2389"/>
    <w:rsid w:val="004F245E"/>
    <w:rsid w:val="004F25FD"/>
    <w:rsid w:val="004F2C0E"/>
    <w:rsid w:val="004F2D8E"/>
    <w:rsid w:val="004F2DAB"/>
    <w:rsid w:val="004F2DF5"/>
    <w:rsid w:val="004F301B"/>
    <w:rsid w:val="004F3138"/>
    <w:rsid w:val="004F32B3"/>
    <w:rsid w:val="004F33B7"/>
    <w:rsid w:val="004F3B26"/>
    <w:rsid w:val="004F3CB9"/>
    <w:rsid w:val="004F3D99"/>
    <w:rsid w:val="004F3F29"/>
    <w:rsid w:val="004F4402"/>
    <w:rsid w:val="004F4564"/>
    <w:rsid w:val="004F465E"/>
    <w:rsid w:val="004F4858"/>
    <w:rsid w:val="004F48D4"/>
    <w:rsid w:val="004F4F4C"/>
    <w:rsid w:val="004F5093"/>
    <w:rsid w:val="004F5123"/>
    <w:rsid w:val="004F5766"/>
    <w:rsid w:val="004F58B8"/>
    <w:rsid w:val="004F5917"/>
    <w:rsid w:val="004F5C35"/>
    <w:rsid w:val="004F5F48"/>
    <w:rsid w:val="004F604B"/>
    <w:rsid w:val="004F6105"/>
    <w:rsid w:val="004F63E6"/>
    <w:rsid w:val="004F64ED"/>
    <w:rsid w:val="004F6655"/>
    <w:rsid w:val="004F676A"/>
    <w:rsid w:val="004F69AC"/>
    <w:rsid w:val="004F6DD1"/>
    <w:rsid w:val="004F7024"/>
    <w:rsid w:val="004F7301"/>
    <w:rsid w:val="004F73B5"/>
    <w:rsid w:val="004F7589"/>
    <w:rsid w:val="004F7606"/>
    <w:rsid w:val="004F76B3"/>
    <w:rsid w:val="004F76CA"/>
    <w:rsid w:val="004F794E"/>
    <w:rsid w:val="004F7D07"/>
    <w:rsid w:val="004F7DF1"/>
    <w:rsid w:val="004F7E28"/>
    <w:rsid w:val="004F7E66"/>
    <w:rsid w:val="00500051"/>
    <w:rsid w:val="00500052"/>
    <w:rsid w:val="00500090"/>
    <w:rsid w:val="005001AC"/>
    <w:rsid w:val="005001E2"/>
    <w:rsid w:val="005004EA"/>
    <w:rsid w:val="00500880"/>
    <w:rsid w:val="005009C5"/>
    <w:rsid w:val="00500B1F"/>
    <w:rsid w:val="00500C9D"/>
    <w:rsid w:val="00500DAB"/>
    <w:rsid w:val="00500EF1"/>
    <w:rsid w:val="00501564"/>
    <w:rsid w:val="005018BF"/>
    <w:rsid w:val="00501923"/>
    <w:rsid w:val="0050192B"/>
    <w:rsid w:val="005019C6"/>
    <w:rsid w:val="00501D5A"/>
    <w:rsid w:val="0050247F"/>
    <w:rsid w:val="005025C6"/>
    <w:rsid w:val="005026B9"/>
    <w:rsid w:val="0050277F"/>
    <w:rsid w:val="00502889"/>
    <w:rsid w:val="00502896"/>
    <w:rsid w:val="005028FA"/>
    <w:rsid w:val="0050311F"/>
    <w:rsid w:val="00503271"/>
    <w:rsid w:val="0050337B"/>
    <w:rsid w:val="0050366C"/>
    <w:rsid w:val="005036A8"/>
    <w:rsid w:val="005038C6"/>
    <w:rsid w:val="00503B31"/>
    <w:rsid w:val="00503D81"/>
    <w:rsid w:val="00503E9E"/>
    <w:rsid w:val="0050473C"/>
    <w:rsid w:val="00504BA0"/>
    <w:rsid w:val="00504D61"/>
    <w:rsid w:val="00504EDA"/>
    <w:rsid w:val="00505041"/>
    <w:rsid w:val="00505050"/>
    <w:rsid w:val="00505278"/>
    <w:rsid w:val="0050582D"/>
    <w:rsid w:val="005058B5"/>
    <w:rsid w:val="005058DF"/>
    <w:rsid w:val="00506170"/>
    <w:rsid w:val="00506183"/>
    <w:rsid w:val="00506196"/>
    <w:rsid w:val="0050630B"/>
    <w:rsid w:val="0050675B"/>
    <w:rsid w:val="00507111"/>
    <w:rsid w:val="0050744B"/>
    <w:rsid w:val="00507AA2"/>
    <w:rsid w:val="00510571"/>
    <w:rsid w:val="005106D7"/>
    <w:rsid w:val="005107E2"/>
    <w:rsid w:val="005108AC"/>
    <w:rsid w:val="00510A15"/>
    <w:rsid w:val="00510CE3"/>
    <w:rsid w:val="00510CEE"/>
    <w:rsid w:val="0051101F"/>
    <w:rsid w:val="005111D8"/>
    <w:rsid w:val="0051157D"/>
    <w:rsid w:val="0051176B"/>
    <w:rsid w:val="005119C9"/>
    <w:rsid w:val="0051227F"/>
    <w:rsid w:val="0051229C"/>
    <w:rsid w:val="0051232D"/>
    <w:rsid w:val="00512499"/>
    <w:rsid w:val="005124DD"/>
    <w:rsid w:val="005126F2"/>
    <w:rsid w:val="00512737"/>
    <w:rsid w:val="005127AD"/>
    <w:rsid w:val="00512885"/>
    <w:rsid w:val="00512C1C"/>
    <w:rsid w:val="00512C5E"/>
    <w:rsid w:val="00512D38"/>
    <w:rsid w:val="00512DC6"/>
    <w:rsid w:val="00512F03"/>
    <w:rsid w:val="00512FD9"/>
    <w:rsid w:val="0051304D"/>
    <w:rsid w:val="0051359B"/>
    <w:rsid w:val="00513932"/>
    <w:rsid w:val="005139FA"/>
    <w:rsid w:val="00513A6F"/>
    <w:rsid w:val="00513AFE"/>
    <w:rsid w:val="00513B0C"/>
    <w:rsid w:val="00513E50"/>
    <w:rsid w:val="00514126"/>
    <w:rsid w:val="0051440B"/>
    <w:rsid w:val="005146C8"/>
    <w:rsid w:val="00514BCC"/>
    <w:rsid w:val="00514DC0"/>
    <w:rsid w:val="00514DE7"/>
    <w:rsid w:val="00514EA2"/>
    <w:rsid w:val="00515500"/>
    <w:rsid w:val="0051551F"/>
    <w:rsid w:val="0051563F"/>
    <w:rsid w:val="0051578D"/>
    <w:rsid w:val="00515A85"/>
    <w:rsid w:val="00515D0C"/>
    <w:rsid w:val="00515E5B"/>
    <w:rsid w:val="00515EB3"/>
    <w:rsid w:val="00516748"/>
    <w:rsid w:val="0051692C"/>
    <w:rsid w:val="00516974"/>
    <w:rsid w:val="005169BF"/>
    <w:rsid w:val="00516A50"/>
    <w:rsid w:val="00516A51"/>
    <w:rsid w:val="00516DC5"/>
    <w:rsid w:val="00516F70"/>
    <w:rsid w:val="00517010"/>
    <w:rsid w:val="005175C4"/>
    <w:rsid w:val="00517954"/>
    <w:rsid w:val="00517ADB"/>
    <w:rsid w:val="00517B3E"/>
    <w:rsid w:val="00517E7C"/>
    <w:rsid w:val="00517E9C"/>
    <w:rsid w:val="00517EDB"/>
    <w:rsid w:val="005202F6"/>
    <w:rsid w:val="0052059E"/>
    <w:rsid w:val="005205BD"/>
    <w:rsid w:val="0052064F"/>
    <w:rsid w:val="00520799"/>
    <w:rsid w:val="005207B8"/>
    <w:rsid w:val="00520A3F"/>
    <w:rsid w:val="00520B1A"/>
    <w:rsid w:val="00520F82"/>
    <w:rsid w:val="005216C9"/>
    <w:rsid w:val="00521A7C"/>
    <w:rsid w:val="0052211B"/>
    <w:rsid w:val="0052219D"/>
    <w:rsid w:val="00522363"/>
    <w:rsid w:val="00522394"/>
    <w:rsid w:val="005223D4"/>
    <w:rsid w:val="005226CE"/>
    <w:rsid w:val="00522A35"/>
    <w:rsid w:val="00522AB3"/>
    <w:rsid w:val="00522BA0"/>
    <w:rsid w:val="00522C7D"/>
    <w:rsid w:val="00522F4A"/>
    <w:rsid w:val="00522F91"/>
    <w:rsid w:val="0052336A"/>
    <w:rsid w:val="005237F2"/>
    <w:rsid w:val="00523B64"/>
    <w:rsid w:val="00523B8E"/>
    <w:rsid w:val="00523BA8"/>
    <w:rsid w:val="00523CA8"/>
    <w:rsid w:val="00523CC9"/>
    <w:rsid w:val="00523EC1"/>
    <w:rsid w:val="00523F7D"/>
    <w:rsid w:val="005241C2"/>
    <w:rsid w:val="005244C6"/>
    <w:rsid w:val="00524662"/>
    <w:rsid w:val="0052480B"/>
    <w:rsid w:val="005248E2"/>
    <w:rsid w:val="00524A9D"/>
    <w:rsid w:val="00524B55"/>
    <w:rsid w:val="00524BAB"/>
    <w:rsid w:val="00524C27"/>
    <w:rsid w:val="00525158"/>
    <w:rsid w:val="005252D2"/>
    <w:rsid w:val="005253D9"/>
    <w:rsid w:val="005255B2"/>
    <w:rsid w:val="0052564A"/>
    <w:rsid w:val="00525822"/>
    <w:rsid w:val="0052588E"/>
    <w:rsid w:val="0052593D"/>
    <w:rsid w:val="00525BBA"/>
    <w:rsid w:val="00525CD4"/>
    <w:rsid w:val="00525CD9"/>
    <w:rsid w:val="00525E78"/>
    <w:rsid w:val="0052605C"/>
    <w:rsid w:val="005263EE"/>
    <w:rsid w:val="005264E8"/>
    <w:rsid w:val="00526A84"/>
    <w:rsid w:val="00526C50"/>
    <w:rsid w:val="00526F45"/>
    <w:rsid w:val="005270F4"/>
    <w:rsid w:val="00527109"/>
    <w:rsid w:val="00527484"/>
    <w:rsid w:val="005275CC"/>
    <w:rsid w:val="00527833"/>
    <w:rsid w:val="00527AF3"/>
    <w:rsid w:val="00527B5F"/>
    <w:rsid w:val="00527C9E"/>
    <w:rsid w:val="00527D68"/>
    <w:rsid w:val="00527D9E"/>
    <w:rsid w:val="00527FD6"/>
    <w:rsid w:val="0053012D"/>
    <w:rsid w:val="005301CB"/>
    <w:rsid w:val="0053021B"/>
    <w:rsid w:val="0053021C"/>
    <w:rsid w:val="0053034F"/>
    <w:rsid w:val="005307A7"/>
    <w:rsid w:val="00530AE6"/>
    <w:rsid w:val="00531109"/>
    <w:rsid w:val="0053137A"/>
    <w:rsid w:val="00531491"/>
    <w:rsid w:val="0053150F"/>
    <w:rsid w:val="00531AB2"/>
    <w:rsid w:val="005320C8"/>
    <w:rsid w:val="00532363"/>
    <w:rsid w:val="00532611"/>
    <w:rsid w:val="005327DC"/>
    <w:rsid w:val="00532A18"/>
    <w:rsid w:val="00532E0E"/>
    <w:rsid w:val="0053310E"/>
    <w:rsid w:val="00533349"/>
    <w:rsid w:val="0053339F"/>
    <w:rsid w:val="0053357A"/>
    <w:rsid w:val="00533AA9"/>
    <w:rsid w:val="00533D85"/>
    <w:rsid w:val="005342B1"/>
    <w:rsid w:val="00534308"/>
    <w:rsid w:val="005346DD"/>
    <w:rsid w:val="0053497C"/>
    <w:rsid w:val="00534986"/>
    <w:rsid w:val="00534C40"/>
    <w:rsid w:val="00534D27"/>
    <w:rsid w:val="00534E22"/>
    <w:rsid w:val="00534F64"/>
    <w:rsid w:val="0053546B"/>
    <w:rsid w:val="005354C0"/>
    <w:rsid w:val="00535617"/>
    <w:rsid w:val="00535620"/>
    <w:rsid w:val="005358FB"/>
    <w:rsid w:val="00535A4C"/>
    <w:rsid w:val="00535C38"/>
    <w:rsid w:val="00536193"/>
    <w:rsid w:val="00536448"/>
    <w:rsid w:val="00536BAC"/>
    <w:rsid w:val="00536CE3"/>
    <w:rsid w:val="00536D04"/>
    <w:rsid w:val="00536DB9"/>
    <w:rsid w:val="00537480"/>
    <w:rsid w:val="005374D7"/>
    <w:rsid w:val="0053753A"/>
    <w:rsid w:val="0053763C"/>
    <w:rsid w:val="00537947"/>
    <w:rsid w:val="00537D6F"/>
    <w:rsid w:val="00537DCB"/>
    <w:rsid w:val="00540214"/>
    <w:rsid w:val="005402F4"/>
    <w:rsid w:val="0054054C"/>
    <w:rsid w:val="00540593"/>
    <w:rsid w:val="0054081B"/>
    <w:rsid w:val="00540825"/>
    <w:rsid w:val="00540A29"/>
    <w:rsid w:val="00540EE2"/>
    <w:rsid w:val="00540F2C"/>
    <w:rsid w:val="005411A7"/>
    <w:rsid w:val="00541474"/>
    <w:rsid w:val="005415D7"/>
    <w:rsid w:val="00541693"/>
    <w:rsid w:val="0054178B"/>
    <w:rsid w:val="005417FF"/>
    <w:rsid w:val="0054189C"/>
    <w:rsid w:val="00541E7A"/>
    <w:rsid w:val="00541F7C"/>
    <w:rsid w:val="00541FDC"/>
    <w:rsid w:val="00541FEB"/>
    <w:rsid w:val="005428C2"/>
    <w:rsid w:val="005428E4"/>
    <w:rsid w:val="00542932"/>
    <w:rsid w:val="00542AB5"/>
    <w:rsid w:val="00542AE2"/>
    <w:rsid w:val="00542BEA"/>
    <w:rsid w:val="00542CC5"/>
    <w:rsid w:val="00542D20"/>
    <w:rsid w:val="005431CD"/>
    <w:rsid w:val="00543253"/>
    <w:rsid w:val="005432AC"/>
    <w:rsid w:val="0054335D"/>
    <w:rsid w:val="00543958"/>
    <w:rsid w:val="0054411F"/>
    <w:rsid w:val="00544742"/>
    <w:rsid w:val="0054477E"/>
    <w:rsid w:val="0054483A"/>
    <w:rsid w:val="00544CC1"/>
    <w:rsid w:val="00544F74"/>
    <w:rsid w:val="005457CD"/>
    <w:rsid w:val="00545902"/>
    <w:rsid w:val="00545E65"/>
    <w:rsid w:val="005463DC"/>
    <w:rsid w:val="005463E0"/>
    <w:rsid w:val="005465E5"/>
    <w:rsid w:val="00546891"/>
    <w:rsid w:val="00546CA6"/>
    <w:rsid w:val="00546F2A"/>
    <w:rsid w:val="00547081"/>
    <w:rsid w:val="0054711B"/>
    <w:rsid w:val="0054720A"/>
    <w:rsid w:val="00547333"/>
    <w:rsid w:val="0054746C"/>
    <w:rsid w:val="0054786C"/>
    <w:rsid w:val="00547D20"/>
    <w:rsid w:val="00550388"/>
    <w:rsid w:val="00550642"/>
    <w:rsid w:val="005508DF"/>
    <w:rsid w:val="00550A21"/>
    <w:rsid w:val="00550E3C"/>
    <w:rsid w:val="00551015"/>
    <w:rsid w:val="0055108C"/>
    <w:rsid w:val="005510CF"/>
    <w:rsid w:val="005515BE"/>
    <w:rsid w:val="00551705"/>
    <w:rsid w:val="0055183E"/>
    <w:rsid w:val="00551D31"/>
    <w:rsid w:val="00551D70"/>
    <w:rsid w:val="00551F62"/>
    <w:rsid w:val="00551F73"/>
    <w:rsid w:val="005521AE"/>
    <w:rsid w:val="005521E8"/>
    <w:rsid w:val="0055222E"/>
    <w:rsid w:val="005528CA"/>
    <w:rsid w:val="00552B43"/>
    <w:rsid w:val="00552E55"/>
    <w:rsid w:val="00552EE0"/>
    <w:rsid w:val="00552FA0"/>
    <w:rsid w:val="00552FE8"/>
    <w:rsid w:val="005530CA"/>
    <w:rsid w:val="0055364C"/>
    <w:rsid w:val="0055369B"/>
    <w:rsid w:val="00553756"/>
    <w:rsid w:val="00553764"/>
    <w:rsid w:val="005537FA"/>
    <w:rsid w:val="00553D75"/>
    <w:rsid w:val="00553E08"/>
    <w:rsid w:val="00553FEA"/>
    <w:rsid w:val="0055419D"/>
    <w:rsid w:val="00554222"/>
    <w:rsid w:val="00554381"/>
    <w:rsid w:val="005543B8"/>
    <w:rsid w:val="0055453F"/>
    <w:rsid w:val="0055495B"/>
    <w:rsid w:val="00554C1F"/>
    <w:rsid w:val="00554CF3"/>
    <w:rsid w:val="00554DD0"/>
    <w:rsid w:val="00554E81"/>
    <w:rsid w:val="00555289"/>
    <w:rsid w:val="005552BB"/>
    <w:rsid w:val="005555CA"/>
    <w:rsid w:val="00555842"/>
    <w:rsid w:val="00555B61"/>
    <w:rsid w:val="00555E09"/>
    <w:rsid w:val="00555FE2"/>
    <w:rsid w:val="005561CB"/>
    <w:rsid w:val="005565D8"/>
    <w:rsid w:val="00556624"/>
    <w:rsid w:val="005566BD"/>
    <w:rsid w:val="005568E0"/>
    <w:rsid w:val="00556AD5"/>
    <w:rsid w:val="00556AF5"/>
    <w:rsid w:val="00556BAA"/>
    <w:rsid w:val="00556BEA"/>
    <w:rsid w:val="00556DD6"/>
    <w:rsid w:val="00556F64"/>
    <w:rsid w:val="00557210"/>
    <w:rsid w:val="0055723D"/>
    <w:rsid w:val="00557518"/>
    <w:rsid w:val="0055768E"/>
    <w:rsid w:val="00557711"/>
    <w:rsid w:val="00557787"/>
    <w:rsid w:val="005578FA"/>
    <w:rsid w:val="00557938"/>
    <w:rsid w:val="00557B55"/>
    <w:rsid w:val="005600F9"/>
    <w:rsid w:val="00560436"/>
    <w:rsid w:val="00560546"/>
    <w:rsid w:val="0056060C"/>
    <w:rsid w:val="00560644"/>
    <w:rsid w:val="0056069E"/>
    <w:rsid w:val="005606AB"/>
    <w:rsid w:val="0056087E"/>
    <w:rsid w:val="005608E7"/>
    <w:rsid w:val="0056097C"/>
    <w:rsid w:val="00560B3B"/>
    <w:rsid w:val="00560C97"/>
    <w:rsid w:val="005610D3"/>
    <w:rsid w:val="0056126F"/>
    <w:rsid w:val="00561799"/>
    <w:rsid w:val="00561A34"/>
    <w:rsid w:val="00561A6C"/>
    <w:rsid w:val="00561C07"/>
    <w:rsid w:val="00561C75"/>
    <w:rsid w:val="00561EA5"/>
    <w:rsid w:val="00561F09"/>
    <w:rsid w:val="00561F5A"/>
    <w:rsid w:val="005625DC"/>
    <w:rsid w:val="0056293F"/>
    <w:rsid w:val="00562CEC"/>
    <w:rsid w:val="00562DA8"/>
    <w:rsid w:val="00562E37"/>
    <w:rsid w:val="00562EE4"/>
    <w:rsid w:val="00562F81"/>
    <w:rsid w:val="00563038"/>
    <w:rsid w:val="005631ED"/>
    <w:rsid w:val="005636F7"/>
    <w:rsid w:val="00563C61"/>
    <w:rsid w:val="00563D46"/>
    <w:rsid w:val="00563D6D"/>
    <w:rsid w:val="005643AE"/>
    <w:rsid w:val="005647D5"/>
    <w:rsid w:val="00564903"/>
    <w:rsid w:val="00564BD8"/>
    <w:rsid w:val="0056519F"/>
    <w:rsid w:val="005653B0"/>
    <w:rsid w:val="00565403"/>
    <w:rsid w:val="00565466"/>
    <w:rsid w:val="00565771"/>
    <w:rsid w:val="0056582D"/>
    <w:rsid w:val="00565AB7"/>
    <w:rsid w:val="00565B50"/>
    <w:rsid w:val="00565B97"/>
    <w:rsid w:val="00565BA4"/>
    <w:rsid w:val="00565BB8"/>
    <w:rsid w:val="00565DC5"/>
    <w:rsid w:val="00565E58"/>
    <w:rsid w:val="00566019"/>
    <w:rsid w:val="00566049"/>
    <w:rsid w:val="005660EB"/>
    <w:rsid w:val="005660FC"/>
    <w:rsid w:val="0056617A"/>
    <w:rsid w:val="005664AE"/>
    <w:rsid w:val="00566869"/>
    <w:rsid w:val="005668E5"/>
    <w:rsid w:val="00566C07"/>
    <w:rsid w:val="00566D7C"/>
    <w:rsid w:val="00566FAA"/>
    <w:rsid w:val="00567272"/>
    <w:rsid w:val="0056745E"/>
    <w:rsid w:val="005674F4"/>
    <w:rsid w:val="0056757C"/>
    <w:rsid w:val="00567C8D"/>
    <w:rsid w:val="0057016D"/>
    <w:rsid w:val="005704D9"/>
    <w:rsid w:val="00570511"/>
    <w:rsid w:val="00570702"/>
    <w:rsid w:val="0057097C"/>
    <w:rsid w:val="00570FB8"/>
    <w:rsid w:val="005719F6"/>
    <w:rsid w:val="005725B5"/>
    <w:rsid w:val="0057273F"/>
    <w:rsid w:val="0057312D"/>
    <w:rsid w:val="0057314B"/>
    <w:rsid w:val="005736DD"/>
    <w:rsid w:val="00573973"/>
    <w:rsid w:val="00573993"/>
    <w:rsid w:val="00573C97"/>
    <w:rsid w:val="00574028"/>
    <w:rsid w:val="00574098"/>
    <w:rsid w:val="005742F0"/>
    <w:rsid w:val="00574516"/>
    <w:rsid w:val="0057456B"/>
    <w:rsid w:val="005746B4"/>
    <w:rsid w:val="00574AB3"/>
    <w:rsid w:val="00574C68"/>
    <w:rsid w:val="00574DC8"/>
    <w:rsid w:val="00574E87"/>
    <w:rsid w:val="00574F0C"/>
    <w:rsid w:val="0057501C"/>
    <w:rsid w:val="0057513F"/>
    <w:rsid w:val="005752D3"/>
    <w:rsid w:val="0057539F"/>
    <w:rsid w:val="005753AA"/>
    <w:rsid w:val="005754C8"/>
    <w:rsid w:val="00575564"/>
    <w:rsid w:val="005756EB"/>
    <w:rsid w:val="00575871"/>
    <w:rsid w:val="00575C27"/>
    <w:rsid w:val="00575DEF"/>
    <w:rsid w:val="00576047"/>
    <w:rsid w:val="005763C8"/>
    <w:rsid w:val="005766EB"/>
    <w:rsid w:val="00576907"/>
    <w:rsid w:val="00576AE0"/>
    <w:rsid w:val="00576B27"/>
    <w:rsid w:val="00576CE9"/>
    <w:rsid w:val="00576E53"/>
    <w:rsid w:val="005771C1"/>
    <w:rsid w:val="00577592"/>
    <w:rsid w:val="005775F3"/>
    <w:rsid w:val="0057773A"/>
    <w:rsid w:val="00577751"/>
    <w:rsid w:val="00577AA8"/>
    <w:rsid w:val="00577F1F"/>
    <w:rsid w:val="0057F1FF"/>
    <w:rsid w:val="005800F6"/>
    <w:rsid w:val="0058032F"/>
    <w:rsid w:val="005803FD"/>
    <w:rsid w:val="00580486"/>
    <w:rsid w:val="0058048F"/>
    <w:rsid w:val="0058084E"/>
    <w:rsid w:val="00580E72"/>
    <w:rsid w:val="00581614"/>
    <w:rsid w:val="00581656"/>
    <w:rsid w:val="0058168C"/>
    <w:rsid w:val="00581696"/>
    <w:rsid w:val="00581845"/>
    <w:rsid w:val="00581AF3"/>
    <w:rsid w:val="0058203D"/>
    <w:rsid w:val="005821E2"/>
    <w:rsid w:val="005821F5"/>
    <w:rsid w:val="005828B5"/>
    <w:rsid w:val="00582B34"/>
    <w:rsid w:val="00582C87"/>
    <w:rsid w:val="005830B7"/>
    <w:rsid w:val="005833F3"/>
    <w:rsid w:val="0058346D"/>
    <w:rsid w:val="0058380F"/>
    <w:rsid w:val="00583927"/>
    <w:rsid w:val="00583B9F"/>
    <w:rsid w:val="00583CA3"/>
    <w:rsid w:val="00583D9D"/>
    <w:rsid w:val="00583E3A"/>
    <w:rsid w:val="005840AB"/>
    <w:rsid w:val="00584123"/>
    <w:rsid w:val="00584173"/>
    <w:rsid w:val="005844F3"/>
    <w:rsid w:val="0058496F"/>
    <w:rsid w:val="00584F05"/>
    <w:rsid w:val="0058507B"/>
    <w:rsid w:val="00585161"/>
    <w:rsid w:val="005853F6"/>
    <w:rsid w:val="0058564D"/>
    <w:rsid w:val="00585922"/>
    <w:rsid w:val="00585A4D"/>
    <w:rsid w:val="00585A65"/>
    <w:rsid w:val="00585FA0"/>
    <w:rsid w:val="0058603F"/>
    <w:rsid w:val="005860D4"/>
    <w:rsid w:val="005861D2"/>
    <w:rsid w:val="005862C3"/>
    <w:rsid w:val="00586560"/>
    <w:rsid w:val="0058667D"/>
    <w:rsid w:val="0058670A"/>
    <w:rsid w:val="005867FB"/>
    <w:rsid w:val="0058697A"/>
    <w:rsid w:val="00586BC4"/>
    <w:rsid w:val="0058736D"/>
    <w:rsid w:val="005876CF"/>
    <w:rsid w:val="00587832"/>
    <w:rsid w:val="00590114"/>
    <w:rsid w:val="0059029B"/>
    <w:rsid w:val="00590361"/>
    <w:rsid w:val="0059045D"/>
    <w:rsid w:val="005905AB"/>
    <w:rsid w:val="00590741"/>
    <w:rsid w:val="00590760"/>
    <w:rsid w:val="00590772"/>
    <w:rsid w:val="00590A4F"/>
    <w:rsid w:val="00590A8B"/>
    <w:rsid w:val="00591158"/>
    <w:rsid w:val="005917EA"/>
    <w:rsid w:val="0059190B"/>
    <w:rsid w:val="005919E4"/>
    <w:rsid w:val="00591DCA"/>
    <w:rsid w:val="00591E5A"/>
    <w:rsid w:val="005921C4"/>
    <w:rsid w:val="00592882"/>
    <w:rsid w:val="00592BF1"/>
    <w:rsid w:val="00592D13"/>
    <w:rsid w:val="00592D33"/>
    <w:rsid w:val="00592E9C"/>
    <w:rsid w:val="00593335"/>
    <w:rsid w:val="005937CC"/>
    <w:rsid w:val="00593953"/>
    <w:rsid w:val="0059399C"/>
    <w:rsid w:val="005939D9"/>
    <w:rsid w:val="00593A71"/>
    <w:rsid w:val="00593B9A"/>
    <w:rsid w:val="0059409E"/>
    <w:rsid w:val="0059410A"/>
    <w:rsid w:val="0059412E"/>
    <w:rsid w:val="005941C4"/>
    <w:rsid w:val="005944DC"/>
    <w:rsid w:val="00594546"/>
    <w:rsid w:val="00594786"/>
    <w:rsid w:val="005948AB"/>
    <w:rsid w:val="00594B54"/>
    <w:rsid w:val="00594D0A"/>
    <w:rsid w:val="00594F31"/>
    <w:rsid w:val="005951B7"/>
    <w:rsid w:val="005951D0"/>
    <w:rsid w:val="00595522"/>
    <w:rsid w:val="0059569B"/>
    <w:rsid w:val="005959C4"/>
    <w:rsid w:val="00595C69"/>
    <w:rsid w:val="00595E53"/>
    <w:rsid w:val="00595E7F"/>
    <w:rsid w:val="00595ED8"/>
    <w:rsid w:val="00596257"/>
    <w:rsid w:val="00596317"/>
    <w:rsid w:val="005966D5"/>
    <w:rsid w:val="00596A87"/>
    <w:rsid w:val="00596DAE"/>
    <w:rsid w:val="00596EB6"/>
    <w:rsid w:val="00596FB1"/>
    <w:rsid w:val="005971B6"/>
    <w:rsid w:val="00597268"/>
    <w:rsid w:val="00597730"/>
    <w:rsid w:val="005977CF"/>
    <w:rsid w:val="00597B2D"/>
    <w:rsid w:val="00597B87"/>
    <w:rsid w:val="00597BA0"/>
    <w:rsid w:val="00597D79"/>
    <w:rsid w:val="00597FCC"/>
    <w:rsid w:val="005A0084"/>
    <w:rsid w:val="005A00AB"/>
    <w:rsid w:val="005A033B"/>
    <w:rsid w:val="005A03ED"/>
    <w:rsid w:val="005A0415"/>
    <w:rsid w:val="005A0707"/>
    <w:rsid w:val="005A07B6"/>
    <w:rsid w:val="005A0998"/>
    <w:rsid w:val="005A0A45"/>
    <w:rsid w:val="005A0EA6"/>
    <w:rsid w:val="005A0F86"/>
    <w:rsid w:val="005A102D"/>
    <w:rsid w:val="005A11CE"/>
    <w:rsid w:val="005A143F"/>
    <w:rsid w:val="005A1591"/>
    <w:rsid w:val="005A1657"/>
    <w:rsid w:val="005A1E05"/>
    <w:rsid w:val="005A2285"/>
    <w:rsid w:val="005A2298"/>
    <w:rsid w:val="005A23BC"/>
    <w:rsid w:val="005A24A9"/>
    <w:rsid w:val="005A2620"/>
    <w:rsid w:val="005A2949"/>
    <w:rsid w:val="005A2F65"/>
    <w:rsid w:val="005A2F76"/>
    <w:rsid w:val="005A306D"/>
    <w:rsid w:val="005A3460"/>
    <w:rsid w:val="005A34D5"/>
    <w:rsid w:val="005A3514"/>
    <w:rsid w:val="005A3556"/>
    <w:rsid w:val="005A362A"/>
    <w:rsid w:val="005A3700"/>
    <w:rsid w:val="005A38C3"/>
    <w:rsid w:val="005A3941"/>
    <w:rsid w:val="005A3D55"/>
    <w:rsid w:val="005A3DC9"/>
    <w:rsid w:val="005A4020"/>
    <w:rsid w:val="005A424B"/>
    <w:rsid w:val="005A4366"/>
    <w:rsid w:val="005A43CD"/>
    <w:rsid w:val="005A478A"/>
    <w:rsid w:val="005A4901"/>
    <w:rsid w:val="005A4A98"/>
    <w:rsid w:val="005A4CEB"/>
    <w:rsid w:val="005A4DD0"/>
    <w:rsid w:val="005A4F3E"/>
    <w:rsid w:val="005A4FF2"/>
    <w:rsid w:val="005A510E"/>
    <w:rsid w:val="005A546F"/>
    <w:rsid w:val="005A58E9"/>
    <w:rsid w:val="005A59D4"/>
    <w:rsid w:val="005A5D36"/>
    <w:rsid w:val="005A5D62"/>
    <w:rsid w:val="005A5EA4"/>
    <w:rsid w:val="005A601F"/>
    <w:rsid w:val="005A60F4"/>
    <w:rsid w:val="005A61C2"/>
    <w:rsid w:val="005A676A"/>
    <w:rsid w:val="005A6BB5"/>
    <w:rsid w:val="005A6C83"/>
    <w:rsid w:val="005A6C92"/>
    <w:rsid w:val="005A6E66"/>
    <w:rsid w:val="005A6E87"/>
    <w:rsid w:val="005A6F0B"/>
    <w:rsid w:val="005A7041"/>
    <w:rsid w:val="005A7120"/>
    <w:rsid w:val="005A7128"/>
    <w:rsid w:val="005A72F6"/>
    <w:rsid w:val="005A72FE"/>
    <w:rsid w:val="005A7413"/>
    <w:rsid w:val="005A742E"/>
    <w:rsid w:val="005A74C3"/>
    <w:rsid w:val="005A7940"/>
    <w:rsid w:val="005A7A65"/>
    <w:rsid w:val="005A7B13"/>
    <w:rsid w:val="005A7BA9"/>
    <w:rsid w:val="005A7C52"/>
    <w:rsid w:val="005A7DE8"/>
    <w:rsid w:val="005B010A"/>
    <w:rsid w:val="005B01DF"/>
    <w:rsid w:val="005B0305"/>
    <w:rsid w:val="005B03B1"/>
    <w:rsid w:val="005B0A88"/>
    <w:rsid w:val="005B0D8D"/>
    <w:rsid w:val="005B0E3A"/>
    <w:rsid w:val="005B1009"/>
    <w:rsid w:val="005B112C"/>
    <w:rsid w:val="005B13B1"/>
    <w:rsid w:val="005B14AE"/>
    <w:rsid w:val="005B1DFE"/>
    <w:rsid w:val="005B1E09"/>
    <w:rsid w:val="005B1F1B"/>
    <w:rsid w:val="005B2155"/>
    <w:rsid w:val="005B2238"/>
    <w:rsid w:val="005B2990"/>
    <w:rsid w:val="005B2AF7"/>
    <w:rsid w:val="005B2B96"/>
    <w:rsid w:val="005B2EE9"/>
    <w:rsid w:val="005B2FA7"/>
    <w:rsid w:val="005B2FD0"/>
    <w:rsid w:val="005B3041"/>
    <w:rsid w:val="005B314F"/>
    <w:rsid w:val="005B34B1"/>
    <w:rsid w:val="005B3DF5"/>
    <w:rsid w:val="005B40FB"/>
    <w:rsid w:val="005B418E"/>
    <w:rsid w:val="005B4216"/>
    <w:rsid w:val="005B424D"/>
    <w:rsid w:val="005B4258"/>
    <w:rsid w:val="005B4493"/>
    <w:rsid w:val="005B4725"/>
    <w:rsid w:val="005B4759"/>
    <w:rsid w:val="005B4A52"/>
    <w:rsid w:val="005B4B1C"/>
    <w:rsid w:val="005B4C6F"/>
    <w:rsid w:val="005B4DC7"/>
    <w:rsid w:val="005B4E34"/>
    <w:rsid w:val="005B56FC"/>
    <w:rsid w:val="005B578F"/>
    <w:rsid w:val="005B5801"/>
    <w:rsid w:val="005B588C"/>
    <w:rsid w:val="005B5BAC"/>
    <w:rsid w:val="005B5CC0"/>
    <w:rsid w:val="005B5CD7"/>
    <w:rsid w:val="005B6158"/>
    <w:rsid w:val="005B65D5"/>
    <w:rsid w:val="005B660D"/>
    <w:rsid w:val="005B6637"/>
    <w:rsid w:val="005B6782"/>
    <w:rsid w:val="005B696B"/>
    <w:rsid w:val="005B6ACD"/>
    <w:rsid w:val="005B71FB"/>
    <w:rsid w:val="005B7432"/>
    <w:rsid w:val="005B74EC"/>
    <w:rsid w:val="005B79AE"/>
    <w:rsid w:val="005B79DD"/>
    <w:rsid w:val="005B7E7B"/>
    <w:rsid w:val="005C00F9"/>
    <w:rsid w:val="005C08F1"/>
    <w:rsid w:val="005C0E72"/>
    <w:rsid w:val="005C0FE4"/>
    <w:rsid w:val="005C13FB"/>
    <w:rsid w:val="005C1454"/>
    <w:rsid w:val="005C17CD"/>
    <w:rsid w:val="005C17F8"/>
    <w:rsid w:val="005C1822"/>
    <w:rsid w:val="005C1877"/>
    <w:rsid w:val="005C1898"/>
    <w:rsid w:val="005C18DE"/>
    <w:rsid w:val="005C2423"/>
    <w:rsid w:val="005C26F2"/>
    <w:rsid w:val="005C2748"/>
    <w:rsid w:val="005C2BFE"/>
    <w:rsid w:val="005C3142"/>
    <w:rsid w:val="005C3219"/>
    <w:rsid w:val="005C32BD"/>
    <w:rsid w:val="005C32CE"/>
    <w:rsid w:val="005C3423"/>
    <w:rsid w:val="005C353B"/>
    <w:rsid w:val="005C3596"/>
    <w:rsid w:val="005C36DD"/>
    <w:rsid w:val="005C37E7"/>
    <w:rsid w:val="005C38BB"/>
    <w:rsid w:val="005C3E8C"/>
    <w:rsid w:val="005C428C"/>
    <w:rsid w:val="005C461D"/>
    <w:rsid w:val="005C4879"/>
    <w:rsid w:val="005C491F"/>
    <w:rsid w:val="005C49BB"/>
    <w:rsid w:val="005C49FE"/>
    <w:rsid w:val="005C4A6F"/>
    <w:rsid w:val="005C4B90"/>
    <w:rsid w:val="005C509D"/>
    <w:rsid w:val="005C50E8"/>
    <w:rsid w:val="005C5413"/>
    <w:rsid w:val="005C541F"/>
    <w:rsid w:val="005C55D3"/>
    <w:rsid w:val="005C57BC"/>
    <w:rsid w:val="005C5955"/>
    <w:rsid w:val="005C5B41"/>
    <w:rsid w:val="005C5BC9"/>
    <w:rsid w:val="005C5BD1"/>
    <w:rsid w:val="005C5E5C"/>
    <w:rsid w:val="005C60CD"/>
    <w:rsid w:val="005C6283"/>
    <w:rsid w:val="005C650E"/>
    <w:rsid w:val="005C6530"/>
    <w:rsid w:val="005C6651"/>
    <w:rsid w:val="005C67A3"/>
    <w:rsid w:val="005C6B62"/>
    <w:rsid w:val="005C6DDA"/>
    <w:rsid w:val="005C6EAB"/>
    <w:rsid w:val="005C6EEA"/>
    <w:rsid w:val="005C6F4C"/>
    <w:rsid w:val="005C7040"/>
    <w:rsid w:val="005C714D"/>
    <w:rsid w:val="005C7360"/>
    <w:rsid w:val="005C763F"/>
    <w:rsid w:val="005C799E"/>
    <w:rsid w:val="005C7A04"/>
    <w:rsid w:val="005C7BA5"/>
    <w:rsid w:val="005C7D89"/>
    <w:rsid w:val="005C7E17"/>
    <w:rsid w:val="005C7FB2"/>
    <w:rsid w:val="005D0111"/>
    <w:rsid w:val="005D0363"/>
    <w:rsid w:val="005D0B48"/>
    <w:rsid w:val="005D0C53"/>
    <w:rsid w:val="005D0DB0"/>
    <w:rsid w:val="005D0DFA"/>
    <w:rsid w:val="005D1042"/>
    <w:rsid w:val="005D1068"/>
    <w:rsid w:val="005D10D9"/>
    <w:rsid w:val="005D10F0"/>
    <w:rsid w:val="005D1103"/>
    <w:rsid w:val="005D12DE"/>
    <w:rsid w:val="005D189E"/>
    <w:rsid w:val="005D190D"/>
    <w:rsid w:val="005D1969"/>
    <w:rsid w:val="005D196B"/>
    <w:rsid w:val="005D19A1"/>
    <w:rsid w:val="005D1BF6"/>
    <w:rsid w:val="005D1C05"/>
    <w:rsid w:val="005D1D77"/>
    <w:rsid w:val="005D1F83"/>
    <w:rsid w:val="005D23F2"/>
    <w:rsid w:val="005D257E"/>
    <w:rsid w:val="005D26DD"/>
    <w:rsid w:val="005D26ED"/>
    <w:rsid w:val="005D299D"/>
    <w:rsid w:val="005D2BEB"/>
    <w:rsid w:val="005D2E63"/>
    <w:rsid w:val="005D35E9"/>
    <w:rsid w:val="005D3885"/>
    <w:rsid w:val="005D3A9B"/>
    <w:rsid w:val="005D3C0C"/>
    <w:rsid w:val="005D4069"/>
    <w:rsid w:val="005D40CE"/>
    <w:rsid w:val="005D41AB"/>
    <w:rsid w:val="005D41DD"/>
    <w:rsid w:val="005D43C9"/>
    <w:rsid w:val="005D441B"/>
    <w:rsid w:val="005D45B7"/>
    <w:rsid w:val="005D469C"/>
    <w:rsid w:val="005D481C"/>
    <w:rsid w:val="005D4CCF"/>
    <w:rsid w:val="005D4D34"/>
    <w:rsid w:val="005D4D82"/>
    <w:rsid w:val="005D4D8E"/>
    <w:rsid w:val="005D55AB"/>
    <w:rsid w:val="005D5603"/>
    <w:rsid w:val="005D5F81"/>
    <w:rsid w:val="005D6045"/>
    <w:rsid w:val="005D621F"/>
    <w:rsid w:val="005D65BD"/>
    <w:rsid w:val="005D6969"/>
    <w:rsid w:val="005D6983"/>
    <w:rsid w:val="005D6DCC"/>
    <w:rsid w:val="005D71F6"/>
    <w:rsid w:val="005D72A7"/>
    <w:rsid w:val="005D7345"/>
    <w:rsid w:val="005D74C0"/>
    <w:rsid w:val="005D7584"/>
    <w:rsid w:val="005D7677"/>
    <w:rsid w:val="005D7E61"/>
    <w:rsid w:val="005D7F89"/>
    <w:rsid w:val="005E001C"/>
    <w:rsid w:val="005E0074"/>
    <w:rsid w:val="005E0564"/>
    <w:rsid w:val="005E0645"/>
    <w:rsid w:val="005E0966"/>
    <w:rsid w:val="005E0C74"/>
    <w:rsid w:val="005E0EBC"/>
    <w:rsid w:val="005E113E"/>
    <w:rsid w:val="005E1205"/>
    <w:rsid w:val="005E1253"/>
    <w:rsid w:val="005E1272"/>
    <w:rsid w:val="005E148E"/>
    <w:rsid w:val="005E14C9"/>
    <w:rsid w:val="005E16BB"/>
    <w:rsid w:val="005E1A15"/>
    <w:rsid w:val="005E1AD4"/>
    <w:rsid w:val="005E1C0F"/>
    <w:rsid w:val="005E1EA0"/>
    <w:rsid w:val="005E1F41"/>
    <w:rsid w:val="005E2140"/>
    <w:rsid w:val="005E264A"/>
    <w:rsid w:val="005E265D"/>
    <w:rsid w:val="005E26D8"/>
    <w:rsid w:val="005E2EBE"/>
    <w:rsid w:val="005E31AA"/>
    <w:rsid w:val="005E35E6"/>
    <w:rsid w:val="005E3895"/>
    <w:rsid w:val="005E38FC"/>
    <w:rsid w:val="005E3BA3"/>
    <w:rsid w:val="005E3CD8"/>
    <w:rsid w:val="005E3CE2"/>
    <w:rsid w:val="005E3F2C"/>
    <w:rsid w:val="005E4147"/>
    <w:rsid w:val="005E43C1"/>
    <w:rsid w:val="005E46A8"/>
    <w:rsid w:val="005E4895"/>
    <w:rsid w:val="005E4916"/>
    <w:rsid w:val="005E4F25"/>
    <w:rsid w:val="005E5182"/>
    <w:rsid w:val="005E5251"/>
    <w:rsid w:val="005E532C"/>
    <w:rsid w:val="005E54D8"/>
    <w:rsid w:val="005E55D0"/>
    <w:rsid w:val="005E56BD"/>
    <w:rsid w:val="005E5803"/>
    <w:rsid w:val="005E591A"/>
    <w:rsid w:val="005E5926"/>
    <w:rsid w:val="005E5A04"/>
    <w:rsid w:val="005E5A2E"/>
    <w:rsid w:val="005E5B82"/>
    <w:rsid w:val="005E5E15"/>
    <w:rsid w:val="005E5FC1"/>
    <w:rsid w:val="005E6189"/>
    <w:rsid w:val="005E621C"/>
    <w:rsid w:val="005E6408"/>
    <w:rsid w:val="005E6413"/>
    <w:rsid w:val="005E6834"/>
    <w:rsid w:val="005E6B56"/>
    <w:rsid w:val="005E6D2F"/>
    <w:rsid w:val="005E6DB8"/>
    <w:rsid w:val="005E6EC7"/>
    <w:rsid w:val="005E6F13"/>
    <w:rsid w:val="005E7287"/>
    <w:rsid w:val="005E742C"/>
    <w:rsid w:val="005E7531"/>
    <w:rsid w:val="005E772B"/>
    <w:rsid w:val="005E77C8"/>
    <w:rsid w:val="005E7A94"/>
    <w:rsid w:val="005E7AA1"/>
    <w:rsid w:val="005E7D3E"/>
    <w:rsid w:val="005E7DB2"/>
    <w:rsid w:val="005E7E7E"/>
    <w:rsid w:val="005E7F81"/>
    <w:rsid w:val="005F031A"/>
    <w:rsid w:val="005F03F3"/>
    <w:rsid w:val="005F0ABC"/>
    <w:rsid w:val="005F0BD2"/>
    <w:rsid w:val="005F0C08"/>
    <w:rsid w:val="005F1531"/>
    <w:rsid w:val="005F175E"/>
    <w:rsid w:val="005F1810"/>
    <w:rsid w:val="005F1818"/>
    <w:rsid w:val="005F197F"/>
    <w:rsid w:val="005F1A07"/>
    <w:rsid w:val="005F1A80"/>
    <w:rsid w:val="005F1A95"/>
    <w:rsid w:val="005F1C15"/>
    <w:rsid w:val="005F2245"/>
    <w:rsid w:val="005F3115"/>
    <w:rsid w:val="005F34C8"/>
    <w:rsid w:val="005F380A"/>
    <w:rsid w:val="005F3B6C"/>
    <w:rsid w:val="005F3E34"/>
    <w:rsid w:val="005F3E84"/>
    <w:rsid w:val="005F3F40"/>
    <w:rsid w:val="005F4232"/>
    <w:rsid w:val="005F45CF"/>
    <w:rsid w:val="005F4A3A"/>
    <w:rsid w:val="005F4AD4"/>
    <w:rsid w:val="005F4C02"/>
    <w:rsid w:val="005F4CAB"/>
    <w:rsid w:val="005F4DB0"/>
    <w:rsid w:val="005F4EF2"/>
    <w:rsid w:val="005F4F61"/>
    <w:rsid w:val="005F5127"/>
    <w:rsid w:val="005F51E1"/>
    <w:rsid w:val="005F5272"/>
    <w:rsid w:val="005F57AB"/>
    <w:rsid w:val="005F58A8"/>
    <w:rsid w:val="005F5E3D"/>
    <w:rsid w:val="005F5EE8"/>
    <w:rsid w:val="005F6204"/>
    <w:rsid w:val="005F65BE"/>
    <w:rsid w:val="005F69B2"/>
    <w:rsid w:val="005F6A69"/>
    <w:rsid w:val="005F6A75"/>
    <w:rsid w:val="005F6DD3"/>
    <w:rsid w:val="005F7047"/>
    <w:rsid w:val="005F7156"/>
    <w:rsid w:val="005F75EA"/>
    <w:rsid w:val="005F7EB4"/>
    <w:rsid w:val="005F7FCE"/>
    <w:rsid w:val="00600060"/>
    <w:rsid w:val="0060038A"/>
    <w:rsid w:val="00600529"/>
    <w:rsid w:val="00600806"/>
    <w:rsid w:val="0060090D"/>
    <w:rsid w:val="00600B49"/>
    <w:rsid w:val="00600C90"/>
    <w:rsid w:val="00600F5E"/>
    <w:rsid w:val="00601033"/>
    <w:rsid w:val="0060117F"/>
    <w:rsid w:val="00601261"/>
    <w:rsid w:val="006015FF"/>
    <w:rsid w:val="00601809"/>
    <w:rsid w:val="00601891"/>
    <w:rsid w:val="00601FD5"/>
    <w:rsid w:val="006020F6"/>
    <w:rsid w:val="00602310"/>
    <w:rsid w:val="0060256B"/>
    <w:rsid w:val="00602589"/>
    <w:rsid w:val="006026C0"/>
    <w:rsid w:val="00602C7D"/>
    <w:rsid w:val="00602E25"/>
    <w:rsid w:val="006031BE"/>
    <w:rsid w:val="006032A6"/>
    <w:rsid w:val="006033B7"/>
    <w:rsid w:val="006034EA"/>
    <w:rsid w:val="00603736"/>
    <w:rsid w:val="00603879"/>
    <w:rsid w:val="00603A0E"/>
    <w:rsid w:val="00603AFD"/>
    <w:rsid w:val="00603DF9"/>
    <w:rsid w:val="00603F00"/>
    <w:rsid w:val="00604180"/>
    <w:rsid w:val="006042EF"/>
    <w:rsid w:val="006044E2"/>
    <w:rsid w:val="0060476E"/>
    <w:rsid w:val="00604A20"/>
    <w:rsid w:val="00604CDA"/>
    <w:rsid w:val="00604DAB"/>
    <w:rsid w:val="00604EAC"/>
    <w:rsid w:val="00604EC7"/>
    <w:rsid w:val="00604EDE"/>
    <w:rsid w:val="0060502E"/>
    <w:rsid w:val="00605753"/>
    <w:rsid w:val="0060580D"/>
    <w:rsid w:val="00605AD9"/>
    <w:rsid w:val="00605B0D"/>
    <w:rsid w:val="00605B4B"/>
    <w:rsid w:val="00605C56"/>
    <w:rsid w:val="00606432"/>
    <w:rsid w:val="00606B95"/>
    <w:rsid w:val="00606BFA"/>
    <w:rsid w:val="00606D4D"/>
    <w:rsid w:val="00607120"/>
    <w:rsid w:val="0060719A"/>
    <w:rsid w:val="006072C6"/>
    <w:rsid w:val="006073FA"/>
    <w:rsid w:val="006075C5"/>
    <w:rsid w:val="006076D1"/>
    <w:rsid w:val="006078EB"/>
    <w:rsid w:val="006079B2"/>
    <w:rsid w:val="00607AF9"/>
    <w:rsid w:val="00607BD4"/>
    <w:rsid w:val="00607CF2"/>
    <w:rsid w:val="0061014A"/>
    <w:rsid w:val="0061039E"/>
    <w:rsid w:val="006103B0"/>
    <w:rsid w:val="006105CD"/>
    <w:rsid w:val="006106F8"/>
    <w:rsid w:val="006107AD"/>
    <w:rsid w:val="006109AB"/>
    <w:rsid w:val="00610A3C"/>
    <w:rsid w:val="00610CD4"/>
    <w:rsid w:val="0061123E"/>
    <w:rsid w:val="00611496"/>
    <w:rsid w:val="006114C8"/>
    <w:rsid w:val="006114F8"/>
    <w:rsid w:val="00611729"/>
    <w:rsid w:val="00611734"/>
    <w:rsid w:val="0061180F"/>
    <w:rsid w:val="00611C89"/>
    <w:rsid w:val="0061226D"/>
    <w:rsid w:val="006123BC"/>
    <w:rsid w:val="006126F0"/>
    <w:rsid w:val="006127BC"/>
    <w:rsid w:val="00612CCD"/>
    <w:rsid w:val="00612E3A"/>
    <w:rsid w:val="0061303B"/>
    <w:rsid w:val="006130F3"/>
    <w:rsid w:val="0061375A"/>
    <w:rsid w:val="00613ABB"/>
    <w:rsid w:val="00613DCE"/>
    <w:rsid w:val="00613EF9"/>
    <w:rsid w:val="00613FB3"/>
    <w:rsid w:val="00614145"/>
    <w:rsid w:val="0061437D"/>
    <w:rsid w:val="0061438E"/>
    <w:rsid w:val="00614B77"/>
    <w:rsid w:val="00615211"/>
    <w:rsid w:val="00615306"/>
    <w:rsid w:val="006153F4"/>
    <w:rsid w:val="00615594"/>
    <w:rsid w:val="0061571E"/>
    <w:rsid w:val="00615ACC"/>
    <w:rsid w:val="00615B7B"/>
    <w:rsid w:val="00615BAE"/>
    <w:rsid w:val="00615BBC"/>
    <w:rsid w:val="00615FD3"/>
    <w:rsid w:val="00615FD7"/>
    <w:rsid w:val="00615FFC"/>
    <w:rsid w:val="006162F7"/>
    <w:rsid w:val="006163B5"/>
    <w:rsid w:val="00616527"/>
    <w:rsid w:val="00616698"/>
    <w:rsid w:val="00616980"/>
    <w:rsid w:val="00616C5A"/>
    <w:rsid w:val="0061710F"/>
    <w:rsid w:val="006171A4"/>
    <w:rsid w:val="00617258"/>
    <w:rsid w:val="00617338"/>
    <w:rsid w:val="00617423"/>
    <w:rsid w:val="0061744B"/>
    <w:rsid w:val="0061752D"/>
    <w:rsid w:val="00617843"/>
    <w:rsid w:val="00617AEF"/>
    <w:rsid w:val="00617EB4"/>
    <w:rsid w:val="00620212"/>
    <w:rsid w:val="006203BD"/>
    <w:rsid w:val="00620571"/>
    <w:rsid w:val="00620674"/>
    <w:rsid w:val="00620B1A"/>
    <w:rsid w:val="00620F3D"/>
    <w:rsid w:val="0062107A"/>
    <w:rsid w:val="0062139C"/>
    <w:rsid w:val="006214CF"/>
    <w:rsid w:val="00621596"/>
    <w:rsid w:val="0062166D"/>
    <w:rsid w:val="00621AF1"/>
    <w:rsid w:val="00621C52"/>
    <w:rsid w:val="00621C97"/>
    <w:rsid w:val="00621E59"/>
    <w:rsid w:val="00621F65"/>
    <w:rsid w:val="0062235A"/>
    <w:rsid w:val="006225DD"/>
    <w:rsid w:val="006227AB"/>
    <w:rsid w:val="006229E8"/>
    <w:rsid w:val="00622A9C"/>
    <w:rsid w:val="00622C81"/>
    <w:rsid w:val="00622DC7"/>
    <w:rsid w:val="00623070"/>
    <w:rsid w:val="006230B7"/>
    <w:rsid w:val="0062318B"/>
    <w:rsid w:val="006231E2"/>
    <w:rsid w:val="0062325A"/>
    <w:rsid w:val="00623317"/>
    <w:rsid w:val="00623352"/>
    <w:rsid w:val="00623410"/>
    <w:rsid w:val="006234F7"/>
    <w:rsid w:val="006234FC"/>
    <w:rsid w:val="00623647"/>
    <w:rsid w:val="00623825"/>
    <w:rsid w:val="0062382E"/>
    <w:rsid w:val="00623B97"/>
    <w:rsid w:val="00623CB8"/>
    <w:rsid w:val="0062417B"/>
    <w:rsid w:val="0062426E"/>
    <w:rsid w:val="006244BF"/>
    <w:rsid w:val="0062455C"/>
    <w:rsid w:val="0062460E"/>
    <w:rsid w:val="0062463B"/>
    <w:rsid w:val="006248A7"/>
    <w:rsid w:val="00624AC1"/>
    <w:rsid w:val="00624FE5"/>
    <w:rsid w:val="0062508A"/>
    <w:rsid w:val="006250C0"/>
    <w:rsid w:val="0062511A"/>
    <w:rsid w:val="006251C8"/>
    <w:rsid w:val="0062522A"/>
    <w:rsid w:val="0062524E"/>
    <w:rsid w:val="00625265"/>
    <w:rsid w:val="00625385"/>
    <w:rsid w:val="00625552"/>
    <w:rsid w:val="0062560C"/>
    <w:rsid w:val="00625717"/>
    <w:rsid w:val="0062581A"/>
    <w:rsid w:val="00625A85"/>
    <w:rsid w:val="00625AB5"/>
    <w:rsid w:val="00625C9E"/>
    <w:rsid w:val="00625F6D"/>
    <w:rsid w:val="00626001"/>
    <w:rsid w:val="0062629C"/>
    <w:rsid w:val="006267FC"/>
    <w:rsid w:val="0062699B"/>
    <w:rsid w:val="006269D8"/>
    <w:rsid w:val="00626A18"/>
    <w:rsid w:val="00626C0C"/>
    <w:rsid w:val="00626CB5"/>
    <w:rsid w:val="00626CB6"/>
    <w:rsid w:val="00626D17"/>
    <w:rsid w:val="00626F54"/>
    <w:rsid w:val="006270C6"/>
    <w:rsid w:val="006270CF"/>
    <w:rsid w:val="006270F5"/>
    <w:rsid w:val="00627180"/>
    <w:rsid w:val="006274DF"/>
    <w:rsid w:val="00627C06"/>
    <w:rsid w:val="00627C19"/>
    <w:rsid w:val="00627C97"/>
    <w:rsid w:val="00627CE4"/>
    <w:rsid w:val="00627D9F"/>
    <w:rsid w:val="00627E95"/>
    <w:rsid w:val="0063017B"/>
    <w:rsid w:val="0063031D"/>
    <w:rsid w:val="0063074F"/>
    <w:rsid w:val="00630759"/>
    <w:rsid w:val="006307C7"/>
    <w:rsid w:val="00630D36"/>
    <w:rsid w:val="00630D3A"/>
    <w:rsid w:val="0063110D"/>
    <w:rsid w:val="006313D1"/>
    <w:rsid w:val="006315D4"/>
    <w:rsid w:val="00631E69"/>
    <w:rsid w:val="00632086"/>
    <w:rsid w:val="0063241B"/>
    <w:rsid w:val="00632511"/>
    <w:rsid w:val="006325FB"/>
    <w:rsid w:val="00632747"/>
    <w:rsid w:val="006327F0"/>
    <w:rsid w:val="006329C2"/>
    <w:rsid w:val="00632C69"/>
    <w:rsid w:val="00633107"/>
    <w:rsid w:val="006333DA"/>
    <w:rsid w:val="0063341E"/>
    <w:rsid w:val="00633599"/>
    <w:rsid w:val="006336BB"/>
    <w:rsid w:val="00633809"/>
    <w:rsid w:val="006339B7"/>
    <w:rsid w:val="00633C3A"/>
    <w:rsid w:val="00633D5C"/>
    <w:rsid w:val="00633E67"/>
    <w:rsid w:val="00633FD9"/>
    <w:rsid w:val="00634750"/>
    <w:rsid w:val="0063497A"/>
    <w:rsid w:val="00634995"/>
    <w:rsid w:val="00634A9B"/>
    <w:rsid w:val="00634AEF"/>
    <w:rsid w:val="00634D58"/>
    <w:rsid w:val="00634D99"/>
    <w:rsid w:val="00634F23"/>
    <w:rsid w:val="00635010"/>
    <w:rsid w:val="0063502C"/>
    <w:rsid w:val="0063517A"/>
    <w:rsid w:val="006352B1"/>
    <w:rsid w:val="006353EB"/>
    <w:rsid w:val="0063556A"/>
    <w:rsid w:val="006355E6"/>
    <w:rsid w:val="0063562D"/>
    <w:rsid w:val="006356A9"/>
    <w:rsid w:val="006357EF"/>
    <w:rsid w:val="0063585A"/>
    <w:rsid w:val="0063585E"/>
    <w:rsid w:val="00635963"/>
    <w:rsid w:val="00635B16"/>
    <w:rsid w:val="00635BAB"/>
    <w:rsid w:val="00635D8A"/>
    <w:rsid w:val="00635EB6"/>
    <w:rsid w:val="00635EDA"/>
    <w:rsid w:val="0063600D"/>
    <w:rsid w:val="006363EF"/>
    <w:rsid w:val="006366CF"/>
    <w:rsid w:val="00636EA6"/>
    <w:rsid w:val="006371CC"/>
    <w:rsid w:val="006373E9"/>
    <w:rsid w:val="0063768A"/>
    <w:rsid w:val="00637A1C"/>
    <w:rsid w:val="00637D1F"/>
    <w:rsid w:val="00637E6E"/>
    <w:rsid w:val="00637E82"/>
    <w:rsid w:val="00637FF1"/>
    <w:rsid w:val="00640124"/>
    <w:rsid w:val="00640140"/>
    <w:rsid w:val="00640248"/>
    <w:rsid w:val="0064035D"/>
    <w:rsid w:val="006403BA"/>
    <w:rsid w:val="006403D6"/>
    <w:rsid w:val="0064049E"/>
    <w:rsid w:val="00640598"/>
    <w:rsid w:val="006407C8"/>
    <w:rsid w:val="006408D3"/>
    <w:rsid w:val="00640D0C"/>
    <w:rsid w:val="00640D4C"/>
    <w:rsid w:val="00640F1E"/>
    <w:rsid w:val="0064113F"/>
    <w:rsid w:val="006411AF"/>
    <w:rsid w:val="00641296"/>
    <w:rsid w:val="006414CD"/>
    <w:rsid w:val="00641793"/>
    <w:rsid w:val="0064187F"/>
    <w:rsid w:val="00641D00"/>
    <w:rsid w:val="00641EDF"/>
    <w:rsid w:val="00641FAA"/>
    <w:rsid w:val="00641FB4"/>
    <w:rsid w:val="006420C0"/>
    <w:rsid w:val="00642369"/>
    <w:rsid w:val="006425DF"/>
    <w:rsid w:val="006425E3"/>
    <w:rsid w:val="00642628"/>
    <w:rsid w:val="0064271C"/>
    <w:rsid w:val="00642872"/>
    <w:rsid w:val="00642959"/>
    <w:rsid w:val="00642A74"/>
    <w:rsid w:val="00642AE6"/>
    <w:rsid w:val="00642B05"/>
    <w:rsid w:val="00642B8F"/>
    <w:rsid w:val="00642EAE"/>
    <w:rsid w:val="00642FFD"/>
    <w:rsid w:val="0064305D"/>
    <w:rsid w:val="006430AD"/>
    <w:rsid w:val="006430DC"/>
    <w:rsid w:val="00643529"/>
    <w:rsid w:val="0064392D"/>
    <w:rsid w:val="00643977"/>
    <w:rsid w:val="006441D1"/>
    <w:rsid w:val="00644221"/>
    <w:rsid w:val="0064423C"/>
    <w:rsid w:val="006444F1"/>
    <w:rsid w:val="00644599"/>
    <w:rsid w:val="006445A3"/>
    <w:rsid w:val="00644D30"/>
    <w:rsid w:val="0064574B"/>
    <w:rsid w:val="00645ABA"/>
    <w:rsid w:val="00645BE1"/>
    <w:rsid w:val="00645ED4"/>
    <w:rsid w:val="00645F77"/>
    <w:rsid w:val="00645FF4"/>
    <w:rsid w:val="00646121"/>
    <w:rsid w:val="0064626C"/>
    <w:rsid w:val="00646399"/>
    <w:rsid w:val="006464CA"/>
    <w:rsid w:val="006465C4"/>
    <w:rsid w:val="006465F0"/>
    <w:rsid w:val="00646B23"/>
    <w:rsid w:val="00646C0C"/>
    <w:rsid w:val="00646D39"/>
    <w:rsid w:val="00647201"/>
    <w:rsid w:val="00647375"/>
    <w:rsid w:val="006473E9"/>
    <w:rsid w:val="0064747F"/>
    <w:rsid w:val="006474FD"/>
    <w:rsid w:val="0064750D"/>
    <w:rsid w:val="00647711"/>
    <w:rsid w:val="0064775C"/>
    <w:rsid w:val="00647D3D"/>
    <w:rsid w:val="0065077E"/>
    <w:rsid w:val="00650B11"/>
    <w:rsid w:val="00650C47"/>
    <w:rsid w:val="00650F0F"/>
    <w:rsid w:val="0065110D"/>
    <w:rsid w:val="00651240"/>
    <w:rsid w:val="00651386"/>
    <w:rsid w:val="00651626"/>
    <w:rsid w:val="00651669"/>
    <w:rsid w:val="006516E4"/>
    <w:rsid w:val="00651B88"/>
    <w:rsid w:val="00651DDF"/>
    <w:rsid w:val="00651F84"/>
    <w:rsid w:val="0065226E"/>
    <w:rsid w:val="00652274"/>
    <w:rsid w:val="00652398"/>
    <w:rsid w:val="0065245F"/>
    <w:rsid w:val="006524F9"/>
    <w:rsid w:val="00652638"/>
    <w:rsid w:val="006528C2"/>
    <w:rsid w:val="00652A6D"/>
    <w:rsid w:val="00652A9C"/>
    <w:rsid w:val="00652B91"/>
    <w:rsid w:val="00652E94"/>
    <w:rsid w:val="00653018"/>
    <w:rsid w:val="0065322C"/>
    <w:rsid w:val="0065338B"/>
    <w:rsid w:val="0065341E"/>
    <w:rsid w:val="0065348E"/>
    <w:rsid w:val="006534C6"/>
    <w:rsid w:val="00653535"/>
    <w:rsid w:val="00653860"/>
    <w:rsid w:val="00653AE5"/>
    <w:rsid w:val="00653FB1"/>
    <w:rsid w:val="0065405E"/>
    <w:rsid w:val="0065440C"/>
    <w:rsid w:val="006544C2"/>
    <w:rsid w:val="006546F5"/>
    <w:rsid w:val="006547FD"/>
    <w:rsid w:val="00655003"/>
    <w:rsid w:val="00655138"/>
    <w:rsid w:val="00655700"/>
    <w:rsid w:val="00655718"/>
    <w:rsid w:val="006558D0"/>
    <w:rsid w:val="006558FF"/>
    <w:rsid w:val="00655C24"/>
    <w:rsid w:val="00655DAF"/>
    <w:rsid w:val="00655ED4"/>
    <w:rsid w:val="00655FAD"/>
    <w:rsid w:val="0065623D"/>
    <w:rsid w:val="00656401"/>
    <w:rsid w:val="00656459"/>
    <w:rsid w:val="00656646"/>
    <w:rsid w:val="006566E0"/>
    <w:rsid w:val="00656991"/>
    <w:rsid w:val="006571A4"/>
    <w:rsid w:val="0065763A"/>
    <w:rsid w:val="0065771B"/>
    <w:rsid w:val="00657E07"/>
    <w:rsid w:val="006601D6"/>
    <w:rsid w:val="0066029B"/>
    <w:rsid w:val="0066040F"/>
    <w:rsid w:val="006604B6"/>
    <w:rsid w:val="0066051F"/>
    <w:rsid w:val="00660835"/>
    <w:rsid w:val="00660AA8"/>
    <w:rsid w:val="00660E7E"/>
    <w:rsid w:val="00661163"/>
    <w:rsid w:val="006616CE"/>
    <w:rsid w:val="00661D20"/>
    <w:rsid w:val="00661F6F"/>
    <w:rsid w:val="00662112"/>
    <w:rsid w:val="00662243"/>
    <w:rsid w:val="006626A3"/>
    <w:rsid w:val="006626C4"/>
    <w:rsid w:val="00662DB5"/>
    <w:rsid w:val="00663051"/>
    <w:rsid w:val="0066388F"/>
    <w:rsid w:val="00664010"/>
    <w:rsid w:val="00664307"/>
    <w:rsid w:val="00664443"/>
    <w:rsid w:val="0066444B"/>
    <w:rsid w:val="00664550"/>
    <w:rsid w:val="00664860"/>
    <w:rsid w:val="006649B7"/>
    <w:rsid w:val="00664BC4"/>
    <w:rsid w:val="00664C78"/>
    <w:rsid w:val="00664D01"/>
    <w:rsid w:val="00664EF7"/>
    <w:rsid w:val="006652FB"/>
    <w:rsid w:val="00665354"/>
    <w:rsid w:val="00665519"/>
    <w:rsid w:val="0066559D"/>
    <w:rsid w:val="00665714"/>
    <w:rsid w:val="006659D4"/>
    <w:rsid w:val="00665C6E"/>
    <w:rsid w:val="00665D41"/>
    <w:rsid w:val="00665DBA"/>
    <w:rsid w:val="00666194"/>
    <w:rsid w:val="006662B3"/>
    <w:rsid w:val="0066635C"/>
    <w:rsid w:val="0066653F"/>
    <w:rsid w:val="0066682C"/>
    <w:rsid w:val="00666D37"/>
    <w:rsid w:val="0066733A"/>
    <w:rsid w:val="006673B1"/>
    <w:rsid w:val="0066746A"/>
    <w:rsid w:val="006674FB"/>
    <w:rsid w:val="00667658"/>
    <w:rsid w:val="0066773B"/>
    <w:rsid w:val="00667883"/>
    <w:rsid w:val="00667950"/>
    <w:rsid w:val="0067022F"/>
    <w:rsid w:val="006702F5"/>
    <w:rsid w:val="00670404"/>
    <w:rsid w:val="00670654"/>
    <w:rsid w:val="00670700"/>
    <w:rsid w:val="00671389"/>
    <w:rsid w:val="00671634"/>
    <w:rsid w:val="00671656"/>
    <w:rsid w:val="00671D19"/>
    <w:rsid w:val="00671D86"/>
    <w:rsid w:val="00671E55"/>
    <w:rsid w:val="006720CF"/>
    <w:rsid w:val="00672189"/>
    <w:rsid w:val="0067294A"/>
    <w:rsid w:val="00672DC0"/>
    <w:rsid w:val="00673624"/>
    <w:rsid w:val="006736D8"/>
    <w:rsid w:val="0067374C"/>
    <w:rsid w:val="006737B5"/>
    <w:rsid w:val="006737C4"/>
    <w:rsid w:val="0067385A"/>
    <w:rsid w:val="00673B0E"/>
    <w:rsid w:val="00674074"/>
    <w:rsid w:val="006740A4"/>
    <w:rsid w:val="006748E7"/>
    <w:rsid w:val="00674913"/>
    <w:rsid w:val="00674B6D"/>
    <w:rsid w:val="00674B99"/>
    <w:rsid w:val="006750DC"/>
    <w:rsid w:val="006753F1"/>
    <w:rsid w:val="0067541A"/>
    <w:rsid w:val="006754D1"/>
    <w:rsid w:val="0067589E"/>
    <w:rsid w:val="006760A1"/>
    <w:rsid w:val="00676217"/>
    <w:rsid w:val="006762BA"/>
    <w:rsid w:val="00676358"/>
    <w:rsid w:val="006763C4"/>
    <w:rsid w:val="006766B7"/>
    <w:rsid w:val="006767D4"/>
    <w:rsid w:val="006768DE"/>
    <w:rsid w:val="00676C3F"/>
    <w:rsid w:val="006772C2"/>
    <w:rsid w:val="006772F8"/>
    <w:rsid w:val="006773BA"/>
    <w:rsid w:val="006774DE"/>
    <w:rsid w:val="006800D0"/>
    <w:rsid w:val="00680459"/>
    <w:rsid w:val="006807B2"/>
    <w:rsid w:val="00680AE7"/>
    <w:rsid w:val="00680D2B"/>
    <w:rsid w:val="00680DA6"/>
    <w:rsid w:val="0068111E"/>
    <w:rsid w:val="00681203"/>
    <w:rsid w:val="00681238"/>
    <w:rsid w:val="0068133B"/>
    <w:rsid w:val="006813F5"/>
    <w:rsid w:val="006816C2"/>
    <w:rsid w:val="00681881"/>
    <w:rsid w:val="00681C37"/>
    <w:rsid w:val="00681CFC"/>
    <w:rsid w:val="00681D4E"/>
    <w:rsid w:val="00682404"/>
    <w:rsid w:val="00682912"/>
    <w:rsid w:val="00682BAF"/>
    <w:rsid w:val="00682EF3"/>
    <w:rsid w:val="00683353"/>
    <w:rsid w:val="00683380"/>
    <w:rsid w:val="00683438"/>
    <w:rsid w:val="006839A8"/>
    <w:rsid w:val="006839AE"/>
    <w:rsid w:val="00683A1C"/>
    <w:rsid w:val="00683C1F"/>
    <w:rsid w:val="00683D54"/>
    <w:rsid w:val="00683E1C"/>
    <w:rsid w:val="00684512"/>
    <w:rsid w:val="00684896"/>
    <w:rsid w:val="0068491F"/>
    <w:rsid w:val="00684BCB"/>
    <w:rsid w:val="00684E40"/>
    <w:rsid w:val="00685679"/>
    <w:rsid w:val="0068595D"/>
    <w:rsid w:val="00685B67"/>
    <w:rsid w:val="00685C6A"/>
    <w:rsid w:val="00685E51"/>
    <w:rsid w:val="006861D8"/>
    <w:rsid w:val="006867F0"/>
    <w:rsid w:val="00686C21"/>
    <w:rsid w:val="00686D0F"/>
    <w:rsid w:val="00686F65"/>
    <w:rsid w:val="00686F6E"/>
    <w:rsid w:val="006873EC"/>
    <w:rsid w:val="0068741B"/>
    <w:rsid w:val="00687662"/>
    <w:rsid w:val="00687848"/>
    <w:rsid w:val="00687B36"/>
    <w:rsid w:val="00687C20"/>
    <w:rsid w:val="00687C56"/>
    <w:rsid w:val="00687C6F"/>
    <w:rsid w:val="00687CF8"/>
    <w:rsid w:val="00687FA6"/>
    <w:rsid w:val="006900E4"/>
    <w:rsid w:val="006901A2"/>
    <w:rsid w:val="006903A7"/>
    <w:rsid w:val="00690412"/>
    <w:rsid w:val="0069047E"/>
    <w:rsid w:val="006905D9"/>
    <w:rsid w:val="00690605"/>
    <w:rsid w:val="006906F6"/>
    <w:rsid w:val="00690811"/>
    <w:rsid w:val="00690866"/>
    <w:rsid w:val="0069098A"/>
    <w:rsid w:val="00690C02"/>
    <w:rsid w:val="00690CEF"/>
    <w:rsid w:val="00690EF3"/>
    <w:rsid w:val="00691052"/>
    <w:rsid w:val="00691110"/>
    <w:rsid w:val="00691212"/>
    <w:rsid w:val="00691434"/>
    <w:rsid w:val="00691457"/>
    <w:rsid w:val="006914E0"/>
    <w:rsid w:val="00691509"/>
    <w:rsid w:val="0069161B"/>
    <w:rsid w:val="00691CB8"/>
    <w:rsid w:val="0069206A"/>
    <w:rsid w:val="006920ED"/>
    <w:rsid w:val="006920F0"/>
    <w:rsid w:val="006922B9"/>
    <w:rsid w:val="006926F3"/>
    <w:rsid w:val="00692990"/>
    <w:rsid w:val="00692ABA"/>
    <w:rsid w:val="00692BBD"/>
    <w:rsid w:val="00692C25"/>
    <w:rsid w:val="00692D79"/>
    <w:rsid w:val="00693196"/>
    <w:rsid w:val="006931E2"/>
    <w:rsid w:val="0069324A"/>
    <w:rsid w:val="00693323"/>
    <w:rsid w:val="00693578"/>
    <w:rsid w:val="006936A1"/>
    <w:rsid w:val="00693DE1"/>
    <w:rsid w:val="00693F2A"/>
    <w:rsid w:val="00694167"/>
    <w:rsid w:val="0069432C"/>
    <w:rsid w:val="00694393"/>
    <w:rsid w:val="00694425"/>
    <w:rsid w:val="006945C3"/>
    <w:rsid w:val="00694830"/>
    <w:rsid w:val="00694971"/>
    <w:rsid w:val="00694B51"/>
    <w:rsid w:val="00694D0B"/>
    <w:rsid w:val="00694E62"/>
    <w:rsid w:val="00694F6D"/>
    <w:rsid w:val="00694FA9"/>
    <w:rsid w:val="00695239"/>
    <w:rsid w:val="00695410"/>
    <w:rsid w:val="00695BFA"/>
    <w:rsid w:val="00695EC8"/>
    <w:rsid w:val="00696024"/>
    <w:rsid w:val="006960A2"/>
    <w:rsid w:val="00696405"/>
    <w:rsid w:val="00696466"/>
    <w:rsid w:val="006965CD"/>
    <w:rsid w:val="006965F1"/>
    <w:rsid w:val="00696B09"/>
    <w:rsid w:val="0069712C"/>
    <w:rsid w:val="00697150"/>
    <w:rsid w:val="00697227"/>
    <w:rsid w:val="00697304"/>
    <w:rsid w:val="00697424"/>
    <w:rsid w:val="00697449"/>
    <w:rsid w:val="00697521"/>
    <w:rsid w:val="00697969"/>
    <w:rsid w:val="006A013E"/>
    <w:rsid w:val="006A04A1"/>
    <w:rsid w:val="006A0535"/>
    <w:rsid w:val="006A06EB"/>
    <w:rsid w:val="006A0752"/>
    <w:rsid w:val="006A08C6"/>
    <w:rsid w:val="006A08D5"/>
    <w:rsid w:val="006A0BCA"/>
    <w:rsid w:val="006A0C5B"/>
    <w:rsid w:val="006A0CCD"/>
    <w:rsid w:val="006A0CDC"/>
    <w:rsid w:val="006A105D"/>
    <w:rsid w:val="006A108F"/>
    <w:rsid w:val="006A119E"/>
    <w:rsid w:val="006A134A"/>
    <w:rsid w:val="006A1388"/>
    <w:rsid w:val="006A14F8"/>
    <w:rsid w:val="006A15EA"/>
    <w:rsid w:val="006A193D"/>
    <w:rsid w:val="006A1AA0"/>
    <w:rsid w:val="006A1AF8"/>
    <w:rsid w:val="006A1B7D"/>
    <w:rsid w:val="006A1CA3"/>
    <w:rsid w:val="006A1CCD"/>
    <w:rsid w:val="006A2072"/>
    <w:rsid w:val="006A2342"/>
    <w:rsid w:val="006A2404"/>
    <w:rsid w:val="006A2766"/>
    <w:rsid w:val="006A2900"/>
    <w:rsid w:val="006A2BAF"/>
    <w:rsid w:val="006A2D5A"/>
    <w:rsid w:val="006A2E7F"/>
    <w:rsid w:val="006A30B1"/>
    <w:rsid w:val="006A31FF"/>
    <w:rsid w:val="006A33E2"/>
    <w:rsid w:val="006A3688"/>
    <w:rsid w:val="006A37D4"/>
    <w:rsid w:val="006A3850"/>
    <w:rsid w:val="006A3AB6"/>
    <w:rsid w:val="006A3D9B"/>
    <w:rsid w:val="006A3DC3"/>
    <w:rsid w:val="006A40B3"/>
    <w:rsid w:val="006A43B0"/>
    <w:rsid w:val="006A464B"/>
    <w:rsid w:val="006A4721"/>
    <w:rsid w:val="006A483C"/>
    <w:rsid w:val="006A4ADE"/>
    <w:rsid w:val="006A4AE2"/>
    <w:rsid w:val="006A4D0E"/>
    <w:rsid w:val="006A4D7D"/>
    <w:rsid w:val="006A4DAD"/>
    <w:rsid w:val="006A4E02"/>
    <w:rsid w:val="006A54FF"/>
    <w:rsid w:val="006A5F1A"/>
    <w:rsid w:val="006A66D0"/>
    <w:rsid w:val="006A6AEB"/>
    <w:rsid w:val="006A6C80"/>
    <w:rsid w:val="006A6E30"/>
    <w:rsid w:val="006A6F94"/>
    <w:rsid w:val="006A79AB"/>
    <w:rsid w:val="006A79FB"/>
    <w:rsid w:val="006A7A67"/>
    <w:rsid w:val="006A7CA7"/>
    <w:rsid w:val="006A7D4B"/>
    <w:rsid w:val="006B0448"/>
    <w:rsid w:val="006B0582"/>
    <w:rsid w:val="006B08AB"/>
    <w:rsid w:val="006B0B1C"/>
    <w:rsid w:val="006B0BA1"/>
    <w:rsid w:val="006B0D0E"/>
    <w:rsid w:val="006B0D13"/>
    <w:rsid w:val="006B1155"/>
    <w:rsid w:val="006B12D6"/>
    <w:rsid w:val="006B1700"/>
    <w:rsid w:val="006B19E9"/>
    <w:rsid w:val="006B1A21"/>
    <w:rsid w:val="006B1B48"/>
    <w:rsid w:val="006B1FF6"/>
    <w:rsid w:val="006B219A"/>
    <w:rsid w:val="006B231D"/>
    <w:rsid w:val="006B24CF"/>
    <w:rsid w:val="006B2784"/>
    <w:rsid w:val="006B27A0"/>
    <w:rsid w:val="006B323D"/>
    <w:rsid w:val="006B3703"/>
    <w:rsid w:val="006B3CC8"/>
    <w:rsid w:val="006B3DA8"/>
    <w:rsid w:val="006B3DE0"/>
    <w:rsid w:val="006B3E07"/>
    <w:rsid w:val="006B3F39"/>
    <w:rsid w:val="006B41ED"/>
    <w:rsid w:val="006B434E"/>
    <w:rsid w:val="006B4501"/>
    <w:rsid w:val="006B47D2"/>
    <w:rsid w:val="006B4A85"/>
    <w:rsid w:val="006B4B4B"/>
    <w:rsid w:val="006B4F08"/>
    <w:rsid w:val="006B5022"/>
    <w:rsid w:val="006B5122"/>
    <w:rsid w:val="006B536A"/>
    <w:rsid w:val="006B5760"/>
    <w:rsid w:val="006B578F"/>
    <w:rsid w:val="006B58D9"/>
    <w:rsid w:val="006B5B35"/>
    <w:rsid w:val="006B5B4A"/>
    <w:rsid w:val="006B5D57"/>
    <w:rsid w:val="006B5E93"/>
    <w:rsid w:val="006B604E"/>
    <w:rsid w:val="006B614A"/>
    <w:rsid w:val="006B61C8"/>
    <w:rsid w:val="006B6237"/>
    <w:rsid w:val="006B633F"/>
    <w:rsid w:val="006B678E"/>
    <w:rsid w:val="006B6AA8"/>
    <w:rsid w:val="006B6DE1"/>
    <w:rsid w:val="006B6F67"/>
    <w:rsid w:val="006B705D"/>
    <w:rsid w:val="006B75CB"/>
    <w:rsid w:val="006B78B1"/>
    <w:rsid w:val="006B7E3A"/>
    <w:rsid w:val="006B7F34"/>
    <w:rsid w:val="006B7F41"/>
    <w:rsid w:val="006C004C"/>
    <w:rsid w:val="006C013B"/>
    <w:rsid w:val="006C0171"/>
    <w:rsid w:val="006C02F4"/>
    <w:rsid w:val="006C098C"/>
    <w:rsid w:val="006C0E5C"/>
    <w:rsid w:val="006C0EE4"/>
    <w:rsid w:val="006C0F31"/>
    <w:rsid w:val="006C10CC"/>
    <w:rsid w:val="006C1376"/>
    <w:rsid w:val="006C15BF"/>
    <w:rsid w:val="006C1868"/>
    <w:rsid w:val="006C19D5"/>
    <w:rsid w:val="006C1A16"/>
    <w:rsid w:val="006C24FB"/>
    <w:rsid w:val="006C2692"/>
    <w:rsid w:val="006C276B"/>
    <w:rsid w:val="006C279C"/>
    <w:rsid w:val="006C27DB"/>
    <w:rsid w:val="006C2A31"/>
    <w:rsid w:val="006C2E22"/>
    <w:rsid w:val="006C2EA8"/>
    <w:rsid w:val="006C2FC5"/>
    <w:rsid w:val="006C3164"/>
    <w:rsid w:val="006C32F6"/>
    <w:rsid w:val="006C332C"/>
    <w:rsid w:val="006C339E"/>
    <w:rsid w:val="006C346E"/>
    <w:rsid w:val="006C35A8"/>
    <w:rsid w:val="006C3697"/>
    <w:rsid w:val="006C3862"/>
    <w:rsid w:val="006C3A15"/>
    <w:rsid w:val="006C4324"/>
    <w:rsid w:val="006C44CC"/>
    <w:rsid w:val="006C471B"/>
    <w:rsid w:val="006C4816"/>
    <w:rsid w:val="006C4A99"/>
    <w:rsid w:val="006C4D71"/>
    <w:rsid w:val="006C4DFF"/>
    <w:rsid w:val="006C55F8"/>
    <w:rsid w:val="006C5A6E"/>
    <w:rsid w:val="006C5B23"/>
    <w:rsid w:val="006C5C52"/>
    <w:rsid w:val="006C5F3A"/>
    <w:rsid w:val="006C616E"/>
    <w:rsid w:val="006C6386"/>
    <w:rsid w:val="006C64AB"/>
    <w:rsid w:val="006C69A3"/>
    <w:rsid w:val="006C6C83"/>
    <w:rsid w:val="006C6C9F"/>
    <w:rsid w:val="006C6E8B"/>
    <w:rsid w:val="006C7391"/>
    <w:rsid w:val="006C797B"/>
    <w:rsid w:val="006C7B9C"/>
    <w:rsid w:val="006C7F9E"/>
    <w:rsid w:val="006D0653"/>
    <w:rsid w:val="006D09E2"/>
    <w:rsid w:val="006D0C8C"/>
    <w:rsid w:val="006D0CF2"/>
    <w:rsid w:val="006D0E24"/>
    <w:rsid w:val="006D0FFE"/>
    <w:rsid w:val="006D1103"/>
    <w:rsid w:val="006D1244"/>
    <w:rsid w:val="006D1295"/>
    <w:rsid w:val="006D13F5"/>
    <w:rsid w:val="006D144A"/>
    <w:rsid w:val="006D144C"/>
    <w:rsid w:val="006D1567"/>
    <w:rsid w:val="006D168E"/>
    <w:rsid w:val="006D1804"/>
    <w:rsid w:val="006D1809"/>
    <w:rsid w:val="006D1824"/>
    <w:rsid w:val="006D19DD"/>
    <w:rsid w:val="006D1AD3"/>
    <w:rsid w:val="006D1CB9"/>
    <w:rsid w:val="006D1E6C"/>
    <w:rsid w:val="006D210C"/>
    <w:rsid w:val="006D26A7"/>
    <w:rsid w:val="006D27B8"/>
    <w:rsid w:val="006D2839"/>
    <w:rsid w:val="006D29FF"/>
    <w:rsid w:val="006D2A84"/>
    <w:rsid w:val="006D2C0C"/>
    <w:rsid w:val="006D2F4F"/>
    <w:rsid w:val="006D3524"/>
    <w:rsid w:val="006D3570"/>
    <w:rsid w:val="006D3AE3"/>
    <w:rsid w:val="006D4099"/>
    <w:rsid w:val="006D4101"/>
    <w:rsid w:val="006D4323"/>
    <w:rsid w:val="006D4482"/>
    <w:rsid w:val="006D45DA"/>
    <w:rsid w:val="006D45E2"/>
    <w:rsid w:val="006D464D"/>
    <w:rsid w:val="006D48F5"/>
    <w:rsid w:val="006D496E"/>
    <w:rsid w:val="006D4A54"/>
    <w:rsid w:val="006D4B72"/>
    <w:rsid w:val="006D4BE3"/>
    <w:rsid w:val="006D4C29"/>
    <w:rsid w:val="006D4D21"/>
    <w:rsid w:val="006D506C"/>
    <w:rsid w:val="006D5308"/>
    <w:rsid w:val="006D5767"/>
    <w:rsid w:val="006D5A1D"/>
    <w:rsid w:val="006D5C9B"/>
    <w:rsid w:val="006D5D35"/>
    <w:rsid w:val="006D605C"/>
    <w:rsid w:val="006D60C6"/>
    <w:rsid w:val="006D6138"/>
    <w:rsid w:val="006D6462"/>
    <w:rsid w:val="006D6706"/>
    <w:rsid w:val="006D672A"/>
    <w:rsid w:val="006D67DA"/>
    <w:rsid w:val="006D68BC"/>
    <w:rsid w:val="006D68EE"/>
    <w:rsid w:val="006D69C6"/>
    <w:rsid w:val="006D6C8B"/>
    <w:rsid w:val="006D6F0E"/>
    <w:rsid w:val="006D7142"/>
    <w:rsid w:val="006D728A"/>
    <w:rsid w:val="006D7372"/>
    <w:rsid w:val="006D73D1"/>
    <w:rsid w:val="006D7AB9"/>
    <w:rsid w:val="006D7CE0"/>
    <w:rsid w:val="006D7E22"/>
    <w:rsid w:val="006E0606"/>
    <w:rsid w:val="006E0AC5"/>
    <w:rsid w:val="006E0BA1"/>
    <w:rsid w:val="006E0D82"/>
    <w:rsid w:val="006E0EB9"/>
    <w:rsid w:val="006E0FEE"/>
    <w:rsid w:val="006E11E3"/>
    <w:rsid w:val="006E17C6"/>
    <w:rsid w:val="006E20E5"/>
    <w:rsid w:val="006E211D"/>
    <w:rsid w:val="006E2217"/>
    <w:rsid w:val="006E22EF"/>
    <w:rsid w:val="006E24A3"/>
    <w:rsid w:val="006E2C6C"/>
    <w:rsid w:val="006E32FC"/>
    <w:rsid w:val="006E3579"/>
    <w:rsid w:val="006E36E5"/>
    <w:rsid w:val="006E381D"/>
    <w:rsid w:val="006E3BDB"/>
    <w:rsid w:val="006E3D67"/>
    <w:rsid w:val="006E4444"/>
    <w:rsid w:val="006E46EB"/>
    <w:rsid w:val="006E48C9"/>
    <w:rsid w:val="006E4CCF"/>
    <w:rsid w:val="006E4CDC"/>
    <w:rsid w:val="006E4D83"/>
    <w:rsid w:val="006E4DC4"/>
    <w:rsid w:val="006E50B8"/>
    <w:rsid w:val="006E52ED"/>
    <w:rsid w:val="006E55F3"/>
    <w:rsid w:val="006E5609"/>
    <w:rsid w:val="006E596A"/>
    <w:rsid w:val="006E5BAE"/>
    <w:rsid w:val="006E5BC4"/>
    <w:rsid w:val="006E64F6"/>
    <w:rsid w:val="006E6603"/>
    <w:rsid w:val="006E686F"/>
    <w:rsid w:val="006E6FA7"/>
    <w:rsid w:val="006E717F"/>
    <w:rsid w:val="006E725A"/>
    <w:rsid w:val="006E739C"/>
    <w:rsid w:val="006E7433"/>
    <w:rsid w:val="006E7A05"/>
    <w:rsid w:val="006E7A2D"/>
    <w:rsid w:val="006E7DA7"/>
    <w:rsid w:val="006E7EF5"/>
    <w:rsid w:val="006EA2C0"/>
    <w:rsid w:val="006F0039"/>
    <w:rsid w:val="006F031D"/>
    <w:rsid w:val="006F03CE"/>
    <w:rsid w:val="006F0400"/>
    <w:rsid w:val="006F0503"/>
    <w:rsid w:val="006F087E"/>
    <w:rsid w:val="006F099B"/>
    <w:rsid w:val="006F0AE6"/>
    <w:rsid w:val="006F0BB0"/>
    <w:rsid w:val="006F0D39"/>
    <w:rsid w:val="006F0FCD"/>
    <w:rsid w:val="006F10F1"/>
    <w:rsid w:val="006F1462"/>
    <w:rsid w:val="006F17B0"/>
    <w:rsid w:val="006F1844"/>
    <w:rsid w:val="006F19F9"/>
    <w:rsid w:val="006F1A47"/>
    <w:rsid w:val="006F1C6A"/>
    <w:rsid w:val="006F1CF1"/>
    <w:rsid w:val="006F1E8F"/>
    <w:rsid w:val="006F2470"/>
    <w:rsid w:val="006F2AF5"/>
    <w:rsid w:val="006F2EED"/>
    <w:rsid w:val="006F2EFF"/>
    <w:rsid w:val="006F2F2B"/>
    <w:rsid w:val="006F31F6"/>
    <w:rsid w:val="006F326F"/>
    <w:rsid w:val="006F3294"/>
    <w:rsid w:val="006F33CF"/>
    <w:rsid w:val="006F33FF"/>
    <w:rsid w:val="006F35B9"/>
    <w:rsid w:val="006F364B"/>
    <w:rsid w:val="006F3876"/>
    <w:rsid w:val="006F395D"/>
    <w:rsid w:val="006F3CE3"/>
    <w:rsid w:val="006F3E8A"/>
    <w:rsid w:val="006F3FE6"/>
    <w:rsid w:val="006F41D6"/>
    <w:rsid w:val="006F4487"/>
    <w:rsid w:val="006F4701"/>
    <w:rsid w:val="006F4A79"/>
    <w:rsid w:val="006F4BAD"/>
    <w:rsid w:val="006F4C19"/>
    <w:rsid w:val="006F4D60"/>
    <w:rsid w:val="006F51AB"/>
    <w:rsid w:val="006F51D7"/>
    <w:rsid w:val="006F52BD"/>
    <w:rsid w:val="006F55D6"/>
    <w:rsid w:val="006F5759"/>
    <w:rsid w:val="006F5A5E"/>
    <w:rsid w:val="006F5C28"/>
    <w:rsid w:val="006F5EDB"/>
    <w:rsid w:val="006F5F6F"/>
    <w:rsid w:val="006F60ED"/>
    <w:rsid w:val="006F60FB"/>
    <w:rsid w:val="006F6629"/>
    <w:rsid w:val="006F67E2"/>
    <w:rsid w:val="006F691D"/>
    <w:rsid w:val="006F6CCA"/>
    <w:rsid w:val="006F713F"/>
    <w:rsid w:val="006F7195"/>
    <w:rsid w:val="006F7594"/>
    <w:rsid w:val="006F764A"/>
    <w:rsid w:val="006F78F9"/>
    <w:rsid w:val="006F7951"/>
    <w:rsid w:val="006F7A46"/>
    <w:rsid w:val="006F7BE9"/>
    <w:rsid w:val="006F7FB5"/>
    <w:rsid w:val="00700126"/>
    <w:rsid w:val="0070025C"/>
    <w:rsid w:val="00700316"/>
    <w:rsid w:val="007005C7"/>
    <w:rsid w:val="007008E3"/>
    <w:rsid w:val="00700999"/>
    <w:rsid w:val="00700A7D"/>
    <w:rsid w:val="00700BF3"/>
    <w:rsid w:val="00700C32"/>
    <w:rsid w:val="00700D08"/>
    <w:rsid w:val="00700DDA"/>
    <w:rsid w:val="00700F46"/>
    <w:rsid w:val="00700FF1"/>
    <w:rsid w:val="0070135D"/>
    <w:rsid w:val="00701748"/>
    <w:rsid w:val="0070194D"/>
    <w:rsid w:val="00701A18"/>
    <w:rsid w:val="00701AE0"/>
    <w:rsid w:val="00701CE5"/>
    <w:rsid w:val="007020D6"/>
    <w:rsid w:val="007022DA"/>
    <w:rsid w:val="00702654"/>
    <w:rsid w:val="007026BB"/>
    <w:rsid w:val="0070274B"/>
    <w:rsid w:val="00702A6E"/>
    <w:rsid w:val="00702F0D"/>
    <w:rsid w:val="00703474"/>
    <w:rsid w:val="00703475"/>
    <w:rsid w:val="0070386E"/>
    <w:rsid w:val="00703E74"/>
    <w:rsid w:val="00704303"/>
    <w:rsid w:val="00704336"/>
    <w:rsid w:val="007044F3"/>
    <w:rsid w:val="007048DE"/>
    <w:rsid w:val="0070490C"/>
    <w:rsid w:val="00704A58"/>
    <w:rsid w:val="00704A6E"/>
    <w:rsid w:val="00704BAF"/>
    <w:rsid w:val="00704E45"/>
    <w:rsid w:val="00705016"/>
    <w:rsid w:val="0070588C"/>
    <w:rsid w:val="00705892"/>
    <w:rsid w:val="007059E1"/>
    <w:rsid w:val="00705CA5"/>
    <w:rsid w:val="00705D0B"/>
    <w:rsid w:val="00705E81"/>
    <w:rsid w:val="007060A8"/>
    <w:rsid w:val="00706120"/>
    <w:rsid w:val="00706436"/>
    <w:rsid w:val="00706525"/>
    <w:rsid w:val="00706589"/>
    <w:rsid w:val="0070692C"/>
    <w:rsid w:val="00706AFB"/>
    <w:rsid w:val="00706D0D"/>
    <w:rsid w:val="00706E1C"/>
    <w:rsid w:val="007072B0"/>
    <w:rsid w:val="00707561"/>
    <w:rsid w:val="0070771C"/>
    <w:rsid w:val="00707863"/>
    <w:rsid w:val="00707C79"/>
    <w:rsid w:val="00707CBC"/>
    <w:rsid w:val="00707D26"/>
    <w:rsid w:val="00707DE2"/>
    <w:rsid w:val="00710214"/>
    <w:rsid w:val="00710284"/>
    <w:rsid w:val="00710316"/>
    <w:rsid w:val="00710BB0"/>
    <w:rsid w:val="00711418"/>
    <w:rsid w:val="00711488"/>
    <w:rsid w:val="00711A5F"/>
    <w:rsid w:val="00711B0A"/>
    <w:rsid w:val="00711B65"/>
    <w:rsid w:val="007120A9"/>
    <w:rsid w:val="0071213C"/>
    <w:rsid w:val="007121CB"/>
    <w:rsid w:val="00712263"/>
    <w:rsid w:val="007124B5"/>
    <w:rsid w:val="0071280A"/>
    <w:rsid w:val="00712BB7"/>
    <w:rsid w:val="00713806"/>
    <w:rsid w:val="007138D0"/>
    <w:rsid w:val="0071398F"/>
    <w:rsid w:val="00713D8D"/>
    <w:rsid w:val="00713DA4"/>
    <w:rsid w:val="00714119"/>
    <w:rsid w:val="007143A4"/>
    <w:rsid w:val="007146DF"/>
    <w:rsid w:val="007147C2"/>
    <w:rsid w:val="00714A95"/>
    <w:rsid w:val="00714BF3"/>
    <w:rsid w:val="00714C55"/>
    <w:rsid w:val="00714DAA"/>
    <w:rsid w:val="00714EAA"/>
    <w:rsid w:val="00715248"/>
    <w:rsid w:val="007153D2"/>
    <w:rsid w:val="00715447"/>
    <w:rsid w:val="007155AB"/>
    <w:rsid w:val="00715661"/>
    <w:rsid w:val="007158DE"/>
    <w:rsid w:val="00715C06"/>
    <w:rsid w:val="00715CB3"/>
    <w:rsid w:val="00715CE9"/>
    <w:rsid w:val="0071606A"/>
    <w:rsid w:val="007166FA"/>
    <w:rsid w:val="00716C96"/>
    <w:rsid w:val="00716D39"/>
    <w:rsid w:val="00716FF6"/>
    <w:rsid w:val="00717156"/>
    <w:rsid w:val="00717644"/>
    <w:rsid w:val="00717E4F"/>
    <w:rsid w:val="00720420"/>
    <w:rsid w:val="0072058D"/>
    <w:rsid w:val="00720628"/>
    <w:rsid w:val="00720843"/>
    <w:rsid w:val="007208D7"/>
    <w:rsid w:val="0072092C"/>
    <w:rsid w:val="00720A03"/>
    <w:rsid w:val="00720C98"/>
    <w:rsid w:val="00720D6F"/>
    <w:rsid w:val="00720EF1"/>
    <w:rsid w:val="00720F49"/>
    <w:rsid w:val="00720F9E"/>
    <w:rsid w:val="0072116C"/>
    <w:rsid w:val="007216AC"/>
    <w:rsid w:val="00721BCF"/>
    <w:rsid w:val="00721D26"/>
    <w:rsid w:val="00721E4C"/>
    <w:rsid w:val="007222A6"/>
    <w:rsid w:val="0072233B"/>
    <w:rsid w:val="007224D2"/>
    <w:rsid w:val="0072257E"/>
    <w:rsid w:val="007225F3"/>
    <w:rsid w:val="007226FC"/>
    <w:rsid w:val="0072273A"/>
    <w:rsid w:val="00722813"/>
    <w:rsid w:val="00722841"/>
    <w:rsid w:val="00722999"/>
    <w:rsid w:val="00722A5E"/>
    <w:rsid w:val="00722E1C"/>
    <w:rsid w:val="007231D0"/>
    <w:rsid w:val="007231FB"/>
    <w:rsid w:val="007232D5"/>
    <w:rsid w:val="0072368B"/>
    <w:rsid w:val="00723BEE"/>
    <w:rsid w:val="00723DEA"/>
    <w:rsid w:val="00724162"/>
    <w:rsid w:val="00724222"/>
    <w:rsid w:val="00724283"/>
    <w:rsid w:val="007242B5"/>
    <w:rsid w:val="007245F2"/>
    <w:rsid w:val="007246DC"/>
    <w:rsid w:val="00724B07"/>
    <w:rsid w:val="00724C50"/>
    <w:rsid w:val="00724D0B"/>
    <w:rsid w:val="00725215"/>
    <w:rsid w:val="00725503"/>
    <w:rsid w:val="007259E2"/>
    <w:rsid w:val="00725BEB"/>
    <w:rsid w:val="00725C29"/>
    <w:rsid w:val="00725CBD"/>
    <w:rsid w:val="00725F43"/>
    <w:rsid w:val="00725F58"/>
    <w:rsid w:val="00725FFF"/>
    <w:rsid w:val="0072633E"/>
    <w:rsid w:val="007268FA"/>
    <w:rsid w:val="00726A51"/>
    <w:rsid w:val="00726D07"/>
    <w:rsid w:val="00726DAF"/>
    <w:rsid w:val="00726DE7"/>
    <w:rsid w:val="00727421"/>
    <w:rsid w:val="00727548"/>
    <w:rsid w:val="00727580"/>
    <w:rsid w:val="00727AC0"/>
    <w:rsid w:val="00727D0C"/>
    <w:rsid w:val="00727D41"/>
    <w:rsid w:val="00727D68"/>
    <w:rsid w:val="00727FBA"/>
    <w:rsid w:val="00730071"/>
    <w:rsid w:val="007302DC"/>
    <w:rsid w:val="00730504"/>
    <w:rsid w:val="007305D8"/>
    <w:rsid w:val="007308B5"/>
    <w:rsid w:val="007309A7"/>
    <w:rsid w:val="00730B5F"/>
    <w:rsid w:val="00730C1D"/>
    <w:rsid w:val="00730FC9"/>
    <w:rsid w:val="0073107E"/>
    <w:rsid w:val="0073141C"/>
    <w:rsid w:val="00731493"/>
    <w:rsid w:val="007315D4"/>
    <w:rsid w:val="00731717"/>
    <w:rsid w:val="00731A76"/>
    <w:rsid w:val="00732434"/>
    <w:rsid w:val="00732478"/>
    <w:rsid w:val="00732486"/>
    <w:rsid w:val="007328C5"/>
    <w:rsid w:val="007329B2"/>
    <w:rsid w:val="00732AC7"/>
    <w:rsid w:val="00732C53"/>
    <w:rsid w:val="00732D3D"/>
    <w:rsid w:val="00733469"/>
    <w:rsid w:val="0073359A"/>
    <w:rsid w:val="00733723"/>
    <w:rsid w:val="00733780"/>
    <w:rsid w:val="00733D1B"/>
    <w:rsid w:val="00733FE2"/>
    <w:rsid w:val="00734346"/>
    <w:rsid w:val="00734397"/>
    <w:rsid w:val="0073453B"/>
    <w:rsid w:val="0073467A"/>
    <w:rsid w:val="00734D52"/>
    <w:rsid w:val="00734FAB"/>
    <w:rsid w:val="00735090"/>
    <w:rsid w:val="00735248"/>
    <w:rsid w:val="0073534F"/>
    <w:rsid w:val="0073546C"/>
    <w:rsid w:val="007354B4"/>
    <w:rsid w:val="0073567B"/>
    <w:rsid w:val="00735755"/>
    <w:rsid w:val="00735968"/>
    <w:rsid w:val="00735F67"/>
    <w:rsid w:val="00736172"/>
    <w:rsid w:val="00736424"/>
    <w:rsid w:val="00736DC0"/>
    <w:rsid w:val="00736E06"/>
    <w:rsid w:val="00736E45"/>
    <w:rsid w:val="007370AD"/>
    <w:rsid w:val="00737204"/>
    <w:rsid w:val="007373DF"/>
    <w:rsid w:val="007375A1"/>
    <w:rsid w:val="0073763D"/>
    <w:rsid w:val="007376E0"/>
    <w:rsid w:val="00737879"/>
    <w:rsid w:val="00737D4B"/>
    <w:rsid w:val="007401A6"/>
    <w:rsid w:val="007401F6"/>
    <w:rsid w:val="007403CD"/>
    <w:rsid w:val="00740695"/>
    <w:rsid w:val="007407A8"/>
    <w:rsid w:val="007407B9"/>
    <w:rsid w:val="00740863"/>
    <w:rsid w:val="007408B1"/>
    <w:rsid w:val="00740B09"/>
    <w:rsid w:val="00740D43"/>
    <w:rsid w:val="00740D4F"/>
    <w:rsid w:val="007410E6"/>
    <w:rsid w:val="007414A9"/>
    <w:rsid w:val="00741ACA"/>
    <w:rsid w:val="00741C12"/>
    <w:rsid w:val="00741DD8"/>
    <w:rsid w:val="00741F15"/>
    <w:rsid w:val="0074205C"/>
    <w:rsid w:val="007424F1"/>
    <w:rsid w:val="007425B8"/>
    <w:rsid w:val="00742812"/>
    <w:rsid w:val="00742AF6"/>
    <w:rsid w:val="00742C02"/>
    <w:rsid w:val="00742CFA"/>
    <w:rsid w:val="00742E68"/>
    <w:rsid w:val="00743638"/>
    <w:rsid w:val="00743FC9"/>
    <w:rsid w:val="0074408D"/>
    <w:rsid w:val="0074411A"/>
    <w:rsid w:val="007441CF"/>
    <w:rsid w:val="00744238"/>
    <w:rsid w:val="00744679"/>
    <w:rsid w:val="007449D7"/>
    <w:rsid w:val="00744A91"/>
    <w:rsid w:val="00744BB3"/>
    <w:rsid w:val="00744C16"/>
    <w:rsid w:val="00744D2B"/>
    <w:rsid w:val="00744D2D"/>
    <w:rsid w:val="00744F34"/>
    <w:rsid w:val="00744F8C"/>
    <w:rsid w:val="0074505F"/>
    <w:rsid w:val="00745301"/>
    <w:rsid w:val="00745330"/>
    <w:rsid w:val="007454FE"/>
    <w:rsid w:val="00745B04"/>
    <w:rsid w:val="00745CAB"/>
    <w:rsid w:val="00745E2D"/>
    <w:rsid w:val="00745F31"/>
    <w:rsid w:val="00746099"/>
    <w:rsid w:val="007460A7"/>
    <w:rsid w:val="007460BF"/>
    <w:rsid w:val="00746350"/>
    <w:rsid w:val="00746513"/>
    <w:rsid w:val="007465E9"/>
    <w:rsid w:val="007465F2"/>
    <w:rsid w:val="00746677"/>
    <w:rsid w:val="00746A3C"/>
    <w:rsid w:val="00746AAF"/>
    <w:rsid w:val="00746CEE"/>
    <w:rsid w:val="0074701F"/>
    <w:rsid w:val="00747033"/>
    <w:rsid w:val="00747044"/>
    <w:rsid w:val="00747061"/>
    <w:rsid w:val="0074739B"/>
    <w:rsid w:val="00747555"/>
    <w:rsid w:val="00747591"/>
    <w:rsid w:val="007475C0"/>
    <w:rsid w:val="007479C5"/>
    <w:rsid w:val="00747B6C"/>
    <w:rsid w:val="00747BD9"/>
    <w:rsid w:val="00747C7E"/>
    <w:rsid w:val="00747E0F"/>
    <w:rsid w:val="00747EC9"/>
    <w:rsid w:val="0075009C"/>
    <w:rsid w:val="00750641"/>
    <w:rsid w:val="00750A42"/>
    <w:rsid w:val="00750EC8"/>
    <w:rsid w:val="007513B3"/>
    <w:rsid w:val="0075146B"/>
    <w:rsid w:val="00751494"/>
    <w:rsid w:val="00751526"/>
    <w:rsid w:val="0075153E"/>
    <w:rsid w:val="00751579"/>
    <w:rsid w:val="00751807"/>
    <w:rsid w:val="00751E9B"/>
    <w:rsid w:val="00751F01"/>
    <w:rsid w:val="0075227E"/>
    <w:rsid w:val="007522C5"/>
    <w:rsid w:val="00752442"/>
    <w:rsid w:val="00752607"/>
    <w:rsid w:val="00752A2D"/>
    <w:rsid w:val="00752EEF"/>
    <w:rsid w:val="00752FBC"/>
    <w:rsid w:val="00753180"/>
    <w:rsid w:val="00753710"/>
    <w:rsid w:val="007539E7"/>
    <w:rsid w:val="00753A1D"/>
    <w:rsid w:val="00754170"/>
    <w:rsid w:val="00754211"/>
    <w:rsid w:val="0075446F"/>
    <w:rsid w:val="007545DE"/>
    <w:rsid w:val="007547BC"/>
    <w:rsid w:val="007547E5"/>
    <w:rsid w:val="007547FB"/>
    <w:rsid w:val="0075504F"/>
    <w:rsid w:val="00755166"/>
    <w:rsid w:val="00755457"/>
    <w:rsid w:val="00755655"/>
    <w:rsid w:val="0075589C"/>
    <w:rsid w:val="0075598E"/>
    <w:rsid w:val="00755BBE"/>
    <w:rsid w:val="00755E38"/>
    <w:rsid w:val="00755E55"/>
    <w:rsid w:val="00755FD2"/>
    <w:rsid w:val="007565F3"/>
    <w:rsid w:val="0075669B"/>
    <w:rsid w:val="00756928"/>
    <w:rsid w:val="00756A84"/>
    <w:rsid w:val="00756B55"/>
    <w:rsid w:val="00756C25"/>
    <w:rsid w:val="00756C49"/>
    <w:rsid w:val="00756CAA"/>
    <w:rsid w:val="00756FD7"/>
    <w:rsid w:val="00757320"/>
    <w:rsid w:val="0075735B"/>
    <w:rsid w:val="00757567"/>
    <w:rsid w:val="007575C9"/>
    <w:rsid w:val="00757671"/>
    <w:rsid w:val="007576D3"/>
    <w:rsid w:val="0075778D"/>
    <w:rsid w:val="0075778E"/>
    <w:rsid w:val="007578CB"/>
    <w:rsid w:val="00757CF6"/>
    <w:rsid w:val="00757D4D"/>
    <w:rsid w:val="00757E13"/>
    <w:rsid w:val="00760295"/>
    <w:rsid w:val="00760333"/>
    <w:rsid w:val="007605FF"/>
    <w:rsid w:val="00760757"/>
    <w:rsid w:val="007607D5"/>
    <w:rsid w:val="00760B93"/>
    <w:rsid w:val="00760ECB"/>
    <w:rsid w:val="00761283"/>
    <w:rsid w:val="007613A7"/>
    <w:rsid w:val="007613ED"/>
    <w:rsid w:val="007615D5"/>
    <w:rsid w:val="00761799"/>
    <w:rsid w:val="00761A81"/>
    <w:rsid w:val="00761D27"/>
    <w:rsid w:val="00761D41"/>
    <w:rsid w:val="00761EF9"/>
    <w:rsid w:val="00761F60"/>
    <w:rsid w:val="007620A9"/>
    <w:rsid w:val="00762192"/>
    <w:rsid w:val="0076264B"/>
    <w:rsid w:val="007626AD"/>
    <w:rsid w:val="00762757"/>
    <w:rsid w:val="00762A72"/>
    <w:rsid w:val="00762B3A"/>
    <w:rsid w:val="00762BEB"/>
    <w:rsid w:val="00762E38"/>
    <w:rsid w:val="0076316A"/>
    <w:rsid w:val="007636CD"/>
    <w:rsid w:val="007638AB"/>
    <w:rsid w:val="00763E52"/>
    <w:rsid w:val="00763F92"/>
    <w:rsid w:val="00763FB5"/>
    <w:rsid w:val="00763FFA"/>
    <w:rsid w:val="0076416E"/>
    <w:rsid w:val="0076429E"/>
    <w:rsid w:val="00764320"/>
    <w:rsid w:val="00764422"/>
    <w:rsid w:val="00764679"/>
    <w:rsid w:val="00764722"/>
    <w:rsid w:val="00764858"/>
    <w:rsid w:val="00764A20"/>
    <w:rsid w:val="00765139"/>
    <w:rsid w:val="00765459"/>
    <w:rsid w:val="007654AD"/>
    <w:rsid w:val="0076567F"/>
    <w:rsid w:val="00765AF5"/>
    <w:rsid w:val="00765B68"/>
    <w:rsid w:val="00765B83"/>
    <w:rsid w:val="00765C1D"/>
    <w:rsid w:val="00765CCE"/>
    <w:rsid w:val="00765FA5"/>
    <w:rsid w:val="00766345"/>
    <w:rsid w:val="007664D8"/>
    <w:rsid w:val="0076660E"/>
    <w:rsid w:val="00766636"/>
    <w:rsid w:val="007666BD"/>
    <w:rsid w:val="00766782"/>
    <w:rsid w:val="0076679C"/>
    <w:rsid w:val="0076698D"/>
    <w:rsid w:val="00766B62"/>
    <w:rsid w:val="00766B81"/>
    <w:rsid w:val="00766BE6"/>
    <w:rsid w:val="0076713F"/>
    <w:rsid w:val="00767287"/>
    <w:rsid w:val="007672D1"/>
    <w:rsid w:val="00767485"/>
    <w:rsid w:val="00767925"/>
    <w:rsid w:val="00767EFF"/>
    <w:rsid w:val="007700DF"/>
    <w:rsid w:val="0077029E"/>
    <w:rsid w:val="0077035E"/>
    <w:rsid w:val="00770643"/>
    <w:rsid w:val="00770800"/>
    <w:rsid w:val="00770CEB"/>
    <w:rsid w:val="00770D6F"/>
    <w:rsid w:val="0077100D"/>
    <w:rsid w:val="0077165F"/>
    <w:rsid w:val="007718C9"/>
    <w:rsid w:val="007718DF"/>
    <w:rsid w:val="007719F8"/>
    <w:rsid w:val="00771C78"/>
    <w:rsid w:val="00771ED3"/>
    <w:rsid w:val="00772031"/>
    <w:rsid w:val="007721EF"/>
    <w:rsid w:val="00772417"/>
    <w:rsid w:val="0077264D"/>
    <w:rsid w:val="00772BA3"/>
    <w:rsid w:val="00772E0B"/>
    <w:rsid w:val="007731C5"/>
    <w:rsid w:val="00773237"/>
    <w:rsid w:val="00773523"/>
    <w:rsid w:val="0077371A"/>
    <w:rsid w:val="007737D2"/>
    <w:rsid w:val="0077419B"/>
    <w:rsid w:val="00774365"/>
    <w:rsid w:val="0077464C"/>
    <w:rsid w:val="007746AE"/>
    <w:rsid w:val="00774840"/>
    <w:rsid w:val="00774B5F"/>
    <w:rsid w:val="00774CF3"/>
    <w:rsid w:val="00774D5B"/>
    <w:rsid w:val="00774D8C"/>
    <w:rsid w:val="0077508E"/>
    <w:rsid w:val="007752B5"/>
    <w:rsid w:val="0077560A"/>
    <w:rsid w:val="007759DB"/>
    <w:rsid w:val="00775D04"/>
    <w:rsid w:val="00775D05"/>
    <w:rsid w:val="00775D27"/>
    <w:rsid w:val="0077655C"/>
    <w:rsid w:val="007769CE"/>
    <w:rsid w:val="00776AC2"/>
    <w:rsid w:val="00776C29"/>
    <w:rsid w:val="00776D0F"/>
    <w:rsid w:val="00776D10"/>
    <w:rsid w:val="00776F13"/>
    <w:rsid w:val="007770A5"/>
    <w:rsid w:val="007770C0"/>
    <w:rsid w:val="00777251"/>
    <w:rsid w:val="007775BC"/>
    <w:rsid w:val="007776EB"/>
    <w:rsid w:val="00777921"/>
    <w:rsid w:val="00777A32"/>
    <w:rsid w:val="00777E8B"/>
    <w:rsid w:val="00777EBB"/>
    <w:rsid w:val="00780245"/>
    <w:rsid w:val="00780C01"/>
    <w:rsid w:val="00780F50"/>
    <w:rsid w:val="00781162"/>
    <w:rsid w:val="007811B4"/>
    <w:rsid w:val="0078124B"/>
    <w:rsid w:val="007813BD"/>
    <w:rsid w:val="007815F4"/>
    <w:rsid w:val="007817D7"/>
    <w:rsid w:val="00781A7D"/>
    <w:rsid w:val="00781C53"/>
    <w:rsid w:val="00781E16"/>
    <w:rsid w:val="00781F33"/>
    <w:rsid w:val="00782117"/>
    <w:rsid w:val="007821E3"/>
    <w:rsid w:val="00782270"/>
    <w:rsid w:val="007822E6"/>
    <w:rsid w:val="00782317"/>
    <w:rsid w:val="00782932"/>
    <w:rsid w:val="00782961"/>
    <w:rsid w:val="00782A96"/>
    <w:rsid w:val="00782D20"/>
    <w:rsid w:val="00782D98"/>
    <w:rsid w:val="00782DEC"/>
    <w:rsid w:val="00783364"/>
    <w:rsid w:val="007834C3"/>
    <w:rsid w:val="0078362D"/>
    <w:rsid w:val="007836C0"/>
    <w:rsid w:val="0078378F"/>
    <w:rsid w:val="00783A63"/>
    <w:rsid w:val="00783BC2"/>
    <w:rsid w:val="00783C38"/>
    <w:rsid w:val="00783CAC"/>
    <w:rsid w:val="00784085"/>
    <w:rsid w:val="0078429F"/>
    <w:rsid w:val="007842FC"/>
    <w:rsid w:val="00784496"/>
    <w:rsid w:val="007847BD"/>
    <w:rsid w:val="00784903"/>
    <w:rsid w:val="007849D4"/>
    <w:rsid w:val="007849EE"/>
    <w:rsid w:val="00784A3E"/>
    <w:rsid w:val="00784B6D"/>
    <w:rsid w:val="00784B73"/>
    <w:rsid w:val="00784D39"/>
    <w:rsid w:val="00784F02"/>
    <w:rsid w:val="007850DD"/>
    <w:rsid w:val="00785145"/>
    <w:rsid w:val="007858C0"/>
    <w:rsid w:val="00785B34"/>
    <w:rsid w:val="00785C0F"/>
    <w:rsid w:val="00785EF6"/>
    <w:rsid w:val="0078613D"/>
    <w:rsid w:val="007862A0"/>
    <w:rsid w:val="007862C3"/>
    <w:rsid w:val="007865E6"/>
    <w:rsid w:val="00786A22"/>
    <w:rsid w:val="00786DEE"/>
    <w:rsid w:val="00786ECA"/>
    <w:rsid w:val="00787422"/>
    <w:rsid w:val="0078749D"/>
    <w:rsid w:val="00787B8E"/>
    <w:rsid w:val="00787F35"/>
    <w:rsid w:val="007900C4"/>
    <w:rsid w:val="0079027A"/>
    <w:rsid w:val="007905BB"/>
    <w:rsid w:val="007907A5"/>
    <w:rsid w:val="00790A66"/>
    <w:rsid w:val="0079105E"/>
    <w:rsid w:val="007912E2"/>
    <w:rsid w:val="00791316"/>
    <w:rsid w:val="0079159F"/>
    <w:rsid w:val="00791751"/>
    <w:rsid w:val="00791756"/>
    <w:rsid w:val="007917F7"/>
    <w:rsid w:val="00791820"/>
    <w:rsid w:val="00791E9B"/>
    <w:rsid w:val="00791F91"/>
    <w:rsid w:val="00792289"/>
    <w:rsid w:val="00792AF7"/>
    <w:rsid w:val="00792E97"/>
    <w:rsid w:val="00792EFA"/>
    <w:rsid w:val="00793087"/>
    <w:rsid w:val="007930E5"/>
    <w:rsid w:val="00793219"/>
    <w:rsid w:val="00793246"/>
    <w:rsid w:val="00793252"/>
    <w:rsid w:val="00793547"/>
    <w:rsid w:val="007935A4"/>
    <w:rsid w:val="00793A93"/>
    <w:rsid w:val="00793AEC"/>
    <w:rsid w:val="00793D24"/>
    <w:rsid w:val="00793D39"/>
    <w:rsid w:val="00793EF3"/>
    <w:rsid w:val="00793F11"/>
    <w:rsid w:val="00794180"/>
    <w:rsid w:val="00794839"/>
    <w:rsid w:val="00794B96"/>
    <w:rsid w:val="00794CEE"/>
    <w:rsid w:val="00794D99"/>
    <w:rsid w:val="0079544C"/>
    <w:rsid w:val="00795526"/>
    <w:rsid w:val="00795AAE"/>
    <w:rsid w:val="00795F24"/>
    <w:rsid w:val="00795FC1"/>
    <w:rsid w:val="00795FE8"/>
    <w:rsid w:val="00795FEB"/>
    <w:rsid w:val="007960F2"/>
    <w:rsid w:val="0079622E"/>
    <w:rsid w:val="007963BF"/>
    <w:rsid w:val="00796548"/>
    <w:rsid w:val="00796713"/>
    <w:rsid w:val="00796979"/>
    <w:rsid w:val="00796C98"/>
    <w:rsid w:val="00796CB1"/>
    <w:rsid w:val="00797236"/>
    <w:rsid w:val="007975ED"/>
    <w:rsid w:val="00797B86"/>
    <w:rsid w:val="00797CC3"/>
    <w:rsid w:val="00797D8E"/>
    <w:rsid w:val="00797E29"/>
    <w:rsid w:val="00797E4B"/>
    <w:rsid w:val="0079D175"/>
    <w:rsid w:val="007A0330"/>
    <w:rsid w:val="007A0352"/>
    <w:rsid w:val="007A03E5"/>
    <w:rsid w:val="007A0419"/>
    <w:rsid w:val="007A0895"/>
    <w:rsid w:val="007A0BE7"/>
    <w:rsid w:val="007A0FA7"/>
    <w:rsid w:val="007A1037"/>
    <w:rsid w:val="007A11B6"/>
    <w:rsid w:val="007A154D"/>
    <w:rsid w:val="007A1AC9"/>
    <w:rsid w:val="007A1D14"/>
    <w:rsid w:val="007A1EE7"/>
    <w:rsid w:val="007A220E"/>
    <w:rsid w:val="007A22C4"/>
    <w:rsid w:val="007A237F"/>
    <w:rsid w:val="007A23B9"/>
    <w:rsid w:val="007A2593"/>
    <w:rsid w:val="007A25EC"/>
    <w:rsid w:val="007A2631"/>
    <w:rsid w:val="007A2637"/>
    <w:rsid w:val="007A27E5"/>
    <w:rsid w:val="007A2B8D"/>
    <w:rsid w:val="007A2D20"/>
    <w:rsid w:val="007A2D43"/>
    <w:rsid w:val="007A2DC3"/>
    <w:rsid w:val="007A2DF5"/>
    <w:rsid w:val="007A2FFD"/>
    <w:rsid w:val="007A31E0"/>
    <w:rsid w:val="007A3251"/>
    <w:rsid w:val="007A32A7"/>
    <w:rsid w:val="007A32AD"/>
    <w:rsid w:val="007A33FB"/>
    <w:rsid w:val="007A343F"/>
    <w:rsid w:val="007A36E1"/>
    <w:rsid w:val="007A3835"/>
    <w:rsid w:val="007A3904"/>
    <w:rsid w:val="007A390E"/>
    <w:rsid w:val="007A3D01"/>
    <w:rsid w:val="007A3D93"/>
    <w:rsid w:val="007A3F9C"/>
    <w:rsid w:val="007A400B"/>
    <w:rsid w:val="007A4207"/>
    <w:rsid w:val="007A4225"/>
    <w:rsid w:val="007A42A1"/>
    <w:rsid w:val="007A4403"/>
    <w:rsid w:val="007A4549"/>
    <w:rsid w:val="007A4856"/>
    <w:rsid w:val="007A4B54"/>
    <w:rsid w:val="007A4F16"/>
    <w:rsid w:val="007A5630"/>
    <w:rsid w:val="007A58BB"/>
    <w:rsid w:val="007A591F"/>
    <w:rsid w:val="007A5A14"/>
    <w:rsid w:val="007A5AB7"/>
    <w:rsid w:val="007A5C53"/>
    <w:rsid w:val="007A5FB5"/>
    <w:rsid w:val="007A6140"/>
    <w:rsid w:val="007A630F"/>
    <w:rsid w:val="007A6B46"/>
    <w:rsid w:val="007A6CF4"/>
    <w:rsid w:val="007A6F6E"/>
    <w:rsid w:val="007A70E8"/>
    <w:rsid w:val="007A72A3"/>
    <w:rsid w:val="007A7437"/>
    <w:rsid w:val="007A743F"/>
    <w:rsid w:val="007A76F3"/>
    <w:rsid w:val="007A7841"/>
    <w:rsid w:val="007A7909"/>
    <w:rsid w:val="007A7B57"/>
    <w:rsid w:val="007A7BA3"/>
    <w:rsid w:val="007A7D79"/>
    <w:rsid w:val="007A7DC1"/>
    <w:rsid w:val="007A7FC3"/>
    <w:rsid w:val="007B0346"/>
    <w:rsid w:val="007B0350"/>
    <w:rsid w:val="007B037C"/>
    <w:rsid w:val="007B04F0"/>
    <w:rsid w:val="007B0ADD"/>
    <w:rsid w:val="007B16C5"/>
    <w:rsid w:val="007B17DB"/>
    <w:rsid w:val="007B1CE7"/>
    <w:rsid w:val="007B1EF0"/>
    <w:rsid w:val="007B22B7"/>
    <w:rsid w:val="007B22BA"/>
    <w:rsid w:val="007B2426"/>
    <w:rsid w:val="007B2502"/>
    <w:rsid w:val="007B2632"/>
    <w:rsid w:val="007B26A8"/>
    <w:rsid w:val="007B26BF"/>
    <w:rsid w:val="007B2770"/>
    <w:rsid w:val="007B2C30"/>
    <w:rsid w:val="007B2CD4"/>
    <w:rsid w:val="007B2EDB"/>
    <w:rsid w:val="007B2EE2"/>
    <w:rsid w:val="007B2F44"/>
    <w:rsid w:val="007B2F68"/>
    <w:rsid w:val="007B3513"/>
    <w:rsid w:val="007B3555"/>
    <w:rsid w:val="007B3653"/>
    <w:rsid w:val="007B36A0"/>
    <w:rsid w:val="007B392E"/>
    <w:rsid w:val="007B39BB"/>
    <w:rsid w:val="007B3B26"/>
    <w:rsid w:val="007B3C95"/>
    <w:rsid w:val="007B3D18"/>
    <w:rsid w:val="007B4274"/>
    <w:rsid w:val="007B4304"/>
    <w:rsid w:val="007B433D"/>
    <w:rsid w:val="007B457C"/>
    <w:rsid w:val="007B4742"/>
    <w:rsid w:val="007B47B5"/>
    <w:rsid w:val="007B4CFB"/>
    <w:rsid w:val="007B4D31"/>
    <w:rsid w:val="007B4EFC"/>
    <w:rsid w:val="007B4FDF"/>
    <w:rsid w:val="007B56C4"/>
    <w:rsid w:val="007B5D19"/>
    <w:rsid w:val="007B5E9A"/>
    <w:rsid w:val="007B6233"/>
    <w:rsid w:val="007B6A53"/>
    <w:rsid w:val="007B6B14"/>
    <w:rsid w:val="007B6C70"/>
    <w:rsid w:val="007B6D76"/>
    <w:rsid w:val="007B6EC5"/>
    <w:rsid w:val="007B73F7"/>
    <w:rsid w:val="007B7691"/>
    <w:rsid w:val="007B78A0"/>
    <w:rsid w:val="007B78C7"/>
    <w:rsid w:val="007B78FB"/>
    <w:rsid w:val="007B7A77"/>
    <w:rsid w:val="007B7B6A"/>
    <w:rsid w:val="007B7BBF"/>
    <w:rsid w:val="007B7D37"/>
    <w:rsid w:val="007B7D4B"/>
    <w:rsid w:val="007B7DA1"/>
    <w:rsid w:val="007B7FE9"/>
    <w:rsid w:val="007C0080"/>
    <w:rsid w:val="007C00E1"/>
    <w:rsid w:val="007C0852"/>
    <w:rsid w:val="007C093F"/>
    <w:rsid w:val="007C09B3"/>
    <w:rsid w:val="007C0A8B"/>
    <w:rsid w:val="007C0ACE"/>
    <w:rsid w:val="007C0AD1"/>
    <w:rsid w:val="007C0C5A"/>
    <w:rsid w:val="007C1001"/>
    <w:rsid w:val="007C111F"/>
    <w:rsid w:val="007C122C"/>
    <w:rsid w:val="007C12F5"/>
    <w:rsid w:val="007C130D"/>
    <w:rsid w:val="007C1385"/>
    <w:rsid w:val="007C13A5"/>
    <w:rsid w:val="007C1423"/>
    <w:rsid w:val="007C1425"/>
    <w:rsid w:val="007C1702"/>
    <w:rsid w:val="007C1856"/>
    <w:rsid w:val="007C197A"/>
    <w:rsid w:val="007C1C0E"/>
    <w:rsid w:val="007C206A"/>
    <w:rsid w:val="007C2137"/>
    <w:rsid w:val="007C21DD"/>
    <w:rsid w:val="007C2212"/>
    <w:rsid w:val="007C2536"/>
    <w:rsid w:val="007C264B"/>
    <w:rsid w:val="007C26A5"/>
    <w:rsid w:val="007C2EE7"/>
    <w:rsid w:val="007C3423"/>
    <w:rsid w:val="007C345E"/>
    <w:rsid w:val="007C35FD"/>
    <w:rsid w:val="007C3677"/>
    <w:rsid w:val="007C36DF"/>
    <w:rsid w:val="007C36E6"/>
    <w:rsid w:val="007C3747"/>
    <w:rsid w:val="007C378A"/>
    <w:rsid w:val="007C3D1C"/>
    <w:rsid w:val="007C3E1B"/>
    <w:rsid w:val="007C3F65"/>
    <w:rsid w:val="007C4152"/>
    <w:rsid w:val="007C41CB"/>
    <w:rsid w:val="007C422F"/>
    <w:rsid w:val="007C42A4"/>
    <w:rsid w:val="007C44F3"/>
    <w:rsid w:val="007C45E3"/>
    <w:rsid w:val="007C46BD"/>
    <w:rsid w:val="007C49E3"/>
    <w:rsid w:val="007C4C11"/>
    <w:rsid w:val="007C4DFC"/>
    <w:rsid w:val="007C4E12"/>
    <w:rsid w:val="007C4F0C"/>
    <w:rsid w:val="007C4F1A"/>
    <w:rsid w:val="007C4FFE"/>
    <w:rsid w:val="007C51E5"/>
    <w:rsid w:val="007C525B"/>
    <w:rsid w:val="007C546F"/>
    <w:rsid w:val="007C5515"/>
    <w:rsid w:val="007C5D97"/>
    <w:rsid w:val="007C620C"/>
    <w:rsid w:val="007C6F42"/>
    <w:rsid w:val="007C6FBF"/>
    <w:rsid w:val="007C6FC6"/>
    <w:rsid w:val="007C74F0"/>
    <w:rsid w:val="007C7605"/>
    <w:rsid w:val="007C775D"/>
    <w:rsid w:val="007C7A11"/>
    <w:rsid w:val="007C7F19"/>
    <w:rsid w:val="007C7FC2"/>
    <w:rsid w:val="007C7FD4"/>
    <w:rsid w:val="007D0734"/>
    <w:rsid w:val="007D082C"/>
    <w:rsid w:val="007D0C10"/>
    <w:rsid w:val="007D0D3A"/>
    <w:rsid w:val="007D10D3"/>
    <w:rsid w:val="007D1180"/>
    <w:rsid w:val="007D16B2"/>
    <w:rsid w:val="007D16BA"/>
    <w:rsid w:val="007D1762"/>
    <w:rsid w:val="007D19E3"/>
    <w:rsid w:val="007D1CEA"/>
    <w:rsid w:val="007D1F7F"/>
    <w:rsid w:val="007D1FD0"/>
    <w:rsid w:val="007D1FD4"/>
    <w:rsid w:val="007D2449"/>
    <w:rsid w:val="007D24B1"/>
    <w:rsid w:val="007D297B"/>
    <w:rsid w:val="007D2986"/>
    <w:rsid w:val="007D299E"/>
    <w:rsid w:val="007D2B7E"/>
    <w:rsid w:val="007D2E8B"/>
    <w:rsid w:val="007D2F6C"/>
    <w:rsid w:val="007D33E8"/>
    <w:rsid w:val="007D3486"/>
    <w:rsid w:val="007D393B"/>
    <w:rsid w:val="007D3944"/>
    <w:rsid w:val="007D3956"/>
    <w:rsid w:val="007D3BC4"/>
    <w:rsid w:val="007D3D76"/>
    <w:rsid w:val="007D421E"/>
    <w:rsid w:val="007D42C6"/>
    <w:rsid w:val="007D4594"/>
    <w:rsid w:val="007D4899"/>
    <w:rsid w:val="007D4B30"/>
    <w:rsid w:val="007D4EB3"/>
    <w:rsid w:val="007D4F27"/>
    <w:rsid w:val="007D4FC3"/>
    <w:rsid w:val="007D5034"/>
    <w:rsid w:val="007D5A30"/>
    <w:rsid w:val="007D5A84"/>
    <w:rsid w:val="007D5B20"/>
    <w:rsid w:val="007D6018"/>
    <w:rsid w:val="007D65AD"/>
    <w:rsid w:val="007D68BA"/>
    <w:rsid w:val="007D697A"/>
    <w:rsid w:val="007D6D89"/>
    <w:rsid w:val="007D7411"/>
    <w:rsid w:val="007D7741"/>
    <w:rsid w:val="007D77D0"/>
    <w:rsid w:val="007D7813"/>
    <w:rsid w:val="007D7F4E"/>
    <w:rsid w:val="007E031A"/>
    <w:rsid w:val="007E0394"/>
    <w:rsid w:val="007E0454"/>
    <w:rsid w:val="007E0465"/>
    <w:rsid w:val="007E0578"/>
    <w:rsid w:val="007E06B5"/>
    <w:rsid w:val="007E06C5"/>
    <w:rsid w:val="007E0965"/>
    <w:rsid w:val="007E0A36"/>
    <w:rsid w:val="007E0B73"/>
    <w:rsid w:val="007E0FFC"/>
    <w:rsid w:val="007E10FF"/>
    <w:rsid w:val="007E1260"/>
    <w:rsid w:val="007E1298"/>
    <w:rsid w:val="007E15B7"/>
    <w:rsid w:val="007E16CE"/>
    <w:rsid w:val="007E182E"/>
    <w:rsid w:val="007E187C"/>
    <w:rsid w:val="007E1D32"/>
    <w:rsid w:val="007E1EDF"/>
    <w:rsid w:val="007E1FF1"/>
    <w:rsid w:val="007E21EB"/>
    <w:rsid w:val="007E226C"/>
    <w:rsid w:val="007E241A"/>
    <w:rsid w:val="007E2631"/>
    <w:rsid w:val="007E288E"/>
    <w:rsid w:val="007E2AF8"/>
    <w:rsid w:val="007E2B87"/>
    <w:rsid w:val="007E2DB7"/>
    <w:rsid w:val="007E2F2E"/>
    <w:rsid w:val="007E3148"/>
    <w:rsid w:val="007E3248"/>
    <w:rsid w:val="007E32E2"/>
    <w:rsid w:val="007E3400"/>
    <w:rsid w:val="007E34C5"/>
    <w:rsid w:val="007E37C6"/>
    <w:rsid w:val="007E37F1"/>
    <w:rsid w:val="007E385E"/>
    <w:rsid w:val="007E3A60"/>
    <w:rsid w:val="007E3D0F"/>
    <w:rsid w:val="007E41BE"/>
    <w:rsid w:val="007E41D6"/>
    <w:rsid w:val="007E43D5"/>
    <w:rsid w:val="007E4C36"/>
    <w:rsid w:val="007E51E4"/>
    <w:rsid w:val="007E5381"/>
    <w:rsid w:val="007E55AA"/>
    <w:rsid w:val="007E5754"/>
    <w:rsid w:val="007E5848"/>
    <w:rsid w:val="007E59D3"/>
    <w:rsid w:val="007E5B26"/>
    <w:rsid w:val="007E5D18"/>
    <w:rsid w:val="007E6033"/>
    <w:rsid w:val="007E61BD"/>
    <w:rsid w:val="007E6446"/>
    <w:rsid w:val="007E647D"/>
    <w:rsid w:val="007E6542"/>
    <w:rsid w:val="007E6AAA"/>
    <w:rsid w:val="007E6CA5"/>
    <w:rsid w:val="007E6D97"/>
    <w:rsid w:val="007E6F26"/>
    <w:rsid w:val="007E707B"/>
    <w:rsid w:val="007E71A3"/>
    <w:rsid w:val="007E7463"/>
    <w:rsid w:val="007E7729"/>
    <w:rsid w:val="007E7824"/>
    <w:rsid w:val="007E7BFE"/>
    <w:rsid w:val="007E7C6D"/>
    <w:rsid w:val="007F006B"/>
    <w:rsid w:val="007F00F3"/>
    <w:rsid w:val="007F0194"/>
    <w:rsid w:val="007F0550"/>
    <w:rsid w:val="007F0717"/>
    <w:rsid w:val="007F0796"/>
    <w:rsid w:val="007F08DC"/>
    <w:rsid w:val="007F0AC5"/>
    <w:rsid w:val="007F0B42"/>
    <w:rsid w:val="007F0BC9"/>
    <w:rsid w:val="007F0EDB"/>
    <w:rsid w:val="007F0F52"/>
    <w:rsid w:val="007F0F53"/>
    <w:rsid w:val="007F0FA0"/>
    <w:rsid w:val="007F0FBA"/>
    <w:rsid w:val="007F121C"/>
    <w:rsid w:val="007F18D6"/>
    <w:rsid w:val="007F19CB"/>
    <w:rsid w:val="007F1C23"/>
    <w:rsid w:val="007F1FED"/>
    <w:rsid w:val="007F2095"/>
    <w:rsid w:val="007F20BF"/>
    <w:rsid w:val="007F22D9"/>
    <w:rsid w:val="007F274E"/>
    <w:rsid w:val="007F2E48"/>
    <w:rsid w:val="007F30D0"/>
    <w:rsid w:val="007F3325"/>
    <w:rsid w:val="007F3904"/>
    <w:rsid w:val="007F3E73"/>
    <w:rsid w:val="007F3F34"/>
    <w:rsid w:val="007F430E"/>
    <w:rsid w:val="007F4370"/>
    <w:rsid w:val="007F4697"/>
    <w:rsid w:val="007F48F7"/>
    <w:rsid w:val="007F4AE4"/>
    <w:rsid w:val="007F4BA6"/>
    <w:rsid w:val="007F4C66"/>
    <w:rsid w:val="007F4CC1"/>
    <w:rsid w:val="007F4CD6"/>
    <w:rsid w:val="007F4DBA"/>
    <w:rsid w:val="007F5183"/>
    <w:rsid w:val="007F52A2"/>
    <w:rsid w:val="007F52A8"/>
    <w:rsid w:val="007F54B3"/>
    <w:rsid w:val="007F54D4"/>
    <w:rsid w:val="007F5637"/>
    <w:rsid w:val="007F5672"/>
    <w:rsid w:val="007F58F5"/>
    <w:rsid w:val="007F5C5C"/>
    <w:rsid w:val="007F5F5E"/>
    <w:rsid w:val="007F674B"/>
    <w:rsid w:val="007F6A61"/>
    <w:rsid w:val="007F6FA0"/>
    <w:rsid w:val="007F71BA"/>
    <w:rsid w:val="007F71FF"/>
    <w:rsid w:val="007F7380"/>
    <w:rsid w:val="007F7413"/>
    <w:rsid w:val="007F7624"/>
    <w:rsid w:val="007F7952"/>
    <w:rsid w:val="007F7BC6"/>
    <w:rsid w:val="007FD8B8"/>
    <w:rsid w:val="00800638"/>
    <w:rsid w:val="0080071D"/>
    <w:rsid w:val="008007A4"/>
    <w:rsid w:val="0080082C"/>
    <w:rsid w:val="008014E6"/>
    <w:rsid w:val="00801604"/>
    <w:rsid w:val="00801717"/>
    <w:rsid w:val="008018E6"/>
    <w:rsid w:val="00801DD4"/>
    <w:rsid w:val="00801E67"/>
    <w:rsid w:val="00801F19"/>
    <w:rsid w:val="008020FD"/>
    <w:rsid w:val="008022B6"/>
    <w:rsid w:val="0080234D"/>
    <w:rsid w:val="00802489"/>
    <w:rsid w:val="008026F7"/>
    <w:rsid w:val="0080272A"/>
    <w:rsid w:val="00802987"/>
    <w:rsid w:val="00802A6A"/>
    <w:rsid w:val="008031B7"/>
    <w:rsid w:val="00803817"/>
    <w:rsid w:val="00803990"/>
    <w:rsid w:val="008039F7"/>
    <w:rsid w:val="00803AC3"/>
    <w:rsid w:val="00803CAB"/>
    <w:rsid w:val="00803F1B"/>
    <w:rsid w:val="00804094"/>
    <w:rsid w:val="008041B4"/>
    <w:rsid w:val="008041BF"/>
    <w:rsid w:val="0080421D"/>
    <w:rsid w:val="0080484F"/>
    <w:rsid w:val="00804A1E"/>
    <w:rsid w:val="00804A3C"/>
    <w:rsid w:val="00804C1B"/>
    <w:rsid w:val="00804D1B"/>
    <w:rsid w:val="00804D9B"/>
    <w:rsid w:val="00805198"/>
    <w:rsid w:val="008051AF"/>
    <w:rsid w:val="008051B7"/>
    <w:rsid w:val="008051FB"/>
    <w:rsid w:val="0080546F"/>
    <w:rsid w:val="00805493"/>
    <w:rsid w:val="00805516"/>
    <w:rsid w:val="008056B2"/>
    <w:rsid w:val="0080581C"/>
    <w:rsid w:val="008058D6"/>
    <w:rsid w:val="00805C32"/>
    <w:rsid w:val="00806568"/>
    <w:rsid w:val="00806633"/>
    <w:rsid w:val="0080664D"/>
    <w:rsid w:val="008066CE"/>
    <w:rsid w:val="00806BDD"/>
    <w:rsid w:val="00806C44"/>
    <w:rsid w:val="00806CFD"/>
    <w:rsid w:val="008071CD"/>
    <w:rsid w:val="0080727A"/>
    <w:rsid w:val="0080732F"/>
    <w:rsid w:val="00807502"/>
    <w:rsid w:val="0080754E"/>
    <w:rsid w:val="008075BC"/>
    <w:rsid w:val="0080778C"/>
    <w:rsid w:val="0080783B"/>
    <w:rsid w:val="00807B3C"/>
    <w:rsid w:val="00807BD5"/>
    <w:rsid w:val="00807CE5"/>
    <w:rsid w:val="00807D0D"/>
    <w:rsid w:val="00807D10"/>
    <w:rsid w:val="00807D90"/>
    <w:rsid w:val="008102A8"/>
    <w:rsid w:val="008107F0"/>
    <w:rsid w:val="008108B9"/>
    <w:rsid w:val="00810E09"/>
    <w:rsid w:val="00811308"/>
    <w:rsid w:val="008114F9"/>
    <w:rsid w:val="008115BC"/>
    <w:rsid w:val="0081160F"/>
    <w:rsid w:val="00811695"/>
    <w:rsid w:val="00811CBC"/>
    <w:rsid w:val="00812095"/>
    <w:rsid w:val="00812335"/>
    <w:rsid w:val="00812472"/>
    <w:rsid w:val="0081249F"/>
    <w:rsid w:val="008125D8"/>
    <w:rsid w:val="008125FD"/>
    <w:rsid w:val="0081274C"/>
    <w:rsid w:val="00812A24"/>
    <w:rsid w:val="00812DCD"/>
    <w:rsid w:val="00812ED9"/>
    <w:rsid w:val="00813011"/>
    <w:rsid w:val="00813043"/>
    <w:rsid w:val="00813184"/>
    <w:rsid w:val="008131EC"/>
    <w:rsid w:val="0081339D"/>
    <w:rsid w:val="0081373F"/>
    <w:rsid w:val="00813842"/>
    <w:rsid w:val="00814289"/>
    <w:rsid w:val="0081437E"/>
    <w:rsid w:val="00814605"/>
    <w:rsid w:val="0081467D"/>
    <w:rsid w:val="0081474A"/>
    <w:rsid w:val="00814782"/>
    <w:rsid w:val="008149F3"/>
    <w:rsid w:val="00814A20"/>
    <w:rsid w:val="00814B11"/>
    <w:rsid w:val="00814C6B"/>
    <w:rsid w:val="00814C8E"/>
    <w:rsid w:val="00815015"/>
    <w:rsid w:val="00815023"/>
    <w:rsid w:val="00815064"/>
    <w:rsid w:val="00815688"/>
    <w:rsid w:val="00815C41"/>
    <w:rsid w:val="00815CAE"/>
    <w:rsid w:val="00816538"/>
    <w:rsid w:val="008168E5"/>
    <w:rsid w:val="00816A42"/>
    <w:rsid w:val="00816BF5"/>
    <w:rsid w:val="00816D66"/>
    <w:rsid w:val="00817298"/>
    <w:rsid w:val="00817364"/>
    <w:rsid w:val="00817536"/>
    <w:rsid w:val="008177B3"/>
    <w:rsid w:val="00817A54"/>
    <w:rsid w:val="00817CB5"/>
    <w:rsid w:val="00817D19"/>
    <w:rsid w:val="00817D3B"/>
    <w:rsid w:val="00817E41"/>
    <w:rsid w:val="00817EF3"/>
    <w:rsid w:val="00817EFA"/>
    <w:rsid w:val="00817FA8"/>
    <w:rsid w:val="0082060D"/>
    <w:rsid w:val="00820667"/>
    <w:rsid w:val="0082089C"/>
    <w:rsid w:val="00820A51"/>
    <w:rsid w:val="00820C34"/>
    <w:rsid w:val="00820D48"/>
    <w:rsid w:val="00820DE9"/>
    <w:rsid w:val="00820E25"/>
    <w:rsid w:val="00820EC2"/>
    <w:rsid w:val="008215F0"/>
    <w:rsid w:val="00821858"/>
    <w:rsid w:val="0082203C"/>
    <w:rsid w:val="0082254B"/>
    <w:rsid w:val="00822557"/>
    <w:rsid w:val="0082263B"/>
    <w:rsid w:val="0082279C"/>
    <w:rsid w:val="0082285A"/>
    <w:rsid w:val="00822902"/>
    <w:rsid w:val="00822A35"/>
    <w:rsid w:val="00822DBC"/>
    <w:rsid w:val="00823238"/>
    <w:rsid w:val="00823468"/>
    <w:rsid w:val="008236A3"/>
    <w:rsid w:val="00823845"/>
    <w:rsid w:val="00823A83"/>
    <w:rsid w:val="00823A98"/>
    <w:rsid w:val="00823AD7"/>
    <w:rsid w:val="00823E01"/>
    <w:rsid w:val="00823EC6"/>
    <w:rsid w:val="008242D2"/>
    <w:rsid w:val="00824495"/>
    <w:rsid w:val="0082460F"/>
    <w:rsid w:val="008247C1"/>
    <w:rsid w:val="008247F7"/>
    <w:rsid w:val="00824BA2"/>
    <w:rsid w:val="00824C44"/>
    <w:rsid w:val="00824D3A"/>
    <w:rsid w:val="00824EF9"/>
    <w:rsid w:val="00824F6F"/>
    <w:rsid w:val="00825029"/>
    <w:rsid w:val="00825160"/>
    <w:rsid w:val="0082552C"/>
    <w:rsid w:val="008255EA"/>
    <w:rsid w:val="00825667"/>
    <w:rsid w:val="00825A29"/>
    <w:rsid w:val="00825F49"/>
    <w:rsid w:val="0082616B"/>
    <w:rsid w:val="00826680"/>
    <w:rsid w:val="008266B1"/>
    <w:rsid w:val="00826746"/>
    <w:rsid w:val="00826775"/>
    <w:rsid w:val="00826971"/>
    <w:rsid w:val="00826988"/>
    <w:rsid w:val="00826A8A"/>
    <w:rsid w:val="00826AF5"/>
    <w:rsid w:val="00826BE1"/>
    <w:rsid w:val="00826C8F"/>
    <w:rsid w:val="00826E6E"/>
    <w:rsid w:val="008271FB"/>
    <w:rsid w:val="0082724F"/>
    <w:rsid w:val="00827298"/>
    <w:rsid w:val="00827470"/>
    <w:rsid w:val="00827776"/>
    <w:rsid w:val="00827B42"/>
    <w:rsid w:val="00827BD9"/>
    <w:rsid w:val="00827C0F"/>
    <w:rsid w:val="00827EB1"/>
    <w:rsid w:val="0083024A"/>
    <w:rsid w:val="008302AF"/>
    <w:rsid w:val="008305B9"/>
    <w:rsid w:val="008305F5"/>
    <w:rsid w:val="008307A0"/>
    <w:rsid w:val="00830C90"/>
    <w:rsid w:val="00830CB4"/>
    <w:rsid w:val="00831370"/>
    <w:rsid w:val="008314A3"/>
    <w:rsid w:val="008315E8"/>
    <w:rsid w:val="00831936"/>
    <w:rsid w:val="00831A55"/>
    <w:rsid w:val="00831C79"/>
    <w:rsid w:val="008321AC"/>
    <w:rsid w:val="0083226B"/>
    <w:rsid w:val="008323BA"/>
    <w:rsid w:val="008324DF"/>
    <w:rsid w:val="0083256D"/>
    <w:rsid w:val="008327A7"/>
    <w:rsid w:val="00832831"/>
    <w:rsid w:val="00832952"/>
    <w:rsid w:val="00832B5F"/>
    <w:rsid w:val="00832C05"/>
    <w:rsid w:val="00832C2B"/>
    <w:rsid w:val="00832D90"/>
    <w:rsid w:val="00833311"/>
    <w:rsid w:val="00833B68"/>
    <w:rsid w:val="00833C39"/>
    <w:rsid w:val="00833DCF"/>
    <w:rsid w:val="00834115"/>
    <w:rsid w:val="0083411D"/>
    <w:rsid w:val="008341E4"/>
    <w:rsid w:val="00834238"/>
    <w:rsid w:val="00834551"/>
    <w:rsid w:val="00834611"/>
    <w:rsid w:val="00834775"/>
    <w:rsid w:val="008349FE"/>
    <w:rsid w:val="00834B68"/>
    <w:rsid w:val="00834C0D"/>
    <w:rsid w:val="00834D95"/>
    <w:rsid w:val="00834E71"/>
    <w:rsid w:val="00834FB0"/>
    <w:rsid w:val="008354D5"/>
    <w:rsid w:val="00835502"/>
    <w:rsid w:val="00835545"/>
    <w:rsid w:val="008355FC"/>
    <w:rsid w:val="0083570C"/>
    <w:rsid w:val="008357AB"/>
    <w:rsid w:val="00835BDC"/>
    <w:rsid w:val="00835C64"/>
    <w:rsid w:val="008361C6"/>
    <w:rsid w:val="008363E8"/>
    <w:rsid w:val="008364BD"/>
    <w:rsid w:val="008364E2"/>
    <w:rsid w:val="00836865"/>
    <w:rsid w:val="008368FA"/>
    <w:rsid w:val="00836AC4"/>
    <w:rsid w:val="00836AF0"/>
    <w:rsid w:val="00836B45"/>
    <w:rsid w:val="00836C7F"/>
    <w:rsid w:val="00836EAA"/>
    <w:rsid w:val="00836F9E"/>
    <w:rsid w:val="0083715D"/>
    <w:rsid w:val="008371C1"/>
    <w:rsid w:val="0083748F"/>
    <w:rsid w:val="00837544"/>
    <w:rsid w:val="008379E9"/>
    <w:rsid w:val="00837AE6"/>
    <w:rsid w:val="00837C72"/>
    <w:rsid w:val="00837FD5"/>
    <w:rsid w:val="008401EB"/>
    <w:rsid w:val="0084020C"/>
    <w:rsid w:val="008405C5"/>
    <w:rsid w:val="00840683"/>
    <w:rsid w:val="00840A84"/>
    <w:rsid w:val="00840B38"/>
    <w:rsid w:val="00840CC2"/>
    <w:rsid w:val="00840CD5"/>
    <w:rsid w:val="00840E99"/>
    <w:rsid w:val="00841561"/>
    <w:rsid w:val="00841768"/>
    <w:rsid w:val="00841A17"/>
    <w:rsid w:val="00841A40"/>
    <w:rsid w:val="00841AC0"/>
    <w:rsid w:val="00841C0C"/>
    <w:rsid w:val="0084255F"/>
    <w:rsid w:val="0084291D"/>
    <w:rsid w:val="00842AC3"/>
    <w:rsid w:val="00842AC5"/>
    <w:rsid w:val="00842B33"/>
    <w:rsid w:val="0084318A"/>
    <w:rsid w:val="0084356F"/>
    <w:rsid w:val="0084365E"/>
    <w:rsid w:val="008438C2"/>
    <w:rsid w:val="008442F7"/>
    <w:rsid w:val="0084449B"/>
    <w:rsid w:val="008445A8"/>
    <w:rsid w:val="00844743"/>
    <w:rsid w:val="00844AE7"/>
    <w:rsid w:val="00844BA5"/>
    <w:rsid w:val="00844D75"/>
    <w:rsid w:val="00844E4D"/>
    <w:rsid w:val="00845903"/>
    <w:rsid w:val="0084592E"/>
    <w:rsid w:val="00845A91"/>
    <w:rsid w:val="00845AAE"/>
    <w:rsid w:val="00845AB9"/>
    <w:rsid w:val="00845BD5"/>
    <w:rsid w:val="00845CAE"/>
    <w:rsid w:val="0084659F"/>
    <w:rsid w:val="0084682D"/>
    <w:rsid w:val="00846900"/>
    <w:rsid w:val="00846D70"/>
    <w:rsid w:val="008474BD"/>
    <w:rsid w:val="008479E2"/>
    <w:rsid w:val="00847B46"/>
    <w:rsid w:val="00847B8D"/>
    <w:rsid w:val="00847CC6"/>
    <w:rsid w:val="0085002D"/>
    <w:rsid w:val="00850238"/>
    <w:rsid w:val="00850613"/>
    <w:rsid w:val="0085068A"/>
    <w:rsid w:val="008506FC"/>
    <w:rsid w:val="008508B4"/>
    <w:rsid w:val="00850926"/>
    <w:rsid w:val="00850B84"/>
    <w:rsid w:val="00850CF4"/>
    <w:rsid w:val="00850DB1"/>
    <w:rsid w:val="00850E57"/>
    <w:rsid w:val="00850EEF"/>
    <w:rsid w:val="00850F18"/>
    <w:rsid w:val="00850FD4"/>
    <w:rsid w:val="008515DD"/>
    <w:rsid w:val="00851AA1"/>
    <w:rsid w:val="00851C6F"/>
    <w:rsid w:val="00851C7C"/>
    <w:rsid w:val="00851D32"/>
    <w:rsid w:val="00851FE2"/>
    <w:rsid w:val="0085210F"/>
    <w:rsid w:val="00852333"/>
    <w:rsid w:val="0085242B"/>
    <w:rsid w:val="008527CA"/>
    <w:rsid w:val="00852A47"/>
    <w:rsid w:val="00852A73"/>
    <w:rsid w:val="00852F23"/>
    <w:rsid w:val="008533F0"/>
    <w:rsid w:val="00853878"/>
    <w:rsid w:val="00853AC0"/>
    <w:rsid w:val="00853F76"/>
    <w:rsid w:val="00853FE8"/>
    <w:rsid w:val="0085414A"/>
    <w:rsid w:val="0085421A"/>
    <w:rsid w:val="00854362"/>
    <w:rsid w:val="008543BC"/>
    <w:rsid w:val="008546B9"/>
    <w:rsid w:val="00854700"/>
    <w:rsid w:val="0085474E"/>
    <w:rsid w:val="00854AE4"/>
    <w:rsid w:val="00854B05"/>
    <w:rsid w:val="00854BCD"/>
    <w:rsid w:val="00854CF1"/>
    <w:rsid w:val="00855693"/>
    <w:rsid w:val="00855B68"/>
    <w:rsid w:val="00855E3D"/>
    <w:rsid w:val="00855F3C"/>
    <w:rsid w:val="008560F3"/>
    <w:rsid w:val="00856280"/>
    <w:rsid w:val="00856480"/>
    <w:rsid w:val="00856AAC"/>
    <w:rsid w:val="00856C4D"/>
    <w:rsid w:val="00856DE4"/>
    <w:rsid w:val="008570E2"/>
    <w:rsid w:val="008575E6"/>
    <w:rsid w:val="00857719"/>
    <w:rsid w:val="008577AB"/>
    <w:rsid w:val="00857934"/>
    <w:rsid w:val="008579CD"/>
    <w:rsid w:val="00857B16"/>
    <w:rsid w:val="00857C1A"/>
    <w:rsid w:val="00857D23"/>
    <w:rsid w:val="00857D79"/>
    <w:rsid w:val="00857E63"/>
    <w:rsid w:val="00857EB1"/>
    <w:rsid w:val="00860065"/>
    <w:rsid w:val="0086098C"/>
    <w:rsid w:val="00860A45"/>
    <w:rsid w:val="00860A81"/>
    <w:rsid w:val="00860E5A"/>
    <w:rsid w:val="00861129"/>
    <w:rsid w:val="00861215"/>
    <w:rsid w:val="0086153D"/>
    <w:rsid w:val="00861550"/>
    <w:rsid w:val="008617AE"/>
    <w:rsid w:val="008618B3"/>
    <w:rsid w:val="0086198E"/>
    <w:rsid w:val="00861B9F"/>
    <w:rsid w:val="00861BFD"/>
    <w:rsid w:val="00861CF1"/>
    <w:rsid w:val="00861DB2"/>
    <w:rsid w:val="00861FA4"/>
    <w:rsid w:val="008621FF"/>
    <w:rsid w:val="0086282E"/>
    <w:rsid w:val="00862C78"/>
    <w:rsid w:val="00862C80"/>
    <w:rsid w:val="00862ECC"/>
    <w:rsid w:val="00863221"/>
    <w:rsid w:val="008633FA"/>
    <w:rsid w:val="008634D5"/>
    <w:rsid w:val="00863821"/>
    <w:rsid w:val="00863A27"/>
    <w:rsid w:val="00863D99"/>
    <w:rsid w:val="00864278"/>
    <w:rsid w:val="00864320"/>
    <w:rsid w:val="00864705"/>
    <w:rsid w:val="00864C00"/>
    <w:rsid w:val="00864C1A"/>
    <w:rsid w:val="00864D01"/>
    <w:rsid w:val="00865377"/>
    <w:rsid w:val="008655F3"/>
    <w:rsid w:val="008656DB"/>
    <w:rsid w:val="00865924"/>
    <w:rsid w:val="0086594F"/>
    <w:rsid w:val="008659C0"/>
    <w:rsid w:val="00865C80"/>
    <w:rsid w:val="0086644C"/>
    <w:rsid w:val="0086655E"/>
    <w:rsid w:val="00866954"/>
    <w:rsid w:val="00866963"/>
    <w:rsid w:val="00866A33"/>
    <w:rsid w:val="00866A73"/>
    <w:rsid w:val="00866A98"/>
    <w:rsid w:val="00866C61"/>
    <w:rsid w:val="00866CAE"/>
    <w:rsid w:val="00866E5A"/>
    <w:rsid w:val="00866F09"/>
    <w:rsid w:val="00866FEE"/>
    <w:rsid w:val="00867008"/>
    <w:rsid w:val="00867550"/>
    <w:rsid w:val="008677A1"/>
    <w:rsid w:val="008677E1"/>
    <w:rsid w:val="00867927"/>
    <w:rsid w:val="00867A9E"/>
    <w:rsid w:val="00867CD2"/>
    <w:rsid w:val="00867D38"/>
    <w:rsid w:val="00867FF2"/>
    <w:rsid w:val="008703D3"/>
    <w:rsid w:val="008703D4"/>
    <w:rsid w:val="00870A15"/>
    <w:rsid w:val="00870A80"/>
    <w:rsid w:val="00870B0C"/>
    <w:rsid w:val="00870BE9"/>
    <w:rsid w:val="0087111B"/>
    <w:rsid w:val="008711E6"/>
    <w:rsid w:val="0087134E"/>
    <w:rsid w:val="008713FD"/>
    <w:rsid w:val="0087164A"/>
    <w:rsid w:val="00871743"/>
    <w:rsid w:val="00871B47"/>
    <w:rsid w:val="00871E62"/>
    <w:rsid w:val="00872075"/>
    <w:rsid w:val="00872240"/>
    <w:rsid w:val="00872279"/>
    <w:rsid w:val="008724E7"/>
    <w:rsid w:val="0087262B"/>
    <w:rsid w:val="0087284D"/>
    <w:rsid w:val="00872BDD"/>
    <w:rsid w:val="00872C4C"/>
    <w:rsid w:val="00872CB2"/>
    <w:rsid w:val="00872CBE"/>
    <w:rsid w:val="008731BB"/>
    <w:rsid w:val="0087330F"/>
    <w:rsid w:val="00873B56"/>
    <w:rsid w:val="00873CC7"/>
    <w:rsid w:val="00874031"/>
    <w:rsid w:val="008740DA"/>
    <w:rsid w:val="00874278"/>
    <w:rsid w:val="0087439F"/>
    <w:rsid w:val="0087464B"/>
    <w:rsid w:val="0087479B"/>
    <w:rsid w:val="008749F8"/>
    <w:rsid w:val="00874B06"/>
    <w:rsid w:val="00874C88"/>
    <w:rsid w:val="00874D04"/>
    <w:rsid w:val="0087520C"/>
    <w:rsid w:val="00875219"/>
    <w:rsid w:val="00875248"/>
    <w:rsid w:val="008755A4"/>
    <w:rsid w:val="008755D5"/>
    <w:rsid w:val="00875782"/>
    <w:rsid w:val="0087585C"/>
    <w:rsid w:val="00875D39"/>
    <w:rsid w:val="00876108"/>
    <w:rsid w:val="00876229"/>
    <w:rsid w:val="0087636D"/>
    <w:rsid w:val="00876541"/>
    <w:rsid w:val="00876A68"/>
    <w:rsid w:val="00876DEC"/>
    <w:rsid w:val="008771B0"/>
    <w:rsid w:val="0087725D"/>
    <w:rsid w:val="008772C5"/>
    <w:rsid w:val="008774E6"/>
    <w:rsid w:val="0087779F"/>
    <w:rsid w:val="008778A1"/>
    <w:rsid w:val="00877BCE"/>
    <w:rsid w:val="00877DD5"/>
    <w:rsid w:val="00877F30"/>
    <w:rsid w:val="0088005D"/>
    <w:rsid w:val="008803FF"/>
    <w:rsid w:val="00880504"/>
    <w:rsid w:val="00880F12"/>
    <w:rsid w:val="00880FFB"/>
    <w:rsid w:val="00881049"/>
    <w:rsid w:val="00881542"/>
    <w:rsid w:val="008817E7"/>
    <w:rsid w:val="00881808"/>
    <w:rsid w:val="00881931"/>
    <w:rsid w:val="008819B8"/>
    <w:rsid w:val="00881B14"/>
    <w:rsid w:val="00881C58"/>
    <w:rsid w:val="00881FBE"/>
    <w:rsid w:val="00882468"/>
    <w:rsid w:val="008826E3"/>
    <w:rsid w:val="00882828"/>
    <w:rsid w:val="00882A78"/>
    <w:rsid w:val="00882E23"/>
    <w:rsid w:val="00882F5C"/>
    <w:rsid w:val="00882FD9"/>
    <w:rsid w:val="00883061"/>
    <w:rsid w:val="0088322A"/>
    <w:rsid w:val="008835AE"/>
    <w:rsid w:val="0088363A"/>
    <w:rsid w:val="00883C52"/>
    <w:rsid w:val="00883EBD"/>
    <w:rsid w:val="00883F33"/>
    <w:rsid w:val="008842F7"/>
    <w:rsid w:val="00884450"/>
    <w:rsid w:val="00884552"/>
    <w:rsid w:val="0088465C"/>
    <w:rsid w:val="008846B4"/>
    <w:rsid w:val="008846CE"/>
    <w:rsid w:val="008848A4"/>
    <w:rsid w:val="00884C83"/>
    <w:rsid w:val="00884DA5"/>
    <w:rsid w:val="00884F5E"/>
    <w:rsid w:val="00885019"/>
    <w:rsid w:val="008853DD"/>
    <w:rsid w:val="00885420"/>
    <w:rsid w:val="00885453"/>
    <w:rsid w:val="00885814"/>
    <w:rsid w:val="00885C21"/>
    <w:rsid w:val="00885E74"/>
    <w:rsid w:val="0088607B"/>
    <w:rsid w:val="0088610C"/>
    <w:rsid w:val="00886489"/>
    <w:rsid w:val="00886BB3"/>
    <w:rsid w:val="00886C34"/>
    <w:rsid w:val="00886CEF"/>
    <w:rsid w:val="00886F01"/>
    <w:rsid w:val="00886F2E"/>
    <w:rsid w:val="00886F58"/>
    <w:rsid w:val="00887009"/>
    <w:rsid w:val="0088700A"/>
    <w:rsid w:val="0088712C"/>
    <w:rsid w:val="00887490"/>
    <w:rsid w:val="008875EE"/>
    <w:rsid w:val="00887654"/>
    <w:rsid w:val="008876A2"/>
    <w:rsid w:val="00887AB8"/>
    <w:rsid w:val="00887B65"/>
    <w:rsid w:val="00887BA2"/>
    <w:rsid w:val="00887CD9"/>
    <w:rsid w:val="00887EC9"/>
    <w:rsid w:val="0089002E"/>
    <w:rsid w:val="008900B0"/>
    <w:rsid w:val="00890466"/>
    <w:rsid w:val="00890BC7"/>
    <w:rsid w:val="00890E9F"/>
    <w:rsid w:val="008911A0"/>
    <w:rsid w:val="008913CA"/>
    <w:rsid w:val="0089163F"/>
    <w:rsid w:val="008916BA"/>
    <w:rsid w:val="00891730"/>
    <w:rsid w:val="0089193E"/>
    <w:rsid w:val="00891C0E"/>
    <w:rsid w:val="00891CB3"/>
    <w:rsid w:val="00891D9E"/>
    <w:rsid w:val="0089230F"/>
    <w:rsid w:val="0089298D"/>
    <w:rsid w:val="00892AC7"/>
    <w:rsid w:val="00892B40"/>
    <w:rsid w:val="00892B68"/>
    <w:rsid w:val="00892C75"/>
    <w:rsid w:val="00892EED"/>
    <w:rsid w:val="008930DF"/>
    <w:rsid w:val="00893511"/>
    <w:rsid w:val="00893549"/>
    <w:rsid w:val="00893745"/>
    <w:rsid w:val="008937FC"/>
    <w:rsid w:val="008938EA"/>
    <w:rsid w:val="008938F2"/>
    <w:rsid w:val="00893CEC"/>
    <w:rsid w:val="00893D29"/>
    <w:rsid w:val="00894041"/>
    <w:rsid w:val="008941EF"/>
    <w:rsid w:val="0089433B"/>
    <w:rsid w:val="008943DE"/>
    <w:rsid w:val="00894518"/>
    <w:rsid w:val="0089472C"/>
    <w:rsid w:val="008947F9"/>
    <w:rsid w:val="00894F80"/>
    <w:rsid w:val="0089503C"/>
    <w:rsid w:val="00895214"/>
    <w:rsid w:val="008952BF"/>
    <w:rsid w:val="00895597"/>
    <w:rsid w:val="0089563B"/>
    <w:rsid w:val="008958F8"/>
    <w:rsid w:val="00895B18"/>
    <w:rsid w:val="00896065"/>
    <w:rsid w:val="0089659B"/>
    <w:rsid w:val="00896612"/>
    <w:rsid w:val="00896794"/>
    <w:rsid w:val="0089704E"/>
    <w:rsid w:val="0089708D"/>
    <w:rsid w:val="008971F5"/>
    <w:rsid w:val="00897258"/>
    <w:rsid w:val="008976D1"/>
    <w:rsid w:val="00897900"/>
    <w:rsid w:val="00897A1E"/>
    <w:rsid w:val="00897E0D"/>
    <w:rsid w:val="00897E31"/>
    <w:rsid w:val="00897F66"/>
    <w:rsid w:val="00897F6F"/>
    <w:rsid w:val="008A0162"/>
    <w:rsid w:val="008A0584"/>
    <w:rsid w:val="008A05A2"/>
    <w:rsid w:val="008A061F"/>
    <w:rsid w:val="008A086F"/>
    <w:rsid w:val="008A09EF"/>
    <w:rsid w:val="008A0FF0"/>
    <w:rsid w:val="008A1A1D"/>
    <w:rsid w:val="008A1C33"/>
    <w:rsid w:val="008A1EBE"/>
    <w:rsid w:val="008A1F7F"/>
    <w:rsid w:val="008A1FF0"/>
    <w:rsid w:val="008A20B0"/>
    <w:rsid w:val="008A2317"/>
    <w:rsid w:val="008A2523"/>
    <w:rsid w:val="008A2539"/>
    <w:rsid w:val="008A28E7"/>
    <w:rsid w:val="008A2A08"/>
    <w:rsid w:val="008A2B01"/>
    <w:rsid w:val="008A301D"/>
    <w:rsid w:val="008A304E"/>
    <w:rsid w:val="008A3770"/>
    <w:rsid w:val="008A3867"/>
    <w:rsid w:val="008A38C2"/>
    <w:rsid w:val="008A39C7"/>
    <w:rsid w:val="008A3A71"/>
    <w:rsid w:val="008A42A4"/>
    <w:rsid w:val="008A42AF"/>
    <w:rsid w:val="008A433D"/>
    <w:rsid w:val="008A451C"/>
    <w:rsid w:val="008A466D"/>
    <w:rsid w:val="008A4908"/>
    <w:rsid w:val="008A4A09"/>
    <w:rsid w:val="008A4DFB"/>
    <w:rsid w:val="008A50AC"/>
    <w:rsid w:val="008A5499"/>
    <w:rsid w:val="008A578F"/>
    <w:rsid w:val="008A5E25"/>
    <w:rsid w:val="008A5E84"/>
    <w:rsid w:val="008A5ED0"/>
    <w:rsid w:val="008A61D9"/>
    <w:rsid w:val="008A6505"/>
    <w:rsid w:val="008A65DF"/>
    <w:rsid w:val="008A65EC"/>
    <w:rsid w:val="008A6A57"/>
    <w:rsid w:val="008A6ACC"/>
    <w:rsid w:val="008A6F2A"/>
    <w:rsid w:val="008A70F6"/>
    <w:rsid w:val="008A7410"/>
    <w:rsid w:val="008A7767"/>
    <w:rsid w:val="008A796E"/>
    <w:rsid w:val="008A7B7A"/>
    <w:rsid w:val="008A7C4C"/>
    <w:rsid w:val="008B0279"/>
    <w:rsid w:val="008B030E"/>
    <w:rsid w:val="008B0329"/>
    <w:rsid w:val="008B06D5"/>
    <w:rsid w:val="008B06FA"/>
    <w:rsid w:val="008B07C0"/>
    <w:rsid w:val="008B08D7"/>
    <w:rsid w:val="008B091D"/>
    <w:rsid w:val="008B0AFC"/>
    <w:rsid w:val="008B0F14"/>
    <w:rsid w:val="008B0FC1"/>
    <w:rsid w:val="008B13B8"/>
    <w:rsid w:val="008B16BE"/>
    <w:rsid w:val="008B1B29"/>
    <w:rsid w:val="008B1FAD"/>
    <w:rsid w:val="008B209C"/>
    <w:rsid w:val="008B217A"/>
    <w:rsid w:val="008B217E"/>
    <w:rsid w:val="008B226E"/>
    <w:rsid w:val="008B226F"/>
    <w:rsid w:val="008B230D"/>
    <w:rsid w:val="008B23AD"/>
    <w:rsid w:val="008B26D9"/>
    <w:rsid w:val="008B26FA"/>
    <w:rsid w:val="008B28AF"/>
    <w:rsid w:val="008B2A9D"/>
    <w:rsid w:val="008B2D20"/>
    <w:rsid w:val="008B2E80"/>
    <w:rsid w:val="008B2F52"/>
    <w:rsid w:val="008B32BD"/>
    <w:rsid w:val="008B33F4"/>
    <w:rsid w:val="008B345F"/>
    <w:rsid w:val="008B36F1"/>
    <w:rsid w:val="008B38FD"/>
    <w:rsid w:val="008B48FA"/>
    <w:rsid w:val="008B4DB9"/>
    <w:rsid w:val="008B4FD0"/>
    <w:rsid w:val="008B5063"/>
    <w:rsid w:val="008B593F"/>
    <w:rsid w:val="008B5A0B"/>
    <w:rsid w:val="008B5A5B"/>
    <w:rsid w:val="008B5EA8"/>
    <w:rsid w:val="008B5F9D"/>
    <w:rsid w:val="008B61B4"/>
    <w:rsid w:val="008B6200"/>
    <w:rsid w:val="008B6230"/>
    <w:rsid w:val="008B6747"/>
    <w:rsid w:val="008B684B"/>
    <w:rsid w:val="008B6964"/>
    <w:rsid w:val="008B6B33"/>
    <w:rsid w:val="008B6C09"/>
    <w:rsid w:val="008B6D38"/>
    <w:rsid w:val="008B6EA0"/>
    <w:rsid w:val="008B6EF2"/>
    <w:rsid w:val="008B7211"/>
    <w:rsid w:val="008B74B9"/>
    <w:rsid w:val="008B7C4D"/>
    <w:rsid w:val="008B7F7A"/>
    <w:rsid w:val="008C06DD"/>
    <w:rsid w:val="008C0863"/>
    <w:rsid w:val="008C086F"/>
    <w:rsid w:val="008C0A2C"/>
    <w:rsid w:val="008C0CDD"/>
    <w:rsid w:val="008C1A94"/>
    <w:rsid w:val="008C1C41"/>
    <w:rsid w:val="008C2000"/>
    <w:rsid w:val="008C20A6"/>
    <w:rsid w:val="008C2552"/>
    <w:rsid w:val="008C256A"/>
    <w:rsid w:val="008C25E0"/>
    <w:rsid w:val="008C261A"/>
    <w:rsid w:val="008C2760"/>
    <w:rsid w:val="008C2876"/>
    <w:rsid w:val="008C29B7"/>
    <w:rsid w:val="008C29DE"/>
    <w:rsid w:val="008C29FD"/>
    <w:rsid w:val="008C2CB2"/>
    <w:rsid w:val="008C2EA0"/>
    <w:rsid w:val="008C3179"/>
    <w:rsid w:val="008C31A6"/>
    <w:rsid w:val="008C324C"/>
    <w:rsid w:val="008C35DF"/>
    <w:rsid w:val="008C37DF"/>
    <w:rsid w:val="008C3A88"/>
    <w:rsid w:val="008C3C30"/>
    <w:rsid w:val="008C3E54"/>
    <w:rsid w:val="008C41E0"/>
    <w:rsid w:val="008C43C6"/>
    <w:rsid w:val="008C45A7"/>
    <w:rsid w:val="008C4842"/>
    <w:rsid w:val="008C4854"/>
    <w:rsid w:val="008C4955"/>
    <w:rsid w:val="008C4D69"/>
    <w:rsid w:val="008C4D8B"/>
    <w:rsid w:val="008C51A2"/>
    <w:rsid w:val="008C51BA"/>
    <w:rsid w:val="008C52C9"/>
    <w:rsid w:val="008C58BE"/>
    <w:rsid w:val="008C5E9D"/>
    <w:rsid w:val="008C5F89"/>
    <w:rsid w:val="008C6469"/>
    <w:rsid w:val="008C6502"/>
    <w:rsid w:val="008C6529"/>
    <w:rsid w:val="008C66E2"/>
    <w:rsid w:val="008C674F"/>
    <w:rsid w:val="008C6B9F"/>
    <w:rsid w:val="008C6E87"/>
    <w:rsid w:val="008C6E95"/>
    <w:rsid w:val="008C6EE1"/>
    <w:rsid w:val="008C6F59"/>
    <w:rsid w:val="008C70FF"/>
    <w:rsid w:val="008C7424"/>
    <w:rsid w:val="008C76C8"/>
    <w:rsid w:val="008C77D2"/>
    <w:rsid w:val="008C7A40"/>
    <w:rsid w:val="008C7B84"/>
    <w:rsid w:val="008C7C66"/>
    <w:rsid w:val="008C7CAA"/>
    <w:rsid w:val="008C7F76"/>
    <w:rsid w:val="008D003B"/>
    <w:rsid w:val="008D0196"/>
    <w:rsid w:val="008D0277"/>
    <w:rsid w:val="008D04DB"/>
    <w:rsid w:val="008D06CE"/>
    <w:rsid w:val="008D099A"/>
    <w:rsid w:val="008D0B6F"/>
    <w:rsid w:val="008D115D"/>
    <w:rsid w:val="008D13DC"/>
    <w:rsid w:val="008D14CA"/>
    <w:rsid w:val="008D156C"/>
    <w:rsid w:val="008D1755"/>
    <w:rsid w:val="008D1977"/>
    <w:rsid w:val="008D1AAC"/>
    <w:rsid w:val="008D1ACC"/>
    <w:rsid w:val="008D1C3B"/>
    <w:rsid w:val="008D1C89"/>
    <w:rsid w:val="008D1DFF"/>
    <w:rsid w:val="008D1F24"/>
    <w:rsid w:val="008D2306"/>
    <w:rsid w:val="008D2312"/>
    <w:rsid w:val="008D23F7"/>
    <w:rsid w:val="008D262C"/>
    <w:rsid w:val="008D2748"/>
    <w:rsid w:val="008D2893"/>
    <w:rsid w:val="008D2C3A"/>
    <w:rsid w:val="008D2E0F"/>
    <w:rsid w:val="008D2E9C"/>
    <w:rsid w:val="008D31F2"/>
    <w:rsid w:val="008D39E7"/>
    <w:rsid w:val="008D3B7A"/>
    <w:rsid w:val="008D3C44"/>
    <w:rsid w:val="008D3D18"/>
    <w:rsid w:val="008D40A6"/>
    <w:rsid w:val="008D41AF"/>
    <w:rsid w:val="008D41C4"/>
    <w:rsid w:val="008D4373"/>
    <w:rsid w:val="008D43D1"/>
    <w:rsid w:val="008D47A0"/>
    <w:rsid w:val="008D4E17"/>
    <w:rsid w:val="008D4FE9"/>
    <w:rsid w:val="008D4FFA"/>
    <w:rsid w:val="008D50F1"/>
    <w:rsid w:val="008D5291"/>
    <w:rsid w:val="008D52FD"/>
    <w:rsid w:val="008D5317"/>
    <w:rsid w:val="008D56E6"/>
    <w:rsid w:val="008D5A64"/>
    <w:rsid w:val="008D5A8D"/>
    <w:rsid w:val="008D5CC9"/>
    <w:rsid w:val="008D5CFF"/>
    <w:rsid w:val="008D5F8D"/>
    <w:rsid w:val="008D5FB5"/>
    <w:rsid w:val="008D604B"/>
    <w:rsid w:val="008D615A"/>
    <w:rsid w:val="008D619E"/>
    <w:rsid w:val="008D6254"/>
    <w:rsid w:val="008D62AA"/>
    <w:rsid w:val="008D669A"/>
    <w:rsid w:val="008D6779"/>
    <w:rsid w:val="008D6A99"/>
    <w:rsid w:val="008D6F81"/>
    <w:rsid w:val="008D732C"/>
    <w:rsid w:val="008D74C4"/>
    <w:rsid w:val="008D75BC"/>
    <w:rsid w:val="008D7902"/>
    <w:rsid w:val="008D7905"/>
    <w:rsid w:val="008D79A6"/>
    <w:rsid w:val="008D79D2"/>
    <w:rsid w:val="008D7BAD"/>
    <w:rsid w:val="008D7D62"/>
    <w:rsid w:val="008E0676"/>
    <w:rsid w:val="008E070D"/>
    <w:rsid w:val="008E074F"/>
    <w:rsid w:val="008E08A9"/>
    <w:rsid w:val="008E0D8A"/>
    <w:rsid w:val="008E1180"/>
    <w:rsid w:val="008E1249"/>
    <w:rsid w:val="008E12BD"/>
    <w:rsid w:val="008E1428"/>
    <w:rsid w:val="008E175E"/>
    <w:rsid w:val="008E17C2"/>
    <w:rsid w:val="008E1943"/>
    <w:rsid w:val="008E1CF2"/>
    <w:rsid w:val="008E22D6"/>
    <w:rsid w:val="008E240D"/>
    <w:rsid w:val="008E25B3"/>
    <w:rsid w:val="008E27CE"/>
    <w:rsid w:val="008E29C7"/>
    <w:rsid w:val="008E2BF6"/>
    <w:rsid w:val="008E2D38"/>
    <w:rsid w:val="008E2DB9"/>
    <w:rsid w:val="008E3312"/>
    <w:rsid w:val="008E3332"/>
    <w:rsid w:val="008E3471"/>
    <w:rsid w:val="008E3777"/>
    <w:rsid w:val="008E38A5"/>
    <w:rsid w:val="008E3C13"/>
    <w:rsid w:val="008E3DF3"/>
    <w:rsid w:val="008E4141"/>
    <w:rsid w:val="008E41F8"/>
    <w:rsid w:val="008E4567"/>
    <w:rsid w:val="008E46B9"/>
    <w:rsid w:val="008E4764"/>
    <w:rsid w:val="008E49C7"/>
    <w:rsid w:val="008E4A1F"/>
    <w:rsid w:val="008E4B83"/>
    <w:rsid w:val="008E4DE9"/>
    <w:rsid w:val="008E4FD5"/>
    <w:rsid w:val="008E5053"/>
    <w:rsid w:val="008E52CD"/>
    <w:rsid w:val="008E559A"/>
    <w:rsid w:val="008E5884"/>
    <w:rsid w:val="008E5898"/>
    <w:rsid w:val="008E5A00"/>
    <w:rsid w:val="008E5AED"/>
    <w:rsid w:val="008E5EAE"/>
    <w:rsid w:val="008E6036"/>
    <w:rsid w:val="008E6144"/>
    <w:rsid w:val="008E61DA"/>
    <w:rsid w:val="008E62E8"/>
    <w:rsid w:val="008E6423"/>
    <w:rsid w:val="008E662E"/>
    <w:rsid w:val="008E6668"/>
    <w:rsid w:val="008E68E7"/>
    <w:rsid w:val="008E69DB"/>
    <w:rsid w:val="008E72C0"/>
    <w:rsid w:val="008E7722"/>
    <w:rsid w:val="008E77BB"/>
    <w:rsid w:val="008E788B"/>
    <w:rsid w:val="008E7A11"/>
    <w:rsid w:val="008E7C77"/>
    <w:rsid w:val="008E7E5B"/>
    <w:rsid w:val="008E7F77"/>
    <w:rsid w:val="008F0071"/>
    <w:rsid w:val="008F0586"/>
    <w:rsid w:val="008F05F3"/>
    <w:rsid w:val="008F0613"/>
    <w:rsid w:val="008F0871"/>
    <w:rsid w:val="008F098B"/>
    <w:rsid w:val="008F0B1E"/>
    <w:rsid w:val="008F0B78"/>
    <w:rsid w:val="008F0D26"/>
    <w:rsid w:val="008F11BA"/>
    <w:rsid w:val="008F13AD"/>
    <w:rsid w:val="008F15C4"/>
    <w:rsid w:val="008F17EB"/>
    <w:rsid w:val="008F1B76"/>
    <w:rsid w:val="008F1C2C"/>
    <w:rsid w:val="008F1CA6"/>
    <w:rsid w:val="008F1CEB"/>
    <w:rsid w:val="008F1D03"/>
    <w:rsid w:val="008F1DA3"/>
    <w:rsid w:val="008F2178"/>
    <w:rsid w:val="008F25C0"/>
    <w:rsid w:val="008F2B56"/>
    <w:rsid w:val="008F2D30"/>
    <w:rsid w:val="008F2E1D"/>
    <w:rsid w:val="008F2E46"/>
    <w:rsid w:val="008F2E80"/>
    <w:rsid w:val="008F2E9A"/>
    <w:rsid w:val="008F2EA0"/>
    <w:rsid w:val="008F304F"/>
    <w:rsid w:val="008F31D0"/>
    <w:rsid w:val="008F31E4"/>
    <w:rsid w:val="008F3521"/>
    <w:rsid w:val="008F367F"/>
    <w:rsid w:val="008F3A97"/>
    <w:rsid w:val="008F3E94"/>
    <w:rsid w:val="008F40AF"/>
    <w:rsid w:val="008F4100"/>
    <w:rsid w:val="008F422D"/>
    <w:rsid w:val="008F4335"/>
    <w:rsid w:val="008F461F"/>
    <w:rsid w:val="008F4636"/>
    <w:rsid w:val="008F4869"/>
    <w:rsid w:val="008F49A5"/>
    <w:rsid w:val="008F4B51"/>
    <w:rsid w:val="008F4D69"/>
    <w:rsid w:val="008F4E95"/>
    <w:rsid w:val="008F4EE4"/>
    <w:rsid w:val="008F52DB"/>
    <w:rsid w:val="008F55E4"/>
    <w:rsid w:val="008F55EF"/>
    <w:rsid w:val="008F563D"/>
    <w:rsid w:val="008F5860"/>
    <w:rsid w:val="008F58D0"/>
    <w:rsid w:val="008F5B4D"/>
    <w:rsid w:val="008F5CBE"/>
    <w:rsid w:val="008F5CEC"/>
    <w:rsid w:val="008F5D01"/>
    <w:rsid w:val="008F5E39"/>
    <w:rsid w:val="008F5EF9"/>
    <w:rsid w:val="008F603B"/>
    <w:rsid w:val="008F607E"/>
    <w:rsid w:val="008F6529"/>
    <w:rsid w:val="008F68DE"/>
    <w:rsid w:val="008F6B4C"/>
    <w:rsid w:val="008F6C22"/>
    <w:rsid w:val="008F71E8"/>
    <w:rsid w:val="008F7C97"/>
    <w:rsid w:val="008F7D4E"/>
    <w:rsid w:val="008F7DB1"/>
    <w:rsid w:val="008F7EB6"/>
    <w:rsid w:val="008F7F8C"/>
    <w:rsid w:val="008F9C94"/>
    <w:rsid w:val="00900090"/>
    <w:rsid w:val="00900270"/>
    <w:rsid w:val="009002C8"/>
    <w:rsid w:val="00900691"/>
    <w:rsid w:val="009009E8"/>
    <w:rsid w:val="00901235"/>
    <w:rsid w:val="00901438"/>
    <w:rsid w:val="009016EC"/>
    <w:rsid w:val="00901C6C"/>
    <w:rsid w:val="00901CCF"/>
    <w:rsid w:val="00901E1A"/>
    <w:rsid w:val="00902295"/>
    <w:rsid w:val="009025D3"/>
    <w:rsid w:val="00902B3A"/>
    <w:rsid w:val="00902C69"/>
    <w:rsid w:val="00902E6D"/>
    <w:rsid w:val="00902F07"/>
    <w:rsid w:val="00903145"/>
    <w:rsid w:val="0090348B"/>
    <w:rsid w:val="00903628"/>
    <w:rsid w:val="0090377B"/>
    <w:rsid w:val="00903C60"/>
    <w:rsid w:val="00903E41"/>
    <w:rsid w:val="00903EFF"/>
    <w:rsid w:val="00903F35"/>
    <w:rsid w:val="009044E8"/>
    <w:rsid w:val="00904544"/>
    <w:rsid w:val="009046AC"/>
    <w:rsid w:val="009046DC"/>
    <w:rsid w:val="00904929"/>
    <w:rsid w:val="00904A83"/>
    <w:rsid w:val="00904EA6"/>
    <w:rsid w:val="00905048"/>
    <w:rsid w:val="009055CC"/>
    <w:rsid w:val="009055DE"/>
    <w:rsid w:val="00905962"/>
    <w:rsid w:val="009060CF"/>
    <w:rsid w:val="0090616F"/>
    <w:rsid w:val="009063E9"/>
    <w:rsid w:val="009066B4"/>
    <w:rsid w:val="009068C7"/>
    <w:rsid w:val="00906974"/>
    <w:rsid w:val="00906A02"/>
    <w:rsid w:val="00906A99"/>
    <w:rsid w:val="00906AC2"/>
    <w:rsid w:val="00906BA8"/>
    <w:rsid w:val="00906F5B"/>
    <w:rsid w:val="009071AD"/>
    <w:rsid w:val="00907502"/>
    <w:rsid w:val="009077ED"/>
    <w:rsid w:val="00907829"/>
    <w:rsid w:val="0090783E"/>
    <w:rsid w:val="009078A6"/>
    <w:rsid w:val="009078BD"/>
    <w:rsid w:val="00907916"/>
    <w:rsid w:val="00907927"/>
    <w:rsid w:val="0090792B"/>
    <w:rsid w:val="00907B50"/>
    <w:rsid w:val="00907C4C"/>
    <w:rsid w:val="0091006E"/>
    <w:rsid w:val="009104C4"/>
    <w:rsid w:val="009104D3"/>
    <w:rsid w:val="00910518"/>
    <w:rsid w:val="00910549"/>
    <w:rsid w:val="0091069E"/>
    <w:rsid w:val="009106A0"/>
    <w:rsid w:val="009106D9"/>
    <w:rsid w:val="00910767"/>
    <w:rsid w:val="00910A51"/>
    <w:rsid w:val="00910ABA"/>
    <w:rsid w:val="00910EF1"/>
    <w:rsid w:val="00911415"/>
    <w:rsid w:val="00911669"/>
    <w:rsid w:val="0091189A"/>
    <w:rsid w:val="00911A57"/>
    <w:rsid w:val="00911D6F"/>
    <w:rsid w:val="00911DA2"/>
    <w:rsid w:val="00911E08"/>
    <w:rsid w:val="00911EB6"/>
    <w:rsid w:val="0091207D"/>
    <w:rsid w:val="00912655"/>
    <w:rsid w:val="00912A10"/>
    <w:rsid w:val="00912B59"/>
    <w:rsid w:val="00912BD8"/>
    <w:rsid w:val="00912EFA"/>
    <w:rsid w:val="00912F6C"/>
    <w:rsid w:val="00912FF2"/>
    <w:rsid w:val="0091303A"/>
    <w:rsid w:val="00913056"/>
    <w:rsid w:val="009130A1"/>
    <w:rsid w:val="009130D0"/>
    <w:rsid w:val="009131AF"/>
    <w:rsid w:val="009135E6"/>
    <w:rsid w:val="00913614"/>
    <w:rsid w:val="009138E7"/>
    <w:rsid w:val="00913B2F"/>
    <w:rsid w:val="00913CEF"/>
    <w:rsid w:val="00914062"/>
    <w:rsid w:val="00914111"/>
    <w:rsid w:val="00914411"/>
    <w:rsid w:val="009145CD"/>
    <w:rsid w:val="0091462E"/>
    <w:rsid w:val="0091469D"/>
    <w:rsid w:val="00914706"/>
    <w:rsid w:val="00914B87"/>
    <w:rsid w:val="00914C8C"/>
    <w:rsid w:val="0091519C"/>
    <w:rsid w:val="009158CC"/>
    <w:rsid w:val="00915AF9"/>
    <w:rsid w:val="00915C9A"/>
    <w:rsid w:val="00915DA2"/>
    <w:rsid w:val="00915E11"/>
    <w:rsid w:val="00915E16"/>
    <w:rsid w:val="0091620E"/>
    <w:rsid w:val="009162C5"/>
    <w:rsid w:val="009164D7"/>
    <w:rsid w:val="009165CF"/>
    <w:rsid w:val="0091693B"/>
    <w:rsid w:val="00916ED0"/>
    <w:rsid w:val="0091737C"/>
    <w:rsid w:val="00917484"/>
    <w:rsid w:val="009174C8"/>
    <w:rsid w:val="00917814"/>
    <w:rsid w:val="009179B8"/>
    <w:rsid w:val="00917A51"/>
    <w:rsid w:val="0092094E"/>
    <w:rsid w:val="00920980"/>
    <w:rsid w:val="00920B20"/>
    <w:rsid w:val="00920D88"/>
    <w:rsid w:val="00921A34"/>
    <w:rsid w:val="00921B84"/>
    <w:rsid w:val="00921C22"/>
    <w:rsid w:val="00921CB3"/>
    <w:rsid w:val="00921DCA"/>
    <w:rsid w:val="0092203F"/>
    <w:rsid w:val="009220D0"/>
    <w:rsid w:val="009220F7"/>
    <w:rsid w:val="0092215C"/>
    <w:rsid w:val="0092230B"/>
    <w:rsid w:val="0092264A"/>
    <w:rsid w:val="009228A9"/>
    <w:rsid w:val="00922C0B"/>
    <w:rsid w:val="00922C13"/>
    <w:rsid w:val="00922C7D"/>
    <w:rsid w:val="00922D72"/>
    <w:rsid w:val="00922DA2"/>
    <w:rsid w:val="00923003"/>
    <w:rsid w:val="00923208"/>
    <w:rsid w:val="00923261"/>
    <w:rsid w:val="0092349F"/>
    <w:rsid w:val="00923779"/>
    <w:rsid w:val="0092379B"/>
    <w:rsid w:val="00923AF7"/>
    <w:rsid w:val="00923B28"/>
    <w:rsid w:val="00923DF8"/>
    <w:rsid w:val="00923E1F"/>
    <w:rsid w:val="00923E99"/>
    <w:rsid w:val="00924003"/>
    <w:rsid w:val="009240E7"/>
    <w:rsid w:val="009242D0"/>
    <w:rsid w:val="009245A3"/>
    <w:rsid w:val="0092472D"/>
    <w:rsid w:val="0092478C"/>
    <w:rsid w:val="009248C6"/>
    <w:rsid w:val="00924A78"/>
    <w:rsid w:val="00924F46"/>
    <w:rsid w:val="00924FB2"/>
    <w:rsid w:val="0092530D"/>
    <w:rsid w:val="0092533B"/>
    <w:rsid w:val="0092561D"/>
    <w:rsid w:val="00925CCB"/>
    <w:rsid w:val="00925E22"/>
    <w:rsid w:val="00925EAF"/>
    <w:rsid w:val="00925EF6"/>
    <w:rsid w:val="009260BB"/>
    <w:rsid w:val="009261B4"/>
    <w:rsid w:val="0092629E"/>
    <w:rsid w:val="00926404"/>
    <w:rsid w:val="009265B2"/>
    <w:rsid w:val="00926682"/>
    <w:rsid w:val="009268EC"/>
    <w:rsid w:val="00926A4F"/>
    <w:rsid w:val="00926AA9"/>
    <w:rsid w:val="00926F45"/>
    <w:rsid w:val="009273E6"/>
    <w:rsid w:val="00927421"/>
    <w:rsid w:val="00927666"/>
    <w:rsid w:val="0092784E"/>
    <w:rsid w:val="00927A07"/>
    <w:rsid w:val="00927EA2"/>
    <w:rsid w:val="00927EB7"/>
    <w:rsid w:val="00927ED3"/>
    <w:rsid w:val="00930003"/>
    <w:rsid w:val="009301B1"/>
    <w:rsid w:val="009303E5"/>
    <w:rsid w:val="00930416"/>
    <w:rsid w:val="0093074B"/>
    <w:rsid w:val="009307F8"/>
    <w:rsid w:val="00930B54"/>
    <w:rsid w:val="00930BC0"/>
    <w:rsid w:val="0093104E"/>
    <w:rsid w:val="00931062"/>
    <w:rsid w:val="0093156E"/>
    <w:rsid w:val="00931668"/>
    <w:rsid w:val="00931717"/>
    <w:rsid w:val="0093173B"/>
    <w:rsid w:val="00931AC6"/>
    <w:rsid w:val="009320A5"/>
    <w:rsid w:val="00932147"/>
    <w:rsid w:val="00932377"/>
    <w:rsid w:val="009323D2"/>
    <w:rsid w:val="0093244B"/>
    <w:rsid w:val="00932878"/>
    <w:rsid w:val="00932997"/>
    <w:rsid w:val="00932A70"/>
    <w:rsid w:val="00932C3C"/>
    <w:rsid w:val="0093328F"/>
    <w:rsid w:val="009334D3"/>
    <w:rsid w:val="009336C7"/>
    <w:rsid w:val="00933796"/>
    <w:rsid w:val="00933909"/>
    <w:rsid w:val="00933CC3"/>
    <w:rsid w:val="00933E06"/>
    <w:rsid w:val="0093441C"/>
    <w:rsid w:val="009347B8"/>
    <w:rsid w:val="00934ACD"/>
    <w:rsid w:val="00934C1E"/>
    <w:rsid w:val="00934DD4"/>
    <w:rsid w:val="00934EA1"/>
    <w:rsid w:val="00934EA7"/>
    <w:rsid w:val="0093511A"/>
    <w:rsid w:val="009351AE"/>
    <w:rsid w:val="00935226"/>
    <w:rsid w:val="00935530"/>
    <w:rsid w:val="0093587E"/>
    <w:rsid w:val="00935AB9"/>
    <w:rsid w:val="00935F8C"/>
    <w:rsid w:val="009360EE"/>
    <w:rsid w:val="0093621B"/>
    <w:rsid w:val="0093649D"/>
    <w:rsid w:val="009365F0"/>
    <w:rsid w:val="009368CE"/>
    <w:rsid w:val="009369D1"/>
    <w:rsid w:val="00936B58"/>
    <w:rsid w:val="00936F70"/>
    <w:rsid w:val="00937ADE"/>
    <w:rsid w:val="00937E40"/>
    <w:rsid w:val="00937FE6"/>
    <w:rsid w:val="00940170"/>
    <w:rsid w:val="009402CA"/>
    <w:rsid w:val="0094031D"/>
    <w:rsid w:val="00940451"/>
    <w:rsid w:val="00940592"/>
    <w:rsid w:val="0094076A"/>
    <w:rsid w:val="009408B4"/>
    <w:rsid w:val="009408D6"/>
    <w:rsid w:val="00940957"/>
    <w:rsid w:val="009409AA"/>
    <w:rsid w:val="009409BA"/>
    <w:rsid w:val="00940A2E"/>
    <w:rsid w:val="00940B29"/>
    <w:rsid w:val="0094100A"/>
    <w:rsid w:val="0094105D"/>
    <w:rsid w:val="0094114B"/>
    <w:rsid w:val="0094121F"/>
    <w:rsid w:val="00941289"/>
    <w:rsid w:val="009415DD"/>
    <w:rsid w:val="009416B5"/>
    <w:rsid w:val="00941E43"/>
    <w:rsid w:val="00941F21"/>
    <w:rsid w:val="009421D6"/>
    <w:rsid w:val="00942344"/>
    <w:rsid w:val="0094263C"/>
    <w:rsid w:val="009428C2"/>
    <w:rsid w:val="00942C2B"/>
    <w:rsid w:val="00942DFB"/>
    <w:rsid w:val="009430C3"/>
    <w:rsid w:val="00943295"/>
    <w:rsid w:val="009432A6"/>
    <w:rsid w:val="009438FA"/>
    <w:rsid w:val="00943A58"/>
    <w:rsid w:val="00943A6C"/>
    <w:rsid w:val="00943A9C"/>
    <w:rsid w:val="00943EC1"/>
    <w:rsid w:val="00943EE6"/>
    <w:rsid w:val="00944407"/>
    <w:rsid w:val="009444DB"/>
    <w:rsid w:val="00944577"/>
    <w:rsid w:val="00944843"/>
    <w:rsid w:val="00944893"/>
    <w:rsid w:val="00944AAB"/>
    <w:rsid w:val="009450B2"/>
    <w:rsid w:val="0094528D"/>
    <w:rsid w:val="0094564F"/>
    <w:rsid w:val="00945722"/>
    <w:rsid w:val="00945838"/>
    <w:rsid w:val="00945943"/>
    <w:rsid w:val="00945954"/>
    <w:rsid w:val="009459AF"/>
    <w:rsid w:val="00945B32"/>
    <w:rsid w:val="00945F3B"/>
    <w:rsid w:val="009460B5"/>
    <w:rsid w:val="009461F3"/>
    <w:rsid w:val="009464AC"/>
    <w:rsid w:val="00946C2C"/>
    <w:rsid w:val="00947041"/>
    <w:rsid w:val="0094723D"/>
    <w:rsid w:val="009473F6"/>
    <w:rsid w:val="00947701"/>
    <w:rsid w:val="00947909"/>
    <w:rsid w:val="009479A1"/>
    <w:rsid w:val="00947AC7"/>
    <w:rsid w:val="00947BF5"/>
    <w:rsid w:val="00947EE2"/>
    <w:rsid w:val="0095007F"/>
    <w:rsid w:val="0095008D"/>
    <w:rsid w:val="00950750"/>
    <w:rsid w:val="009509B5"/>
    <w:rsid w:val="00950E97"/>
    <w:rsid w:val="00950F03"/>
    <w:rsid w:val="00950FEE"/>
    <w:rsid w:val="0095113D"/>
    <w:rsid w:val="009511D7"/>
    <w:rsid w:val="0095134A"/>
    <w:rsid w:val="0095190D"/>
    <w:rsid w:val="00951A32"/>
    <w:rsid w:val="00951BC4"/>
    <w:rsid w:val="00951C7E"/>
    <w:rsid w:val="00951D2D"/>
    <w:rsid w:val="00952057"/>
    <w:rsid w:val="0095224A"/>
    <w:rsid w:val="009527DA"/>
    <w:rsid w:val="009527EC"/>
    <w:rsid w:val="009528DA"/>
    <w:rsid w:val="00952B5E"/>
    <w:rsid w:val="00952BCE"/>
    <w:rsid w:val="00952C70"/>
    <w:rsid w:val="00952DE6"/>
    <w:rsid w:val="00952E7E"/>
    <w:rsid w:val="00952F44"/>
    <w:rsid w:val="00952FB9"/>
    <w:rsid w:val="009530DC"/>
    <w:rsid w:val="009532B9"/>
    <w:rsid w:val="009533B6"/>
    <w:rsid w:val="009535B7"/>
    <w:rsid w:val="00953A5D"/>
    <w:rsid w:val="00953AA5"/>
    <w:rsid w:val="00953B03"/>
    <w:rsid w:val="00953B56"/>
    <w:rsid w:val="00953C86"/>
    <w:rsid w:val="00953C89"/>
    <w:rsid w:val="0095413E"/>
    <w:rsid w:val="00954144"/>
    <w:rsid w:val="00954256"/>
    <w:rsid w:val="009544DC"/>
    <w:rsid w:val="00954655"/>
    <w:rsid w:val="009546B2"/>
    <w:rsid w:val="00954994"/>
    <w:rsid w:val="00954A30"/>
    <w:rsid w:val="00954BC7"/>
    <w:rsid w:val="00954E1D"/>
    <w:rsid w:val="00954FA2"/>
    <w:rsid w:val="0095509B"/>
    <w:rsid w:val="009559F3"/>
    <w:rsid w:val="00955A0B"/>
    <w:rsid w:val="00955A99"/>
    <w:rsid w:val="00955DFF"/>
    <w:rsid w:val="009563FD"/>
    <w:rsid w:val="00956539"/>
    <w:rsid w:val="00956626"/>
    <w:rsid w:val="0095662A"/>
    <w:rsid w:val="00956B10"/>
    <w:rsid w:val="00956D46"/>
    <w:rsid w:val="0095711F"/>
    <w:rsid w:val="00957167"/>
    <w:rsid w:val="009572E8"/>
    <w:rsid w:val="009574B8"/>
    <w:rsid w:val="0095796B"/>
    <w:rsid w:val="00957BFC"/>
    <w:rsid w:val="0096011E"/>
    <w:rsid w:val="00960379"/>
    <w:rsid w:val="009605F3"/>
    <w:rsid w:val="00960DE7"/>
    <w:rsid w:val="00960ECB"/>
    <w:rsid w:val="00961208"/>
    <w:rsid w:val="0096123D"/>
    <w:rsid w:val="009613BD"/>
    <w:rsid w:val="009614C1"/>
    <w:rsid w:val="009615E9"/>
    <w:rsid w:val="009618B7"/>
    <w:rsid w:val="009618BE"/>
    <w:rsid w:val="00961D79"/>
    <w:rsid w:val="00961E8A"/>
    <w:rsid w:val="0096244C"/>
    <w:rsid w:val="0096244D"/>
    <w:rsid w:val="009624C1"/>
    <w:rsid w:val="0096254F"/>
    <w:rsid w:val="0096276C"/>
    <w:rsid w:val="0096281D"/>
    <w:rsid w:val="0096282A"/>
    <w:rsid w:val="0096296C"/>
    <w:rsid w:val="0096296D"/>
    <w:rsid w:val="00962CB6"/>
    <w:rsid w:val="00962F32"/>
    <w:rsid w:val="00962FA1"/>
    <w:rsid w:val="00963083"/>
    <w:rsid w:val="009632C5"/>
    <w:rsid w:val="0096336E"/>
    <w:rsid w:val="00963581"/>
    <w:rsid w:val="00963598"/>
    <w:rsid w:val="00963701"/>
    <w:rsid w:val="0096373B"/>
    <w:rsid w:val="009637E3"/>
    <w:rsid w:val="009638A0"/>
    <w:rsid w:val="00963967"/>
    <w:rsid w:val="00963A23"/>
    <w:rsid w:val="00963A7D"/>
    <w:rsid w:val="00963AFA"/>
    <w:rsid w:val="00963C38"/>
    <w:rsid w:val="00963F52"/>
    <w:rsid w:val="0096436D"/>
    <w:rsid w:val="00964659"/>
    <w:rsid w:val="00964760"/>
    <w:rsid w:val="009649C2"/>
    <w:rsid w:val="00964A0E"/>
    <w:rsid w:val="00964E5D"/>
    <w:rsid w:val="009650C2"/>
    <w:rsid w:val="00965303"/>
    <w:rsid w:val="00965878"/>
    <w:rsid w:val="009658B4"/>
    <w:rsid w:val="0096598E"/>
    <w:rsid w:val="00965BAA"/>
    <w:rsid w:val="00965E4C"/>
    <w:rsid w:val="00965EC7"/>
    <w:rsid w:val="00966182"/>
    <w:rsid w:val="00966373"/>
    <w:rsid w:val="00966448"/>
    <w:rsid w:val="00966539"/>
    <w:rsid w:val="00966602"/>
    <w:rsid w:val="00966788"/>
    <w:rsid w:val="00966A47"/>
    <w:rsid w:val="00966FEC"/>
    <w:rsid w:val="00967039"/>
    <w:rsid w:val="00967119"/>
    <w:rsid w:val="009671D5"/>
    <w:rsid w:val="0096726E"/>
    <w:rsid w:val="009673D4"/>
    <w:rsid w:val="00967524"/>
    <w:rsid w:val="00967645"/>
    <w:rsid w:val="009676C0"/>
    <w:rsid w:val="00967787"/>
    <w:rsid w:val="00970051"/>
    <w:rsid w:val="0097008B"/>
    <w:rsid w:val="009700CF"/>
    <w:rsid w:val="00970304"/>
    <w:rsid w:val="00970405"/>
    <w:rsid w:val="00970783"/>
    <w:rsid w:val="00970AB1"/>
    <w:rsid w:val="00970AE8"/>
    <w:rsid w:val="00970AF8"/>
    <w:rsid w:val="009711EB"/>
    <w:rsid w:val="00971241"/>
    <w:rsid w:val="00971313"/>
    <w:rsid w:val="0097134F"/>
    <w:rsid w:val="009713F4"/>
    <w:rsid w:val="00971467"/>
    <w:rsid w:val="00971854"/>
    <w:rsid w:val="00971AB7"/>
    <w:rsid w:val="00971B1F"/>
    <w:rsid w:val="00971C7B"/>
    <w:rsid w:val="00971E5B"/>
    <w:rsid w:val="009720AD"/>
    <w:rsid w:val="00972144"/>
    <w:rsid w:val="0097225A"/>
    <w:rsid w:val="00972273"/>
    <w:rsid w:val="00972553"/>
    <w:rsid w:val="009727B2"/>
    <w:rsid w:val="009729CE"/>
    <w:rsid w:val="00973014"/>
    <w:rsid w:val="009731E3"/>
    <w:rsid w:val="00973363"/>
    <w:rsid w:val="009733E2"/>
    <w:rsid w:val="009734D3"/>
    <w:rsid w:val="0097362A"/>
    <w:rsid w:val="00973636"/>
    <w:rsid w:val="0097384F"/>
    <w:rsid w:val="00973B92"/>
    <w:rsid w:val="00973C41"/>
    <w:rsid w:val="00973C52"/>
    <w:rsid w:val="00973CF3"/>
    <w:rsid w:val="00973E08"/>
    <w:rsid w:val="0097481D"/>
    <w:rsid w:val="00974A5D"/>
    <w:rsid w:val="00974B11"/>
    <w:rsid w:val="00974F22"/>
    <w:rsid w:val="00975124"/>
    <w:rsid w:val="00975520"/>
    <w:rsid w:val="009755D7"/>
    <w:rsid w:val="0097596F"/>
    <w:rsid w:val="00975A24"/>
    <w:rsid w:val="0097607E"/>
    <w:rsid w:val="009764F3"/>
    <w:rsid w:val="00976774"/>
    <w:rsid w:val="00976816"/>
    <w:rsid w:val="00976FC1"/>
    <w:rsid w:val="0097707D"/>
    <w:rsid w:val="00977081"/>
    <w:rsid w:val="009770AE"/>
    <w:rsid w:val="0097742A"/>
    <w:rsid w:val="0097763F"/>
    <w:rsid w:val="009777F0"/>
    <w:rsid w:val="00977B5C"/>
    <w:rsid w:val="00977DEF"/>
    <w:rsid w:val="00977E1D"/>
    <w:rsid w:val="009800AB"/>
    <w:rsid w:val="0098050D"/>
    <w:rsid w:val="009806A2"/>
    <w:rsid w:val="009806D9"/>
    <w:rsid w:val="00980C33"/>
    <w:rsid w:val="00980EFA"/>
    <w:rsid w:val="00980F08"/>
    <w:rsid w:val="009811F8"/>
    <w:rsid w:val="0098189C"/>
    <w:rsid w:val="009819D8"/>
    <w:rsid w:val="00981CC6"/>
    <w:rsid w:val="00981E7C"/>
    <w:rsid w:val="00982070"/>
    <w:rsid w:val="009820E9"/>
    <w:rsid w:val="00982366"/>
    <w:rsid w:val="009824A5"/>
    <w:rsid w:val="00982AC9"/>
    <w:rsid w:val="00982B67"/>
    <w:rsid w:val="009830E0"/>
    <w:rsid w:val="00983AE2"/>
    <w:rsid w:val="00983B68"/>
    <w:rsid w:val="00983CFD"/>
    <w:rsid w:val="00984563"/>
    <w:rsid w:val="00984606"/>
    <w:rsid w:val="0098473E"/>
    <w:rsid w:val="00984815"/>
    <w:rsid w:val="00984877"/>
    <w:rsid w:val="0098487E"/>
    <w:rsid w:val="00984920"/>
    <w:rsid w:val="009849D0"/>
    <w:rsid w:val="00984C53"/>
    <w:rsid w:val="00984C96"/>
    <w:rsid w:val="00984CB3"/>
    <w:rsid w:val="00984DDD"/>
    <w:rsid w:val="00985093"/>
    <w:rsid w:val="0098528B"/>
    <w:rsid w:val="009852C9"/>
    <w:rsid w:val="00985331"/>
    <w:rsid w:val="00985373"/>
    <w:rsid w:val="00985425"/>
    <w:rsid w:val="009855A2"/>
    <w:rsid w:val="009856BD"/>
    <w:rsid w:val="00985E58"/>
    <w:rsid w:val="00985FB2"/>
    <w:rsid w:val="00986125"/>
    <w:rsid w:val="0098615F"/>
    <w:rsid w:val="009862D3"/>
    <w:rsid w:val="009862E4"/>
    <w:rsid w:val="009865E5"/>
    <w:rsid w:val="0098669B"/>
    <w:rsid w:val="00986778"/>
    <w:rsid w:val="00986838"/>
    <w:rsid w:val="00986AD5"/>
    <w:rsid w:val="0098733E"/>
    <w:rsid w:val="0099060F"/>
    <w:rsid w:val="00990F3D"/>
    <w:rsid w:val="00991262"/>
    <w:rsid w:val="009913BC"/>
    <w:rsid w:val="009916A5"/>
    <w:rsid w:val="009918B4"/>
    <w:rsid w:val="00991925"/>
    <w:rsid w:val="009919B9"/>
    <w:rsid w:val="00991C2E"/>
    <w:rsid w:val="00991F26"/>
    <w:rsid w:val="00992400"/>
    <w:rsid w:val="00992647"/>
    <w:rsid w:val="009927EA"/>
    <w:rsid w:val="0099281D"/>
    <w:rsid w:val="009928F1"/>
    <w:rsid w:val="009928F7"/>
    <w:rsid w:val="00992942"/>
    <w:rsid w:val="00992B88"/>
    <w:rsid w:val="00992D0B"/>
    <w:rsid w:val="00992D1C"/>
    <w:rsid w:val="00992E7F"/>
    <w:rsid w:val="009931DB"/>
    <w:rsid w:val="009931E3"/>
    <w:rsid w:val="00993767"/>
    <w:rsid w:val="00993AFA"/>
    <w:rsid w:val="00993F55"/>
    <w:rsid w:val="00994122"/>
    <w:rsid w:val="00994596"/>
    <w:rsid w:val="009947CB"/>
    <w:rsid w:val="00994B0F"/>
    <w:rsid w:val="00994B8A"/>
    <w:rsid w:val="00994CC6"/>
    <w:rsid w:val="00994D52"/>
    <w:rsid w:val="00994D69"/>
    <w:rsid w:val="00994F70"/>
    <w:rsid w:val="00995054"/>
    <w:rsid w:val="009950E9"/>
    <w:rsid w:val="009952FB"/>
    <w:rsid w:val="00995311"/>
    <w:rsid w:val="00995C1E"/>
    <w:rsid w:val="00995CDB"/>
    <w:rsid w:val="00995D4F"/>
    <w:rsid w:val="00996188"/>
    <w:rsid w:val="009961CA"/>
    <w:rsid w:val="00996391"/>
    <w:rsid w:val="0099641C"/>
    <w:rsid w:val="00996926"/>
    <w:rsid w:val="00996A80"/>
    <w:rsid w:val="00996BF4"/>
    <w:rsid w:val="00996C9D"/>
    <w:rsid w:val="00997128"/>
    <w:rsid w:val="009973A9"/>
    <w:rsid w:val="00997470"/>
    <w:rsid w:val="009976E9"/>
    <w:rsid w:val="00997E1D"/>
    <w:rsid w:val="009A0348"/>
    <w:rsid w:val="009A0717"/>
    <w:rsid w:val="009A0A1F"/>
    <w:rsid w:val="009A0F2F"/>
    <w:rsid w:val="009A0F39"/>
    <w:rsid w:val="009A1007"/>
    <w:rsid w:val="009A1168"/>
    <w:rsid w:val="009A1214"/>
    <w:rsid w:val="009A1420"/>
    <w:rsid w:val="009A15E1"/>
    <w:rsid w:val="009A1915"/>
    <w:rsid w:val="009A1A8E"/>
    <w:rsid w:val="009A1B63"/>
    <w:rsid w:val="009A1BBD"/>
    <w:rsid w:val="009A1DB6"/>
    <w:rsid w:val="009A21A2"/>
    <w:rsid w:val="009A27F8"/>
    <w:rsid w:val="009A2B00"/>
    <w:rsid w:val="009A2CCF"/>
    <w:rsid w:val="009A2D21"/>
    <w:rsid w:val="009A34B6"/>
    <w:rsid w:val="009A3884"/>
    <w:rsid w:val="009A3A37"/>
    <w:rsid w:val="009A3EBC"/>
    <w:rsid w:val="009A421D"/>
    <w:rsid w:val="009A4249"/>
    <w:rsid w:val="009A431C"/>
    <w:rsid w:val="009A4B8C"/>
    <w:rsid w:val="009A4DB2"/>
    <w:rsid w:val="009A4F6B"/>
    <w:rsid w:val="009A5281"/>
    <w:rsid w:val="009A52ED"/>
    <w:rsid w:val="009A546D"/>
    <w:rsid w:val="009A55FF"/>
    <w:rsid w:val="009A56C1"/>
    <w:rsid w:val="009A5C60"/>
    <w:rsid w:val="009A5E73"/>
    <w:rsid w:val="009A5FA4"/>
    <w:rsid w:val="009A6262"/>
    <w:rsid w:val="009A6310"/>
    <w:rsid w:val="009A6384"/>
    <w:rsid w:val="009A6AB4"/>
    <w:rsid w:val="009A6C2D"/>
    <w:rsid w:val="009A72FD"/>
    <w:rsid w:val="009A75E1"/>
    <w:rsid w:val="009A767F"/>
    <w:rsid w:val="009A7B20"/>
    <w:rsid w:val="009A7BC9"/>
    <w:rsid w:val="009A7ED2"/>
    <w:rsid w:val="009B0042"/>
    <w:rsid w:val="009B030A"/>
    <w:rsid w:val="009B03E9"/>
    <w:rsid w:val="009B04D3"/>
    <w:rsid w:val="009B06FF"/>
    <w:rsid w:val="009B0A52"/>
    <w:rsid w:val="009B0B05"/>
    <w:rsid w:val="009B0F96"/>
    <w:rsid w:val="009B11FF"/>
    <w:rsid w:val="009B126B"/>
    <w:rsid w:val="009B12A3"/>
    <w:rsid w:val="009B13F6"/>
    <w:rsid w:val="009B146F"/>
    <w:rsid w:val="009B154E"/>
    <w:rsid w:val="009B15F8"/>
    <w:rsid w:val="009B17F6"/>
    <w:rsid w:val="009B1C64"/>
    <w:rsid w:val="009B1CA1"/>
    <w:rsid w:val="009B1D1A"/>
    <w:rsid w:val="009B1DEE"/>
    <w:rsid w:val="009B1DFB"/>
    <w:rsid w:val="009B221E"/>
    <w:rsid w:val="009B255C"/>
    <w:rsid w:val="009B274E"/>
    <w:rsid w:val="009B2A66"/>
    <w:rsid w:val="009B2C7A"/>
    <w:rsid w:val="009B33B0"/>
    <w:rsid w:val="009B3436"/>
    <w:rsid w:val="009B350B"/>
    <w:rsid w:val="009B3AB6"/>
    <w:rsid w:val="009B3BF7"/>
    <w:rsid w:val="009B3DFA"/>
    <w:rsid w:val="009B3F03"/>
    <w:rsid w:val="009B3F56"/>
    <w:rsid w:val="009B44F9"/>
    <w:rsid w:val="009B4744"/>
    <w:rsid w:val="009B4993"/>
    <w:rsid w:val="009B4A1B"/>
    <w:rsid w:val="009B4B69"/>
    <w:rsid w:val="009B4D6C"/>
    <w:rsid w:val="009B4E68"/>
    <w:rsid w:val="009B4F13"/>
    <w:rsid w:val="009B54C0"/>
    <w:rsid w:val="009B56D8"/>
    <w:rsid w:val="009B582D"/>
    <w:rsid w:val="009B584B"/>
    <w:rsid w:val="009B586C"/>
    <w:rsid w:val="009B5B07"/>
    <w:rsid w:val="009B5C4F"/>
    <w:rsid w:val="009B5C5F"/>
    <w:rsid w:val="009B5E28"/>
    <w:rsid w:val="009B5EEB"/>
    <w:rsid w:val="009B5EFF"/>
    <w:rsid w:val="009B61DE"/>
    <w:rsid w:val="009B621C"/>
    <w:rsid w:val="009B63AD"/>
    <w:rsid w:val="009B6420"/>
    <w:rsid w:val="009B6616"/>
    <w:rsid w:val="009B66C4"/>
    <w:rsid w:val="009B67B0"/>
    <w:rsid w:val="009B6A2E"/>
    <w:rsid w:val="009B6A92"/>
    <w:rsid w:val="009B6AA2"/>
    <w:rsid w:val="009B6C64"/>
    <w:rsid w:val="009B72F9"/>
    <w:rsid w:val="009B7355"/>
    <w:rsid w:val="009B7904"/>
    <w:rsid w:val="009B7EEF"/>
    <w:rsid w:val="009C00FE"/>
    <w:rsid w:val="009C02BD"/>
    <w:rsid w:val="009C04B5"/>
    <w:rsid w:val="009C0532"/>
    <w:rsid w:val="009C0797"/>
    <w:rsid w:val="009C0BD1"/>
    <w:rsid w:val="009C0C92"/>
    <w:rsid w:val="009C0CBE"/>
    <w:rsid w:val="009C0FFF"/>
    <w:rsid w:val="009C1273"/>
    <w:rsid w:val="009C13A0"/>
    <w:rsid w:val="009C1702"/>
    <w:rsid w:val="009C1966"/>
    <w:rsid w:val="009C1985"/>
    <w:rsid w:val="009C19D1"/>
    <w:rsid w:val="009C1CB2"/>
    <w:rsid w:val="009C1E26"/>
    <w:rsid w:val="009C1F3E"/>
    <w:rsid w:val="009C25C6"/>
    <w:rsid w:val="009C28B6"/>
    <w:rsid w:val="009C2A1F"/>
    <w:rsid w:val="009C2A22"/>
    <w:rsid w:val="009C2CD9"/>
    <w:rsid w:val="009C2D2F"/>
    <w:rsid w:val="009C2E72"/>
    <w:rsid w:val="009C2F1C"/>
    <w:rsid w:val="009C3693"/>
    <w:rsid w:val="009C3AFD"/>
    <w:rsid w:val="009C3E27"/>
    <w:rsid w:val="009C40B7"/>
    <w:rsid w:val="009C42AB"/>
    <w:rsid w:val="009C46B1"/>
    <w:rsid w:val="009C4A8E"/>
    <w:rsid w:val="009C4F69"/>
    <w:rsid w:val="009C4FA0"/>
    <w:rsid w:val="009C5017"/>
    <w:rsid w:val="009C5944"/>
    <w:rsid w:val="009C59E7"/>
    <w:rsid w:val="009C5B80"/>
    <w:rsid w:val="009C5D9A"/>
    <w:rsid w:val="009C5F36"/>
    <w:rsid w:val="009C6163"/>
    <w:rsid w:val="009C685C"/>
    <w:rsid w:val="009C68B6"/>
    <w:rsid w:val="009C6987"/>
    <w:rsid w:val="009C6BDE"/>
    <w:rsid w:val="009C6CA9"/>
    <w:rsid w:val="009C6CAD"/>
    <w:rsid w:val="009C6E13"/>
    <w:rsid w:val="009C6F62"/>
    <w:rsid w:val="009C73F4"/>
    <w:rsid w:val="009C771C"/>
    <w:rsid w:val="009C7896"/>
    <w:rsid w:val="009C79EE"/>
    <w:rsid w:val="009C7B02"/>
    <w:rsid w:val="009C7D59"/>
    <w:rsid w:val="009D0132"/>
    <w:rsid w:val="009D029B"/>
    <w:rsid w:val="009D047F"/>
    <w:rsid w:val="009D0718"/>
    <w:rsid w:val="009D0744"/>
    <w:rsid w:val="009D081C"/>
    <w:rsid w:val="009D0FC9"/>
    <w:rsid w:val="009D10CB"/>
    <w:rsid w:val="009D1122"/>
    <w:rsid w:val="009D161A"/>
    <w:rsid w:val="009D175B"/>
    <w:rsid w:val="009D1D36"/>
    <w:rsid w:val="009D1F1F"/>
    <w:rsid w:val="009D1FBD"/>
    <w:rsid w:val="009D2202"/>
    <w:rsid w:val="009D250B"/>
    <w:rsid w:val="009D29B6"/>
    <w:rsid w:val="009D2B17"/>
    <w:rsid w:val="009D2B62"/>
    <w:rsid w:val="009D2D89"/>
    <w:rsid w:val="009D3056"/>
    <w:rsid w:val="009D3391"/>
    <w:rsid w:val="009D362D"/>
    <w:rsid w:val="009D38F8"/>
    <w:rsid w:val="009D39CA"/>
    <w:rsid w:val="009D3A38"/>
    <w:rsid w:val="009D3DAC"/>
    <w:rsid w:val="009D3F82"/>
    <w:rsid w:val="009D40B0"/>
    <w:rsid w:val="009D4236"/>
    <w:rsid w:val="009D4292"/>
    <w:rsid w:val="009D4295"/>
    <w:rsid w:val="009D456E"/>
    <w:rsid w:val="009D4B82"/>
    <w:rsid w:val="009D4BEA"/>
    <w:rsid w:val="009D4CA5"/>
    <w:rsid w:val="009D4D99"/>
    <w:rsid w:val="009D4E05"/>
    <w:rsid w:val="009D4FC5"/>
    <w:rsid w:val="009D5013"/>
    <w:rsid w:val="009D556B"/>
    <w:rsid w:val="009D5737"/>
    <w:rsid w:val="009D5AF1"/>
    <w:rsid w:val="009D5F0D"/>
    <w:rsid w:val="009D5FEF"/>
    <w:rsid w:val="009D6925"/>
    <w:rsid w:val="009D6D9A"/>
    <w:rsid w:val="009D6DA1"/>
    <w:rsid w:val="009D6F3F"/>
    <w:rsid w:val="009D7150"/>
    <w:rsid w:val="009D7272"/>
    <w:rsid w:val="009D72E6"/>
    <w:rsid w:val="009D73AB"/>
    <w:rsid w:val="009D7529"/>
    <w:rsid w:val="009D761A"/>
    <w:rsid w:val="009D76EB"/>
    <w:rsid w:val="009D770C"/>
    <w:rsid w:val="009D7B85"/>
    <w:rsid w:val="009D7D5F"/>
    <w:rsid w:val="009E0190"/>
    <w:rsid w:val="009E0233"/>
    <w:rsid w:val="009E023A"/>
    <w:rsid w:val="009E03C8"/>
    <w:rsid w:val="009E0538"/>
    <w:rsid w:val="009E0655"/>
    <w:rsid w:val="009E08FF"/>
    <w:rsid w:val="009E0B3A"/>
    <w:rsid w:val="009E0D53"/>
    <w:rsid w:val="009E0D83"/>
    <w:rsid w:val="009E0DBA"/>
    <w:rsid w:val="009E0F3D"/>
    <w:rsid w:val="009E13A2"/>
    <w:rsid w:val="009E146B"/>
    <w:rsid w:val="009E16D6"/>
    <w:rsid w:val="009E1979"/>
    <w:rsid w:val="009E1A20"/>
    <w:rsid w:val="009E1ACD"/>
    <w:rsid w:val="009E1B42"/>
    <w:rsid w:val="009E1C4D"/>
    <w:rsid w:val="009E1CFE"/>
    <w:rsid w:val="009E1EE0"/>
    <w:rsid w:val="009E1EFC"/>
    <w:rsid w:val="009E2148"/>
    <w:rsid w:val="009E21BA"/>
    <w:rsid w:val="009E2252"/>
    <w:rsid w:val="009E24C1"/>
    <w:rsid w:val="009E2692"/>
    <w:rsid w:val="009E2737"/>
    <w:rsid w:val="009E2901"/>
    <w:rsid w:val="009E2F05"/>
    <w:rsid w:val="009E30DF"/>
    <w:rsid w:val="009E3723"/>
    <w:rsid w:val="009E3979"/>
    <w:rsid w:val="009E3B80"/>
    <w:rsid w:val="009E3CD7"/>
    <w:rsid w:val="009E45A7"/>
    <w:rsid w:val="009E4D17"/>
    <w:rsid w:val="009E4D4D"/>
    <w:rsid w:val="009E4F7F"/>
    <w:rsid w:val="009E4FD7"/>
    <w:rsid w:val="009E50E3"/>
    <w:rsid w:val="009E517A"/>
    <w:rsid w:val="009E535C"/>
    <w:rsid w:val="009E544B"/>
    <w:rsid w:val="009E5577"/>
    <w:rsid w:val="009E5936"/>
    <w:rsid w:val="009E59EC"/>
    <w:rsid w:val="009E5BFB"/>
    <w:rsid w:val="009E5F46"/>
    <w:rsid w:val="009E618A"/>
    <w:rsid w:val="009E6774"/>
    <w:rsid w:val="009E67D9"/>
    <w:rsid w:val="009E691E"/>
    <w:rsid w:val="009E6A42"/>
    <w:rsid w:val="009E6A78"/>
    <w:rsid w:val="009E7332"/>
    <w:rsid w:val="009E773A"/>
    <w:rsid w:val="009E7764"/>
    <w:rsid w:val="009E7954"/>
    <w:rsid w:val="009E7EA4"/>
    <w:rsid w:val="009F0094"/>
    <w:rsid w:val="009F0240"/>
    <w:rsid w:val="009F02A7"/>
    <w:rsid w:val="009F02C0"/>
    <w:rsid w:val="009F0523"/>
    <w:rsid w:val="009F058B"/>
    <w:rsid w:val="009F0B5C"/>
    <w:rsid w:val="009F0C51"/>
    <w:rsid w:val="009F0E67"/>
    <w:rsid w:val="009F1538"/>
    <w:rsid w:val="009F163B"/>
    <w:rsid w:val="009F17AA"/>
    <w:rsid w:val="009F18DA"/>
    <w:rsid w:val="009F19FE"/>
    <w:rsid w:val="009F1AFF"/>
    <w:rsid w:val="009F1CFF"/>
    <w:rsid w:val="009F1F48"/>
    <w:rsid w:val="009F2063"/>
    <w:rsid w:val="009F2154"/>
    <w:rsid w:val="009F25D7"/>
    <w:rsid w:val="009F2A03"/>
    <w:rsid w:val="009F2B2D"/>
    <w:rsid w:val="009F3361"/>
    <w:rsid w:val="009F3891"/>
    <w:rsid w:val="009F38DD"/>
    <w:rsid w:val="009F39EE"/>
    <w:rsid w:val="009F39FD"/>
    <w:rsid w:val="009F3C7D"/>
    <w:rsid w:val="009F3D4C"/>
    <w:rsid w:val="009F3E03"/>
    <w:rsid w:val="009F3F88"/>
    <w:rsid w:val="009F4052"/>
    <w:rsid w:val="009F4451"/>
    <w:rsid w:val="009F4805"/>
    <w:rsid w:val="009F487D"/>
    <w:rsid w:val="009F4920"/>
    <w:rsid w:val="009F498F"/>
    <w:rsid w:val="009F4CBE"/>
    <w:rsid w:val="009F4CE3"/>
    <w:rsid w:val="009F5C0D"/>
    <w:rsid w:val="009F622F"/>
    <w:rsid w:val="009F6435"/>
    <w:rsid w:val="009F66E4"/>
    <w:rsid w:val="009F6875"/>
    <w:rsid w:val="009F69BB"/>
    <w:rsid w:val="009F6BD7"/>
    <w:rsid w:val="009F6C58"/>
    <w:rsid w:val="009F6CF3"/>
    <w:rsid w:val="009F7074"/>
    <w:rsid w:val="009F73B1"/>
    <w:rsid w:val="009F73E3"/>
    <w:rsid w:val="009F76F6"/>
    <w:rsid w:val="009F77F8"/>
    <w:rsid w:val="009F78B4"/>
    <w:rsid w:val="009F7992"/>
    <w:rsid w:val="009F7A73"/>
    <w:rsid w:val="009F7F27"/>
    <w:rsid w:val="00A00087"/>
    <w:rsid w:val="00A00092"/>
    <w:rsid w:val="00A0014F"/>
    <w:rsid w:val="00A004AC"/>
    <w:rsid w:val="00A00665"/>
    <w:rsid w:val="00A00A3A"/>
    <w:rsid w:val="00A00A65"/>
    <w:rsid w:val="00A00AD8"/>
    <w:rsid w:val="00A00B10"/>
    <w:rsid w:val="00A00C17"/>
    <w:rsid w:val="00A01416"/>
    <w:rsid w:val="00A015AE"/>
    <w:rsid w:val="00A015EA"/>
    <w:rsid w:val="00A017FC"/>
    <w:rsid w:val="00A01818"/>
    <w:rsid w:val="00A01B46"/>
    <w:rsid w:val="00A01CA5"/>
    <w:rsid w:val="00A02183"/>
    <w:rsid w:val="00A021B1"/>
    <w:rsid w:val="00A02270"/>
    <w:rsid w:val="00A0231D"/>
    <w:rsid w:val="00A0303F"/>
    <w:rsid w:val="00A031EE"/>
    <w:rsid w:val="00A034A7"/>
    <w:rsid w:val="00A03590"/>
    <w:rsid w:val="00A03636"/>
    <w:rsid w:val="00A03707"/>
    <w:rsid w:val="00A037A6"/>
    <w:rsid w:val="00A037C0"/>
    <w:rsid w:val="00A038A8"/>
    <w:rsid w:val="00A03BED"/>
    <w:rsid w:val="00A03EAC"/>
    <w:rsid w:val="00A041DE"/>
    <w:rsid w:val="00A042FA"/>
    <w:rsid w:val="00A043AA"/>
    <w:rsid w:val="00A04467"/>
    <w:rsid w:val="00A04CB7"/>
    <w:rsid w:val="00A04D85"/>
    <w:rsid w:val="00A04D91"/>
    <w:rsid w:val="00A05249"/>
    <w:rsid w:val="00A052F0"/>
    <w:rsid w:val="00A05434"/>
    <w:rsid w:val="00A057B7"/>
    <w:rsid w:val="00A059B6"/>
    <w:rsid w:val="00A05D16"/>
    <w:rsid w:val="00A061DA"/>
    <w:rsid w:val="00A06412"/>
    <w:rsid w:val="00A067C7"/>
    <w:rsid w:val="00A069B9"/>
    <w:rsid w:val="00A06B90"/>
    <w:rsid w:val="00A06CBC"/>
    <w:rsid w:val="00A0710B"/>
    <w:rsid w:val="00A07384"/>
    <w:rsid w:val="00A073ED"/>
    <w:rsid w:val="00A07431"/>
    <w:rsid w:val="00A07492"/>
    <w:rsid w:val="00A0ED77"/>
    <w:rsid w:val="00A10013"/>
    <w:rsid w:val="00A10516"/>
    <w:rsid w:val="00A105EF"/>
    <w:rsid w:val="00A10B9D"/>
    <w:rsid w:val="00A10E47"/>
    <w:rsid w:val="00A110A7"/>
    <w:rsid w:val="00A1155D"/>
    <w:rsid w:val="00A116EF"/>
    <w:rsid w:val="00A11745"/>
    <w:rsid w:val="00A11A51"/>
    <w:rsid w:val="00A12114"/>
    <w:rsid w:val="00A12434"/>
    <w:rsid w:val="00A12645"/>
    <w:rsid w:val="00A1268F"/>
    <w:rsid w:val="00A129E1"/>
    <w:rsid w:val="00A12B66"/>
    <w:rsid w:val="00A12BB0"/>
    <w:rsid w:val="00A12C1B"/>
    <w:rsid w:val="00A12C5C"/>
    <w:rsid w:val="00A12CD9"/>
    <w:rsid w:val="00A12CE7"/>
    <w:rsid w:val="00A12E94"/>
    <w:rsid w:val="00A136C4"/>
    <w:rsid w:val="00A13715"/>
    <w:rsid w:val="00A13731"/>
    <w:rsid w:val="00A1418F"/>
    <w:rsid w:val="00A1421E"/>
    <w:rsid w:val="00A14293"/>
    <w:rsid w:val="00A14438"/>
    <w:rsid w:val="00A1460E"/>
    <w:rsid w:val="00A1473C"/>
    <w:rsid w:val="00A14BE6"/>
    <w:rsid w:val="00A1521E"/>
    <w:rsid w:val="00A15373"/>
    <w:rsid w:val="00A153BF"/>
    <w:rsid w:val="00A15627"/>
    <w:rsid w:val="00A15660"/>
    <w:rsid w:val="00A15DE7"/>
    <w:rsid w:val="00A16093"/>
    <w:rsid w:val="00A16364"/>
    <w:rsid w:val="00A163EE"/>
    <w:rsid w:val="00A17047"/>
    <w:rsid w:val="00A1721B"/>
    <w:rsid w:val="00A17395"/>
    <w:rsid w:val="00A17463"/>
    <w:rsid w:val="00A174D8"/>
    <w:rsid w:val="00A1753B"/>
    <w:rsid w:val="00A177CB"/>
    <w:rsid w:val="00A17AD8"/>
    <w:rsid w:val="00A17AFD"/>
    <w:rsid w:val="00A17EC3"/>
    <w:rsid w:val="00A17ED2"/>
    <w:rsid w:val="00A17F9F"/>
    <w:rsid w:val="00A1FCCC"/>
    <w:rsid w:val="00A203D0"/>
    <w:rsid w:val="00A2046C"/>
    <w:rsid w:val="00A20546"/>
    <w:rsid w:val="00A2092D"/>
    <w:rsid w:val="00A20B69"/>
    <w:rsid w:val="00A20BEC"/>
    <w:rsid w:val="00A20C98"/>
    <w:rsid w:val="00A21042"/>
    <w:rsid w:val="00A2122A"/>
    <w:rsid w:val="00A214C2"/>
    <w:rsid w:val="00A21599"/>
    <w:rsid w:val="00A216A0"/>
    <w:rsid w:val="00A216BB"/>
    <w:rsid w:val="00A21A7F"/>
    <w:rsid w:val="00A21A9E"/>
    <w:rsid w:val="00A21C14"/>
    <w:rsid w:val="00A21C3C"/>
    <w:rsid w:val="00A21CC1"/>
    <w:rsid w:val="00A22149"/>
    <w:rsid w:val="00A2214C"/>
    <w:rsid w:val="00A22247"/>
    <w:rsid w:val="00A22272"/>
    <w:rsid w:val="00A22AB8"/>
    <w:rsid w:val="00A22AEB"/>
    <w:rsid w:val="00A22EBF"/>
    <w:rsid w:val="00A22F6F"/>
    <w:rsid w:val="00A22F76"/>
    <w:rsid w:val="00A23052"/>
    <w:rsid w:val="00A23089"/>
    <w:rsid w:val="00A232FC"/>
    <w:rsid w:val="00A2347E"/>
    <w:rsid w:val="00A23A1C"/>
    <w:rsid w:val="00A23CF9"/>
    <w:rsid w:val="00A23E5E"/>
    <w:rsid w:val="00A23F38"/>
    <w:rsid w:val="00A241FF"/>
    <w:rsid w:val="00A24249"/>
    <w:rsid w:val="00A245E3"/>
    <w:rsid w:val="00A24779"/>
    <w:rsid w:val="00A247FB"/>
    <w:rsid w:val="00A2484A"/>
    <w:rsid w:val="00A24869"/>
    <w:rsid w:val="00A24921"/>
    <w:rsid w:val="00A24DF3"/>
    <w:rsid w:val="00A2534F"/>
    <w:rsid w:val="00A25435"/>
    <w:rsid w:val="00A25557"/>
    <w:rsid w:val="00A25665"/>
    <w:rsid w:val="00A257AE"/>
    <w:rsid w:val="00A25993"/>
    <w:rsid w:val="00A259A7"/>
    <w:rsid w:val="00A25D29"/>
    <w:rsid w:val="00A25DA7"/>
    <w:rsid w:val="00A25EFE"/>
    <w:rsid w:val="00A262CE"/>
    <w:rsid w:val="00A262EB"/>
    <w:rsid w:val="00A264C5"/>
    <w:rsid w:val="00A2689C"/>
    <w:rsid w:val="00A26E59"/>
    <w:rsid w:val="00A26F4F"/>
    <w:rsid w:val="00A26F79"/>
    <w:rsid w:val="00A26F7A"/>
    <w:rsid w:val="00A274C9"/>
    <w:rsid w:val="00A27545"/>
    <w:rsid w:val="00A27E4F"/>
    <w:rsid w:val="00A3009F"/>
    <w:rsid w:val="00A300A5"/>
    <w:rsid w:val="00A301AE"/>
    <w:rsid w:val="00A302CE"/>
    <w:rsid w:val="00A30638"/>
    <w:rsid w:val="00A30AFE"/>
    <w:rsid w:val="00A30D9D"/>
    <w:rsid w:val="00A30DC9"/>
    <w:rsid w:val="00A30F76"/>
    <w:rsid w:val="00A30FA9"/>
    <w:rsid w:val="00A31452"/>
    <w:rsid w:val="00A3198A"/>
    <w:rsid w:val="00A31E5D"/>
    <w:rsid w:val="00A31FED"/>
    <w:rsid w:val="00A3201C"/>
    <w:rsid w:val="00A32109"/>
    <w:rsid w:val="00A3220C"/>
    <w:rsid w:val="00A3228D"/>
    <w:rsid w:val="00A32402"/>
    <w:rsid w:val="00A32459"/>
    <w:rsid w:val="00A3245D"/>
    <w:rsid w:val="00A32A99"/>
    <w:rsid w:val="00A32C35"/>
    <w:rsid w:val="00A32ED7"/>
    <w:rsid w:val="00A33113"/>
    <w:rsid w:val="00A3316A"/>
    <w:rsid w:val="00A334B4"/>
    <w:rsid w:val="00A3399C"/>
    <w:rsid w:val="00A33A21"/>
    <w:rsid w:val="00A33C00"/>
    <w:rsid w:val="00A3404A"/>
    <w:rsid w:val="00A34307"/>
    <w:rsid w:val="00A34313"/>
    <w:rsid w:val="00A343DE"/>
    <w:rsid w:val="00A3462F"/>
    <w:rsid w:val="00A34635"/>
    <w:rsid w:val="00A3467C"/>
    <w:rsid w:val="00A346B0"/>
    <w:rsid w:val="00A346F3"/>
    <w:rsid w:val="00A34833"/>
    <w:rsid w:val="00A349CD"/>
    <w:rsid w:val="00A349EE"/>
    <w:rsid w:val="00A34DCD"/>
    <w:rsid w:val="00A34ECB"/>
    <w:rsid w:val="00A35061"/>
    <w:rsid w:val="00A35143"/>
    <w:rsid w:val="00A35443"/>
    <w:rsid w:val="00A35536"/>
    <w:rsid w:val="00A357E5"/>
    <w:rsid w:val="00A35866"/>
    <w:rsid w:val="00A3596D"/>
    <w:rsid w:val="00A35A76"/>
    <w:rsid w:val="00A35AA2"/>
    <w:rsid w:val="00A35AD5"/>
    <w:rsid w:val="00A35B8D"/>
    <w:rsid w:val="00A35D29"/>
    <w:rsid w:val="00A35FDE"/>
    <w:rsid w:val="00A360B9"/>
    <w:rsid w:val="00A360F9"/>
    <w:rsid w:val="00A3628F"/>
    <w:rsid w:val="00A362AD"/>
    <w:rsid w:val="00A362C1"/>
    <w:rsid w:val="00A3646F"/>
    <w:rsid w:val="00A3666C"/>
    <w:rsid w:val="00A3689A"/>
    <w:rsid w:val="00A36AA5"/>
    <w:rsid w:val="00A36AE5"/>
    <w:rsid w:val="00A36E83"/>
    <w:rsid w:val="00A3715C"/>
    <w:rsid w:val="00A37197"/>
    <w:rsid w:val="00A37295"/>
    <w:rsid w:val="00A37372"/>
    <w:rsid w:val="00A375A8"/>
    <w:rsid w:val="00A377E9"/>
    <w:rsid w:val="00A3789F"/>
    <w:rsid w:val="00A378FE"/>
    <w:rsid w:val="00A37908"/>
    <w:rsid w:val="00A37B2C"/>
    <w:rsid w:val="00A37B52"/>
    <w:rsid w:val="00A37DA4"/>
    <w:rsid w:val="00A40350"/>
    <w:rsid w:val="00A40EE2"/>
    <w:rsid w:val="00A4119A"/>
    <w:rsid w:val="00A413B4"/>
    <w:rsid w:val="00A413C1"/>
    <w:rsid w:val="00A41440"/>
    <w:rsid w:val="00A41AB9"/>
    <w:rsid w:val="00A41BE8"/>
    <w:rsid w:val="00A41CC3"/>
    <w:rsid w:val="00A41D36"/>
    <w:rsid w:val="00A41E64"/>
    <w:rsid w:val="00A41F5E"/>
    <w:rsid w:val="00A41FB3"/>
    <w:rsid w:val="00A41FE4"/>
    <w:rsid w:val="00A421EB"/>
    <w:rsid w:val="00A42212"/>
    <w:rsid w:val="00A42277"/>
    <w:rsid w:val="00A422A6"/>
    <w:rsid w:val="00A423F6"/>
    <w:rsid w:val="00A425ED"/>
    <w:rsid w:val="00A4269C"/>
    <w:rsid w:val="00A42C11"/>
    <w:rsid w:val="00A42C7A"/>
    <w:rsid w:val="00A42D1B"/>
    <w:rsid w:val="00A42D3C"/>
    <w:rsid w:val="00A42EA7"/>
    <w:rsid w:val="00A4326C"/>
    <w:rsid w:val="00A43277"/>
    <w:rsid w:val="00A43295"/>
    <w:rsid w:val="00A432F4"/>
    <w:rsid w:val="00A43405"/>
    <w:rsid w:val="00A4398B"/>
    <w:rsid w:val="00A43DD8"/>
    <w:rsid w:val="00A4403F"/>
    <w:rsid w:val="00A442A5"/>
    <w:rsid w:val="00A44509"/>
    <w:rsid w:val="00A4455F"/>
    <w:rsid w:val="00A445F0"/>
    <w:rsid w:val="00A4464B"/>
    <w:rsid w:val="00A44B6C"/>
    <w:rsid w:val="00A44DA1"/>
    <w:rsid w:val="00A44F98"/>
    <w:rsid w:val="00A44FC9"/>
    <w:rsid w:val="00A4518D"/>
    <w:rsid w:val="00A452FB"/>
    <w:rsid w:val="00A457C3"/>
    <w:rsid w:val="00A45B45"/>
    <w:rsid w:val="00A45BE2"/>
    <w:rsid w:val="00A45C14"/>
    <w:rsid w:val="00A45DE8"/>
    <w:rsid w:val="00A45DED"/>
    <w:rsid w:val="00A45E86"/>
    <w:rsid w:val="00A45EA4"/>
    <w:rsid w:val="00A46160"/>
    <w:rsid w:val="00A46CC6"/>
    <w:rsid w:val="00A46D67"/>
    <w:rsid w:val="00A46E4E"/>
    <w:rsid w:val="00A46EEA"/>
    <w:rsid w:val="00A46F5B"/>
    <w:rsid w:val="00A47560"/>
    <w:rsid w:val="00A4774B"/>
    <w:rsid w:val="00A4787E"/>
    <w:rsid w:val="00A47C0F"/>
    <w:rsid w:val="00A47C1E"/>
    <w:rsid w:val="00A47C4F"/>
    <w:rsid w:val="00A47CC4"/>
    <w:rsid w:val="00A4F21C"/>
    <w:rsid w:val="00A504FC"/>
    <w:rsid w:val="00A50FD0"/>
    <w:rsid w:val="00A51343"/>
    <w:rsid w:val="00A51476"/>
    <w:rsid w:val="00A518D2"/>
    <w:rsid w:val="00A5191E"/>
    <w:rsid w:val="00A51982"/>
    <w:rsid w:val="00A51A02"/>
    <w:rsid w:val="00A51D90"/>
    <w:rsid w:val="00A51EB1"/>
    <w:rsid w:val="00A52591"/>
    <w:rsid w:val="00A52762"/>
    <w:rsid w:val="00A528CD"/>
    <w:rsid w:val="00A529AF"/>
    <w:rsid w:val="00A52D64"/>
    <w:rsid w:val="00A52EC3"/>
    <w:rsid w:val="00A531C4"/>
    <w:rsid w:val="00A53214"/>
    <w:rsid w:val="00A535BC"/>
    <w:rsid w:val="00A53A43"/>
    <w:rsid w:val="00A53ADB"/>
    <w:rsid w:val="00A53C34"/>
    <w:rsid w:val="00A53ED3"/>
    <w:rsid w:val="00A54176"/>
    <w:rsid w:val="00A54177"/>
    <w:rsid w:val="00A54690"/>
    <w:rsid w:val="00A54750"/>
    <w:rsid w:val="00A5477F"/>
    <w:rsid w:val="00A54A66"/>
    <w:rsid w:val="00A54BB9"/>
    <w:rsid w:val="00A55274"/>
    <w:rsid w:val="00A5531F"/>
    <w:rsid w:val="00A5565C"/>
    <w:rsid w:val="00A55A34"/>
    <w:rsid w:val="00A55CCA"/>
    <w:rsid w:val="00A55D0F"/>
    <w:rsid w:val="00A55D87"/>
    <w:rsid w:val="00A56369"/>
    <w:rsid w:val="00A5670A"/>
    <w:rsid w:val="00A56898"/>
    <w:rsid w:val="00A56B02"/>
    <w:rsid w:val="00A571F3"/>
    <w:rsid w:val="00A573E5"/>
    <w:rsid w:val="00A57755"/>
    <w:rsid w:val="00A5796A"/>
    <w:rsid w:val="00A57A39"/>
    <w:rsid w:val="00A57AF2"/>
    <w:rsid w:val="00A57BC6"/>
    <w:rsid w:val="00A57C4E"/>
    <w:rsid w:val="00A57C5F"/>
    <w:rsid w:val="00A57CE7"/>
    <w:rsid w:val="00A57D34"/>
    <w:rsid w:val="00A57EA6"/>
    <w:rsid w:val="00A60081"/>
    <w:rsid w:val="00A60147"/>
    <w:rsid w:val="00A60167"/>
    <w:rsid w:val="00A601AE"/>
    <w:rsid w:val="00A6038F"/>
    <w:rsid w:val="00A603B0"/>
    <w:rsid w:val="00A606B3"/>
    <w:rsid w:val="00A60BC1"/>
    <w:rsid w:val="00A60DED"/>
    <w:rsid w:val="00A61136"/>
    <w:rsid w:val="00A61370"/>
    <w:rsid w:val="00A616F5"/>
    <w:rsid w:val="00A6175F"/>
    <w:rsid w:val="00A617A3"/>
    <w:rsid w:val="00A617E0"/>
    <w:rsid w:val="00A619AB"/>
    <w:rsid w:val="00A61A16"/>
    <w:rsid w:val="00A61C33"/>
    <w:rsid w:val="00A61D0D"/>
    <w:rsid w:val="00A61D8F"/>
    <w:rsid w:val="00A61F99"/>
    <w:rsid w:val="00A620EF"/>
    <w:rsid w:val="00A621A6"/>
    <w:rsid w:val="00A621E4"/>
    <w:rsid w:val="00A629FD"/>
    <w:rsid w:val="00A62A02"/>
    <w:rsid w:val="00A62A42"/>
    <w:rsid w:val="00A63075"/>
    <w:rsid w:val="00A631CE"/>
    <w:rsid w:val="00A63384"/>
    <w:rsid w:val="00A63389"/>
    <w:rsid w:val="00A635A2"/>
    <w:rsid w:val="00A637F1"/>
    <w:rsid w:val="00A63AB0"/>
    <w:rsid w:val="00A63B37"/>
    <w:rsid w:val="00A63CBC"/>
    <w:rsid w:val="00A643B8"/>
    <w:rsid w:val="00A647F3"/>
    <w:rsid w:val="00A64A1B"/>
    <w:rsid w:val="00A64C2D"/>
    <w:rsid w:val="00A64C70"/>
    <w:rsid w:val="00A64FC6"/>
    <w:rsid w:val="00A65075"/>
    <w:rsid w:val="00A6534E"/>
    <w:rsid w:val="00A655B0"/>
    <w:rsid w:val="00A65A68"/>
    <w:rsid w:val="00A65DD9"/>
    <w:rsid w:val="00A66356"/>
    <w:rsid w:val="00A664FC"/>
    <w:rsid w:val="00A667EB"/>
    <w:rsid w:val="00A66A5F"/>
    <w:rsid w:val="00A66EB6"/>
    <w:rsid w:val="00A66F07"/>
    <w:rsid w:val="00A66F1B"/>
    <w:rsid w:val="00A6700A"/>
    <w:rsid w:val="00A6788E"/>
    <w:rsid w:val="00A67CF4"/>
    <w:rsid w:val="00A700E5"/>
    <w:rsid w:val="00A706E4"/>
    <w:rsid w:val="00A7078A"/>
    <w:rsid w:val="00A707EC"/>
    <w:rsid w:val="00A70873"/>
    <w:rsid w:val="00A70983"/>
    <w:rsid w:val="00A709B5"/>
    <w:rsid w:val="00A70FB9"/>
    <w:rsid w:val="00A710BC"/>
    <w:rsid w:val="00A712A8"/>
    <w:rsid w:val="00A712DB"/>
    <w:rsid w:val="00A71B48"/>
    <w:rsid w:val="00A71B4B"/>
    <w:rsid w:val="00A71BBE"/>
    <w:rsid w:val="00A71C6C"/>
    <w:rsid w:val="00A71CF6"/>
    <w:rsid w:val="00A71DEF"/>
    <w:rsid w:val="00A7221A"/>
    <w:rsid w:val="00A72336"/>
    <w:rsid w:val="00A726B2"/>
    <w:rsid w:val="00A72784"/>
    <w:rsid w:val="00A728DF"/>
    <w:rsid w:val="00A72A63"/>
    <w:rsid w:val="00A72C12"/>
    <w:rsid w:val="00A72C76"/>
    <w:rsid w:val="00A72EED"/>
    <w:rsid w:val="00A736BF"/>
    <w:rsid w:val="00A7380D"/>
    <w:rsid w:val="00A73D56"/>
    <w:rsid w:val="00A73DA6"/>
    <w:rsid w:val="00A73DE8"/>
    <w:rsid w:val="00A73F59"/>
    <w:rsid w:val="00A746AE"/>
    <w:rsid w:val="00A74D7A"/>
    <w:rsid w:val="00A74E22"/>
    <w:rsid w:val="00A74E8E"/>
    <w:rsid w:val="00A75004"/>
    <w:rsid w:val="00A75197"/>
    <w:rsid w:val="00A7532D"/>
    <w:rsid w:val="00A75589"/>
    <w:rsid w:val="00A7559A"/>
    <w:rsid w:val="00A758B1"/>
    <w:rsid w:val="00A75F33"/>
    <w:rsid w:val="00A76121"/>
    <w:rsid w:val="00A763F6"/>
    <w:rsid w:val="00A76404"/>
    <w:rsid w:val="00A7646E"/>
    <w:rsid w:val="00A764E1"/>
    <w:rsid w:val="00A765FA"/>
    <w:rsid w:val="00A76614"/>
    <w:rsid w:val="00A7669C"/>
    <w:rsid w:val="00A76933"/>
    <w:rsid w:val="00A76D67"/>
    <w:rsid w:val="00A77346"/>
    <w:rsid w:val="00A7735E"/>
    <w:rsid w:val="00A77471"/>
    <w:rsid w:val="00A774CC"/>
    <w:rsid w:val="00A7762C"/>
    <w:rsid w:val="00A77935"/>
    <w:rsid w:val="00A77A94"/>
    <w:rsid w:val="00A77C7B"/>
    <w:rsid w:val="00A77D31"/>
    <w:rsid w:val="00A77DD6"/>
    <w:rsid w:val="00A77E77"/>
    <w:rsid w:val="00A77FA9"/>
    <w:rsid w:val="00A8002D"/>
    <w:rsid w:val="00A803E8"/>
    <w:rsid w:val="00A80479"/>
    <w:rsid w:val="00A8047B"/>
    <w:rsid w:val="00A80509"/>
    <w:rsid w:val="00A8055B"/>
    <w:rsid w:val="00A80A31"/>
    <w:rsid w:val="00A80A43"/>
    <w:rsid w:val="00A80AC8"/>
    <w:rsid w:val="00A80AEE"/>
    <w:rsid w:val="00A80B98"/>
    <w:rsid w:val="00A80F4B"/>
    <w:rsid w:val="00A8126F"/>
    <w:rsid w:val="00A812C9"/>
    <w:rsid w:val="00A813DC"/>
    <w:rsid w:val="00A815AA"/>
    <w:rsid w:val="00A81B71"/>
    <w:rsid w:val="00A81C4B"/>
    <w:rsid w:val="00A81C67"/>
    <w:rsid w:val="00A81DEF"/>
    <w:rsid w:val="00A81E52"/>
    <w:rsid w:val="00A8243B"/>
    <w:rsid w:val="00A82515"/>
    <w:rsid w:val="00A82933"/>
    <w:rsid w:val="00A82C99"/>
    <w:rsid w:val="00A82F67"/>
    <w:rsid w:val="00A831BC"/>
    <w:rsid w:val="00A835C3"/>
    <w:rsid w:val="00A838BD"/>
    <w:rsid w:val="00A839DB"/>
    <w:rsid w:val="00A83A3C"/>
    <w:rsid w:val="00A83BF3"/>
    <w:rsid w:val="00A83C7F"/>
    <w:rsid w:val="00A83CA6"/>
    <w:rsid w:val="00A83DDB"/>
    <w:rsid w:val="00A83EEE"/>
    <w:rsid w:val="00A84106"/>
    <w:rsid w:val="00A8475E"/>
    <w:rsid w:val="00A848DD"/>
    <w:rsid w:val="00A848EF"/>
    <w:rsid w:val="00A84ACA"/>
    <w:rsid w:val="00A84D79"/>
    <w:rsid w:val="00A84E0E"/>
    <w:rsid w:val="00A84E22"/>
    <w:rsid w:val="00A8500C"/>
    <w:rsid w:val="00A85134"/>
    <w:rsid w:val="00A85419"/>
    <w:rsid w:val="00A8550C"/>
    <w:rsid w:val="00A856B0"/>
    <w:rsid w:val="00A856F9"/>
    <w:rsid w:val="00A85874"/>
    <w:rsid w:val="00A85DBB"/>
    <w:rsid w:val="00A85EBA"/>
    <w:rsid w:val="00A85F95"/>
    <w:rsid w:val="00A86385"/>
    <w:rsid w:val="00A863A3"/>
    <w:rsid w:val="00A8651C"/>
    <w:rsid w:val="00A8679E"/>
    <w:rsid w:val="00A86884"/>
    <w:rsid w:val="00A86B15"/>
    <w:rsid w:val="00A86F6B"/>
    <w:rsid w:val="00A875C9"/>
    <w:rsid w:val="00A8796A"/>
    <w:rsid w:val="00A87ACE"/>
    <w:rsid w:val="00A87B31"/>
    <w:rsid w:val="00A87B33"/>
    <w:rsid w:val="00A87BA6"/>
    <w:rsid w:val="00A87BE0"/>
    <w:rsid w:val="00A87DF7"/>
    <w:rsid w:val="00A90082"/>
    <w:rsid w:val="00A90102"/>
    <w:rsid w:val="00A90359"/>
    <w:rsid w:val="00A90558"/>
    <w:rsid w:val="00A9092D"/>
    <w:rsid w:val="00A909BA"/>
    <w:rsid w:val="00A909E3"/>
    <w:rsid w:val="00A90B51"/>
    <w:rsid w:val="00A90BA4"/>
    <w:rsid w:val="00A90BC8"/>
    <w:rsid w:val="00A9112D"/>
    <w:rsid w:val="00A912A4"/>
    <w:rsid w:val="00A91546"/>
    <w:rsid w:val="00A91E58"/>
    <w:rsid w:val="00A9227C"/>
    <w:rsid w:val="00A92457"/>
    <w:rsid w:val="00A92D0C"/>
    <w:rsid w:val="00A92D6E"/>
    <w:rsid w:val="00A92DB6"/>
    <w:rsid w:val="00A92DE7"/>
    <w:rsid w:val="00A92E74"/>
    <w:rsid w:val="00A93668"/>
    <w:rsid w:val="00A93688"/>
    <w:rsid w:val="00A93949"/>
    <w:rsid w:val="00A9395B"/>
    <w:rsid w:val="00A93F05"/>
    <w:rsid w:val="00A93F7A"/>
    <w:rsid w:val="00A93F84"/>
    <w:rsid w:val="00A9412A"/>
    <w:rsid w:val="00A9424C"/>
    <w:rsid w:val="00A94271"/>
    <w:rsid w:val="00A943D8"/>
    <w:rsid w:val="00A9461C"/>
    <w:rsid w:val="00A946A3"/>
    <w:rsid w:val="00A94702"/>
    <w:rsid w:val="00A947DA"/>
    <w:rsid w:val="00A94852"/>
    <w:rsid w:val="00A949C9"/>
    <w:rsid w:val="00A94ABB"/>
    <w:rsid w:val="00A94C9F"/>
    <w:rsid w:val="00A94F6B"/>
    <w:rsid w:val="00A95020"/>
    <w:rsid w:val="00A951EE"/>
    <w:rsid w:val="00A9575D"/>
    <w:rsid w:val="00A95A0C"/>
    <w:rsid w:val="00A95B8D"/>
    <w:rsid w:val="00A95CC7"/>
    <w:rsid w:val="00A95F76"/>
    <w:rsid w:val="00A96124"/>
    <w:rsid w:val="00A968E8"/>
    <w:rsid w:val="00A969E2"/>
    <w:rsid w:val="00A96A5D"/>
    <w:rsid w:val="00A96CBE"/>
    <w:rsid w:val="00A96CEF"/>
    <w:rsid w:val="00A96CFB"/>
    <w:rsid w:val="00A96D5C"/>
    <w:rsid w:val="00A96DA0"/>
    <w:rsid w:val="00A97111"/>
    <w:rsid w:val="00A97364"/>
    <w:rsid w:val="00A97463"/>
    <w:rsid w:val="00A9769E"/>
    <w:rsid w:val="00A97C36"/>
    <w:rsid w:val="00A97ECA"/>
    <w:rsid w:val="00A97FC9"/>
    <w:rsid w:val="00AA0003"/>
    <w:rsid w:val="00AA023F"/>
    <w:rsid w:val="00AA03DF"/>
    <w:rsid w:val="00AA0423"/>
    <w:rsid w:val="00AA0692"/>
    <w:rsid w:val="00AA07F8"/>
    <w:rsid w:val="00AA0AF8"/>
    <w:rsid w:val="00AA0DF7"/>
    <w:rsid w:val="00AA0F97"/>
    <w:rsid w:val="00AA110D"/>
    <w:rsid w:val="00AA1182"/>
    <w:rsid w:val="00AA146C"/>
    <w:rsid w:val="00AA17C7"/>
    <w:rsid w:val="00AA1817"/>
    <w:rsid w:val="00AA183E"/>
    <w:rsid w:val="00AA18A1"/>
    <w:rsid w:val="00AA1AD6"/>
    <w:rsid w:val="00AA1C9A"/>
    <w:rsid w:val="00AA1DDC"/>
    <w:rsid w:val="00AA1E88"/>
    <w:rsid w:val="00AA1E8E"/>
    <w:rsid w:val="00AA1EF0"/>
    <w:rsid w:val="00AA1EFC"/>
    <w:rsid w:val="00AA2068"/>
    <w:rsid w:val="00AA2205"/>
    <w:rsid w:val="00AA2560"/>
    <w:rsid w:val="00AA2615"/>
    <w:rsid w:val="00AA2617"/>
    <w:rsid w:val="00AA2894"/>
    <w:rsid w:val="00AA2CB5"/>
    <w:rsid w:val="00AA2E8D"/>
    <w:rsid w:val="00AA2EF8"/>
    <w:rsid w:val="00AA30D6"/>
    <w:rsid w:val="00AA3102"/>
    <w:rsid w:val="00AA32B2"/>
    <w:rsid w:val="00AA348A"/>
    <w:rsid w:val="00AA3720"/>
    <w:rsid w:val="00AA3B9C"/>
    <w:rsid w:val="00AA3D8A"/>
    <w:rsid w:val="00AA409B"/>
    <w:rsid w:val="00AA4779"/>
    <w:rsid w:val="00AA4C72"/>
    <w:rsid w:val="00AA4CC9"/>
    <w:rsid w:val="00AA542B"/>
    <w:rsid w:val="00AA5475"/>
    <w:rsid w:val="00AA57E3"/>
    <w:rsid w:val="00AA5914"/>
    <w:rsid w:val="00AA5F6F"/>
    <w:rsid w:val="00AA6362"/>
    <w:rsid w:val="00AA63B5"/>
    <w:rsid w:val="00AA63E0"/>
    <w:rsid w:val="00AA645A"/>
    <w:rsid w:val="00AA646C"/>
    <w:rsid w:val="00AA651E"/>
    <w:rsid w:val="00AA65CA"/>
    <w:rsid w:val="00AA65EC"/>
    <w:rsid w:val="00AA6DFA"/>
    <w:rsid w:val="00AA71BB"/>
    <w:rsid w:val="00AA71EA"/>
    <w:rsid w:val="00AA75A9"/>
    <w:rsid w:val="00AA7BED"/>
    <w:rsid w:val="00AB0231"/>
    <w:rsid w:val="00AB0283"/>
    <w:rsid w:val="00AB03A9"/>
    <w:rsid w:val="00AB0B7A"/>
    <w:rsid w:val="00AB0CC5"/>
    <w:rsid w:val="00AB0D36"/>
    <w:rsid w:val="00AB0EB1"/>
    <w:rsid w:val="00AB0FEE"/>
    <w:rsid w:val="00AB14AE"/>
    <w:rsid w:val="00AB15FD"/>
    <w:rsid w:val="00AB1768"/>
    <w:rsid w:val="00AB17E2"/>
    <w:rsid w:val="00AB1907"/>
    <w:rsid w:val="00AB1AC8"/>
    <w:rsid w:val="00AB1C63"/>
    <w:rsid w:val="00AB1D0F"/>
    <w:rsid w:val="00AB1E93"/>
    <w:rsid w:val="00AB1ECE"/>
    <w:rsid w:val="00AB217C"/>
    <w:rsid w:val="00AB2272"/>
    <w:rsid w:val="00AB2395"/>
    <w:rsid w:val="00AB28EC"/>
    <w:rsid w:val="00AB2AC8"/>
    <w:rsid w:val="00AB2F74"/>
    <w:rsid w:val="00AB2F8D"/>
    <w:rsid w:val="00AB31B6"/>
    <w:rsid w:val="00AB3380"/>
    <w:rsid w:val="00AB3802"/>
    <w:rsid w:val="00AB394E"/>
    <w:rsid w:val="00AB399E"/>
    <w:rsid w:val="00AB3A57"/>
    <w:rsid w:val="00AB3A7D"/>
    <w:rsid w:val="00AB3B09"/>
    <w:rsid w:val="00AB3B8D"/>
    <w:rsid w:val="00AB3C86"/>
    <w:rsid w:val="00AB3D01"/>
    <w:rsid w:val="00AB3E66"/>
    <w:rsid w:val="00AB4044"/>
    <w:rsid w:val="00AB406B"/>
    <w:rsid w:val="00AB4392"/>
    <w:rsid w:val="00AB4496"/>
    <w:rsid w:val="00AB4565"/>
    <w:rsid w:val="00AB45FC"/>
    <w:rsid w:val="00AB488F"/>
    <w:rsid w:val="00AB4920"/>
    <w:rsid w:val="00AB4E16"/>
    <w:rsid w:val="00AB4ED1"/>
    <w:rsid w:val="00AB4FC5"/>
    <w:rsid w:val="00AB52C5"/>
    <w:rsid w:val="00AB5322"/>
    <w:rsid w:val="00AB5352"/>
    <w:rsid w:val="00AB5596"/>
    <w:rsid w:val="00AB560D"/>
    <w:rsid w:val="00AB57BB"/>
    <w:rsid w:val="00AB57C0"/>
    <w:rsid w:val="00AB58F2"/>
    <w:rsid w:val="00AB5A72"/>
    <w:rsid w:val="00AB5C03"/>
    <w:rsid w:val="00AB5C20"/>
    <w:rsid w:val="00AB5C71"/>
    <w:rsid w:val="00AB5E87"/>
    <w:rsid w:val="00AB60C6"/>
    <w:rsid w:val="00AB61C1"/>
    <w:rsid w:val="00AB6322"/>
    <w:rsid w:val="00AB65C6"/>
    <w:rsid w:val="00AB667C"/>
    <w:rsid w:val="00AB681F"/>
    <w:rsid w:val="00AB6957"/>
    <w:rsid w:val="00AB6B1D"/>
    <w:rsid w:val="00AB6C0B"/>
    <w:rsid w:val="00AB6EAD"/>
    <w:rsid w:val="00AB7788"/>
    <w:rsid w:val="00AB78AC"/>
    <w:rsid w:val="00AB7989"/>
    <w:rsid w:val="00AB7A6D"/>
    <w:rsid w:val="00AB7ABD"/>
    <w:rsid w:val="00AB7C97"/>
    <w:rsid w:val="00AB7CC0"/>
    <w:rsid w:val="00AC01E0"/>
    <w:rsid w:val="00AC049D"/>
    <w:rsid w:val="00AC069B"/>
    <w:rsid w:val="00AC085B"/>
    <w:rsid w:val="00AC0931"/>
    <w:rsid w:val="00AC0CFE"/>
    <w:rsid w:val="00AC0D62"/>
    <w:rsid w:val="00AC0EDF"/>
    <w:rsid w:val="00AC1281"/>
    <w:rsid w:val="00AC12BC"/>
    <w:rsid w:val="00AC1437"/>
    <w:rsid w:val="00AC1530"/>
    <w:rsid w:val="00AC17FD"/>
    <w:rsid w:val="00AC1BE3"/>
    <w:rsid w:val="00AC1F14"/>
    <w:rsid w:val="00AC1F46"/>
    <w:rsid w:val="00AC214A"/>
    <w:rsid w:val="00AC22E5"/>
    <w:rsid w:val="00AC258E"/>
    <w:rsid w:val="00AC2674"/>
    <w:rsid w:val="00AC2701"/>
    <w:rsid w:val="00AC2819"/>
    <w:rsid w:val="00AC2B6D"/>
    <w:rsid w:val="00AC2CDA"/>
    <w:rsid w:val="00AC2F46"/>
    <w:rsid w:val="00AC37C2"/>
    <w:rsid w:val="00AC3A44"/>
    <w:rsid w:val="00AC43B8"/>
    <w:rsid w:val="00AC43B9"/>
    <w:rsid w:val="00AC45F1"/>
    <w:rsid w:val="00AC4E0C"/>
    <w:rsid w:val="00AC536F"/>
    <w:rsid w:val="00AC56FD"/>
    <w:rsid w:val="00AC58A0"/>
    <w:rsid w:val="00AC5ACA"/>
    <w:rsid w:val="00AC644C"/>
    <w:rsid w:val="00AC6542"/>
    <w:rsid w:val="00AC66A9"/>
    <w:rsid w:val="00AC684F"/>
    <w:rsid w:val="00AC69A0"/>
    <w:rsid w:val="00AC6A01"/>
    <w:rsid w:val="00AC6A6C"/>
    <w:rsid w:val="00AC6C0C"/>
    <w:rsid w:val="00AC6D73"/>
    <w:rsid w:val="00AC732E"/>
    <w:rsid w:val="00AC7BCF"/>
    <w:rsid w:val="00AD016B"/>
    <w:rsid w:val="00AD02A8"/>
    <w:rsid w:val="00AD02D0"/>
    <w:rsid w:val="00AD0350"/>
    <w:rsid w:val="00AD045C"/>
    <w:rsid w:val="00AD04EE"/>
    <w:rsid w:val="00AD07F0"/>
    <w:rsid w:val="00AD0BE7"/>
    <w:rsid w:val="00AD0DC1"/>
    <w:rsid w:val="00AD0E36"/>
    <w:rsid w:val="00AD0ED0"/>
    <w:rsid w:val="00AD11CE"/>
    <w:rsid w:val="00AD139C"/>
    <w:rsid w:val="00AD186E"/>
    <w:rsid w:val="00AD1A5D"/>
    <w:rsid w:val="00AD1A82"/>
    <w:rsid w:val="00AD1CC8"/>
    <w:rsid w:val="00AD1D96"/>
    <w:rsid w:val="00AD1EAC"/>
    <w:rsid w:val="00AD1F8B"/>
    <w:rsid w:val="00AD2312"/>
    <w:rsid w:val="00AD24DA"/>
    <w:rsid w:val="00AD27D9"/>
    <w:rsid w:val="00AD27F4"/>
    <w:rsid w:val="00AD2B80"/>
    <w:rsid w:val="00AD301A"/>
    <w:rsid w:val="00AD3076"/>
    <w:rsid w:val="00AD30CC"/>
    <w:rsid w:val="00AD32F5"/>
    <w:rsid w:val="00AD3818"/>
    <w:rsid w:val="00AD3824"/>
    <w:rsid w:val="00AD3B7D"/>
    <w:rsid w:val="00AD3C27"/>
    <w:rsid w:val="00AD3CA3"/>
    <w:rsid w:val="00AD3D2F"/>
    <w:rsid w:val="00AD3D67"/>
    <w:rsid w:val="00AD40F0"/>
    <w:rsid w:val="00AD41E2"/>
    <w:rsid w:val="00AD4798"/>
    <w:rsid w:val="00AD479F"/>
    <w:rsid w:val="00AD4805"/>
    <w:rsid w:val="00AD4869"/>
    <w:rsid w:val="00AD4AE0"/>
    <w:rsid w:val="00AD4B0A"/>
    <w:rsid w:val="00AD4B94"/>
    <w:rsid w:val="00AD4BA1"/>
    <w:rsid w:val="00AD4C52"/>
    <w:rsid w:val="00AD4CB5"/>
    <w:rsid w:val="00AD4DEC"/>
    <w:rsid w:val="00AD5323"/>
    <w:rsid w:val="00AD5E38"/>
    <w:rsid w:val="00AD5EDD"/>
    <w:rsid w:val="00AD5F48"/>
    <w:rsid w:val="00AD5F61"/>
    <w:rsid w:val="00AD602F"/>
    <w:rsid w:val="00AD6340"/>
    <w:rsid w:val="00AD6414"/>
    <w:rsid w:val="00AD649A"/>
    <w:rsid w:val="00AD64D5"/>
    <w:rsid w:val="00AD659F"/>
    <w:rsid w:val="00AD6770"/>
    <w:rsid w:val="00AD6886"/>
    <w:rsid w:val="00AD6A8A"/>
    <w:rsid w:val="00AD6AA5"/>
    <w:rsid w:val="00AD6C62"/>
    <w:rsid w:val="00AD6DF2"/>
    <w:rsid w:val="00AD70A6"/>
    <w:rsid w:val="00AD719D"/>
    <w:rsid w:val="00AD7211"/>
    <w:rsid w:val="00AD787D"/>
    <w:rsid w:val="00AD7892"/>
    <w:rsid w:val="00AD798D"/>
    <w:rsid w:val="00AD7A9C"/>
    <w:rsid w:val="00AE04DE"/>
    <w:rsid w:val="00AE05CA"/>
    <w:rsid w:val="00AE06C5"/>
    <w:rsid w:val="00AE07C4"/>
    <w:rsid w:val="00AE0C2D"/>
    <w:rsid w:val="00AE0CE3"/>
    <w:rsid w:val="00AE0EDD"/>
    <w:rsid w:val="00AE0FE6"/>
    <w:rsid w:val="00AE1101"/>
    <w:rsid w:val="00AE1175"/>
    <w:rsid w:val="00AE1C6F"/>
    <w:rsid w:val="00AE1DE6"/>
    <w:rsid w:val="00AE1E47"/>
    <w:rsid w:val="00AE2137"/>
    <w:rsid w:val="00AE2277"/>
    <w:rsid w:val="00AE278B"/>
    <w:rsid w:val="00AE27E0"/>
    <w:rsid w:val="00AE2BA2"/>
    <w:rsid w:val="00AE3582"/>
    <w:rsid w:val="00AE39CD"/>
    <w:rsid w:val="00AE39E9"/>
    <w:rsid w:val="00AE3DA6"/>
    <w:rsid w:val="00AE3F93"/>
    <w:rsid w:val="00AE42E7"/>
    <w:rsid w:val="00AE4310"/>
    <w:rsid w:val="00AE47F4"/>
    <w:rsid w:val="00AE4925"/>
    <w:rsid w:val="00AE4C62"/>
    <w:rsid w:val="00AE4F00"/>
    <w:rsid w:val="00AE51A4"/>
    <w:rsid w:val="00AE52C0"/>
    <w:rsid w:val="00AE54EE"/>
    <w:rsid w:val="00AE5522"/>
    <w:rsid w:val="00AE58E4"/>
    <w:rsid w:val="00AE5938"/>
    <w:rsid w:val="00AE5B79"/>
    <w:rsid w:val="00AE5F5E"/>
    <w:rsid w:val="00AE6117"/>
    <w:rsid w:val="00AE6496"/>
    <w:rsid w:val="00AE6694"/>
    <w:rsid w:val="00AE6B6A"/>
    <w:rsid w:val="00AE6C70"/>
    <w:rsid w:val="00AE6ED6"/>
    <w:rsid w:val="00AE7273"/>
    <w:rsid w:val="00AE728C"/>
    <w:rsid w:val="00AE7465"/>
    <w:rsid w:val="00AE7501"/>
    <w:rsid w:val="00AE7571"/>
    <w:rsid w:val="00AE7DDE"/>
    <w:rsid w:val="00AF0265"/>
    <w:rsid w:val="00AF0419"/>
    <w:rsid w:val="00AF0432"/>
    <w:rsid w:val="00AF04B3"/>
    <w:rsid w:val="00AF0647"/>
    <w:rsid w:val="00AF0818"/>
    <w:rsid w:val="00AF0BC7"/>
    <w:rsid w:val="00AF0ED5"/>
    <w:rsid w:val="00AF0FC7"/>
    <w:rsid w:val="00AF1077"/>
    <w:rsid w:val="00AF1090"/>
    <w:rsid w:val="00AF134E"/>
    <w:rsid w:val="00AF169C"/>
    <w:rsid w:val="00AF17AA"/>
    <w:rsid w:val="00AF1B5B"/>
    <w:rsid w:val="00AF1C9C"/>
    <w:rsid w:val="00AF1E41"/>
    <w:rsid w:val="00AF1E89"/>
    <w:rsid w:val="00AF20B0"/>
    <w:rsid w:val="00AF21B6"/>
    <w:rsid w:val="00AF226A"/>
    <w:rsid w:val="00AF242F"/>
    <w:rsid w:val="00AF2473"/>
    <w:rsid w:val="00AF24E8"/>
    <w:rsid w:val="00AF2537"/>
    <w:rsid w:val="00AF2559"/>
    <w:rsid w:val="00AF260F"/>
    <w:rsid w:val="00AF2734"/>
    <w:rsid w:val="00AF28A1"/>
    <w:rsid w:val="00AF2907"/>
    <w:rsid w:val="00AF2A7D"/>
    <w:rsid w:val="00AF2B2D"/>
    <w:rsid w:val="00AF2CEF"/>
    <w:rsid w:val="00AF2D86"/>
    <w:rsid w:val="00AF2F8F"/>
    <w:rsid w:val="00AF32CA"/>
    <w:rsid w:val="00AF3663"/>
    <w:rsid w:val="00AF3966"/>
    <w:rsid w:val="00AF3A5D"/>
    <w:rsid w:val="00AF3BCF"/>
    <w:rsid w:val="00AF3C2B"/>
    <w:rsid w:val="00AF3CB2"/>
    <w:rsid w:val="00AF4109"/>
    <w:rsid w:val="00AF4216"/>
    <w:rsid w:val="00AF4357"/>
    <w:rsid w:val="00AF4803"/>
    <w:rsid w:val="00AF48D5"/>
    <w:rsid w:val="00AF49DC"/>
    <w:rsid w:val="00AF4B4D"/>
    <w:rsid w:val="00AF4DBE"/>
    <w:rsid w:val="00AF52AE"/>
    <w:rsid w:val="00AF52EC"/>
    <w:rsid w:val="00AF581C"/>
    <w:rsid w:val="00AF58AD"/>
    <w:rsid w:val="00AF5C33"/>
    <w:rsid w:val="00AF5C56"/>
    <w:rsid w:val="00AF5C7E"/>
    <w:rsid w:val="00AF65AF"/>
    <w:rsid w:val="00AF66EF"/>
    <w:rsid w:val="00AF66FF"/>
    <w:rsid w:val="00AF6A09"/>
    <w:rsid w:val="00AF6D49"/>
    <w:rsid w:val="00AF6DC3"/>
    <w:rsid w:val="00AF6DD2"/>
    <w:rsid w:val="00AF7098"/>
    <w:rsid w:val="00AF728B"/>
    <w:rsid w:val="00AF79E1"/>
    <w:rsid w:val="00AF7A00"/>
    <w:rsid w:val="00AF7BB6"/>
    <w:rsid w:val="00AF7C5D"/>
    <w:rsid w:val="00B00350"/>
    <w:rsid w:val="00B0036D"/>
    <w:rsid w:val="00B004C8"/>
    <w:rsid w:val="00B004DB"/>
    <w:rsid w:val="00B00505"/>
    <w:rsid w:val="00B0090F"/>
    <w:rsid w:val="00B00930"/>
    <w:rsid w:val="00B00A35"/>
    <w:rsid w:val="00B00CF4"/>
    <w:rsid w:val="00B00EB4"/>
    <w:rsid w:val="00B010DE"/>
    <w:rsid w:val="00B012C5"/>
    <w:rsid w:val="00B013EF"/>
    <w:rsid w:val="00B01508"/>
    <w:rsid w:val="00B01624"/>
    <w:rsid w:val="00B01983"/>
    <w:rsid w:val="00B01A44"/>
    <w:rsid w:val="00B01AF4"/>
    <w:rsid w:val="00B01BB9"/>
    <w:rsid w:val="00B01C34"/>
    <w:rsid w:val="00B01CC1"/>
    <w:rsid w:val="00B01D33"/>
    <w:rsid w:val="00B01E03"/>
    <w:rsid w:val="00B0218B"/>
    <w:rsid w:val="00B0221F"/>
    <w:rsid w:val="00B0246F"/>
    <w:rsid w:val="00B026BF"/>
    <w:rsid w:val="00B026EC"/>
    <w:rsid w:val="00B02F93"/>
    <w:rsid w:val="00B02FD5"/>
    <w:rsid w:val="00B03057"/>
    <w:rsid w:val="00B0306C"/>
    <w:rsid w:val="00B0311A"/>
    <w:rsid w:val="00B03138"/>
    <w:rsid w:val="00B03379"/>
    <w:rsid w:val="00B033F4"/>
    <w:rsid w:val="00B03580"/>
    <w:rsid w:val="00B03614"/>
    <w:rsid w:val="00B0366C"/>
    <w:rsid w:val="00B0397E"/>
    <w:rsid w:val="00B03A04"/>
    <w:rsid w:val="00B03B2F"/>
    <w:rsid w:val="00B03B3C"/>
    <w:rsid w:val="00B03CE4"/>
    <w:rsid w:val="00B040A8"/>
    <w:rsid w:val="00B040D0"/>
    <w:rsid w:val="00B04380"/>
    <w:rsid w:val="00B0452A"/>
    <w:rsid w:val="00B04ADB"/>
    <w:rsid w:val="00B051D1"/>
    <w:rsid w:val="00B05DF8"/>
    <w:rsid w:val="00B0605A"/>
    <w:rsid w:val="00B0624A"/>
    <w:rsid w:val="00B06476"/>
    <w:rsid w:val="00B0652A"/>
    <w:rsid w:val="00B0666B"/>
    <w:rsid w:val="00B06809"/>
    <w:rsid w:val="00B06B72"/>
    <w:rsid w:val="00B06BB3"/>
    <w:rsid w:val="00B06BCD"/>
    <w:rsid w:val="00B072F0"/>
    <w:rsid w:val="00B07360"/>
    <w:rsid w:val="00B07504"/>
    <w:rsid w:val="00B078AA"/>
    <w:rsid w:val="00B07DFC"/>
    <w:rsid w:val="00B07F80"/>
    <w:rsid w:val="00B10001"/>
    <w:rsid w:val="00B10316"/>
    <w:rsid w:val="00B10348"/>
    <w:rsid w:val="00B106CC"/>
    <w:rsid w:val="00B10CE2"/>
    <w:rsid w:val="00B10D59"/>
    <w:rsid w:val="00B10E37"/>
    <w:rsid w:val="00B10F8B"/>
    <w:rsid w:val="00B110F1"/>
    <w:rsid w:val="00B11182"/>
    <w:rsid w:val="00B1130E"/>
    <w:rsid w:val="00B113EB"/>
    <w:rsid w:val="00B115BF"/>
    <w:rsid w:val="00B11ACC"/>
    <w:rsid w:val="00B11D3C"/>
    <w:rsid w:val="00B11D5A"/>
    <w:rsid w:val="00B11EB5"/>
    <w:rsid w:val="00B11FE9"/>
    <w:rsid w:val="00B12103"/>
    <w:rsid w:val="00B1261E"/>
    <w:rsid w:val="00B12ACF"/>
    <w:rsid w:val="00B12AE2"/>
    <w:rsid w:val="00B12BED"/>
    <w:rsid w:val="00B12BFA"/>
    <w:rsid w:val="00B12CF3"/>
    <w:rsid w:val="00B12E1F"/>
    <w:rsid w:val="00B12F83"/>
    <w:rsid w:val="00B13003"/>
    <w:rsid w:val="00B13213"/>
    <w:rsid w:val="00B132D2"/>
    <w:rsid w:val="00B137E9"/>
    <w:rsid w:val="00B139FF"/>
    <w:rsid w:val="00B13B51"/>
    <w:rsid w:val="00B13B91"/>
    <w:rsid w:val="00B13B94"/>
    <w:rsid w:val="00B13C3C"/>
    <w:rsid w:val="00B13FB7"/>
    <w:rsid w:val="00B13FC3"/>
    <w:rsid w:val="00B140D1"/>
    <w:rsid w:val="00B14622"/>
    <w:rsid w:val="00B147BB"/>
    <w:rsid w:val="00B14ED6"/>
    <w:rsid w:val="00B14F73"/>
    <w:rsid w:val="00B150BB"/>
    <w:rsid w:val="00B150CC"/>
    <w:rsid w:val="00B157CD"/>
    <w:rsid w:val="00B1583D"/>
    <w:rsid w:val="00B15926"/>
    <w:rsid w:val="00B15AB0"/>
    <w:rsid w:val="00B15BEB"/>
    <w:rsid w:val="00B1617A"/>
    <w:rsid w:val="00B16190"/>
    <w:rsid w:val="00B16503"/>
    <w:rsid w:val="00B16BCD"/>
    <w:rsid w:val="00B16D16"/>
    <w:rsid w:val="00B16D1C"/>
    <w:rsid w:val="00B16FCD"/>
    <w:rsid w:val="00B1707E"/>
    <w:rsid w:val="00B172C9"/>
    <w:rsid w:val="00B17356"/>
    <w:rsid w:val="00B17363"/>
    <w:rsid w:val="00B17537"/>
    <w:rsid w:val="00B178E5"/>
    <w:rsid w:val="00B17C1F"/>
    <w:rsid w:val="00B17E35"/>
    <w:rsid w:val="00B17ED1"/>
    <w:rsid w:val="00B201AA"/>
    <w:rsid w:val="00B201CF"/>
    <w:rsid w:val="00B2027C"/>
    <w:rsid w:val="00B202FE"/>
    <w:rsid w:val="00B204B3"/>
    <w:rsid w:val="00B204C6"/>
    <w:rsid w:val="00B204DE"/>
    <w:rsid w:val="00B204EA"/>
    <w:rsid w:val="00B20589"/>
    <w:rsid w:val="00B206CF"/>
    <w:rsid w:val="00B208F4"/>
    <w:rsid w:val="00B209AE"/>
    <w:rsid w:val="00B20A5C"/>
    <w:rsid w:val="00B20E52"/>
    <w:rsid w:val="00B20F1E"/>
    <w:rsid w:val="00B210A9"/>
    <w:rsid w:val="00B212A3"/>
    <w:rsid w:val="00B2135B"/>
    <w:rsid w:val="00B21475"/>
    <w:rsid w:val="00B21487"/>
    <w:rsid w:val="00B216A3"/>
    <w:rsid w:val="00B21A46"/>
    <w:rsid w:val="00B21AC4"/>
    <w:rsid w:val="00B21E32"/>
    <w:rsid w:val="00B2200A"/>
    <w:rsid w:val="00B22278"/>
    <w:rsid w:val="00B22894"/>
    <w:rsid w:val="00B22916"/>
    <w:rsid w:val="00B23001"/>
    <w:rsid w:val="00B23085"/>
    <w:rsid w:val="00B23236"/>
    <w:rsid w:val="00B2350E"/>
    <w:rsid w:val="00B23518"/>
    <w:rsid w:val="00B23AAC"/>
    <w:rsid w:val="00B23D18"/>
    <w:rsid w:val="00B24312"/>
    <w:rsid w:val="00B24484"/>
    <w:rsid w:val="00B244AB"/>
    <w:rsid w:val="00B2469E"/>
    <w:rsid w:val="00B24B27"/>
    <w:rsid w:val="00B24F40"/>
    <w:rsid w:val="00B253CD"/>
    <w:rsid w:val="00B25548"/>
    <w:rsid w:val="00B259F5"/>
    <w:rsid w:val="00B25B80"/>
    <w:rsid w:val="00B2614F"/>
    <w:rsid w:val="00B26231"/>
    <w:rsid w:val="00B26244"/>
    <w:rsid w:val="00B26293"/>
    <w:rsid w:val="00B26804"/>
    <w:rsid w:val="00B2694C"/>
    <w:rsid w:val="00B2698E"/>
    <w:rsid w:val="00B26A03"/>
    <w:rsid w:val="00B26A6C"/>
    <w:rsid w:val="00B26EFB"/>
    <w:rsid w:val="00B2724C"/>
    <w:rsid w:val="00B2755C"/>
    <w:rsid w:val="00B27B7E"/>
    <w:rsid w:val="00B27DE7"/>
    <w:rsid w:val="00B27F15"/>
    <w:rsid w:val="00B27F27"/>
    <w:rsid w:val="00B308EC"/>
    <w:rsid w:val="00B30BF0"/>
    <w:rsid w:val="00B30C35"/>
    <w:rsid w:val="00B30D22"/>
    <w:rsid w:val="00B30E45"/>
    <w:rsid w:val="00B31019"/>
    <w:rsid w:val="00B31318"/>
    <w:rsid w:val="00B31606"/>
    <w:rsid w:val="00B319FA"/>
    <w:rsid w:val="00B31A4A"/>
    <w:rsid w:val="00B31B43"/>
    <w:rsid w:val="00B31EC0"/>
    <w:rsid w:val="00B3258B"/>
    <w:rsid w:val="00B325AF"/>
    <w:rsid w:val="00B325B4"/>
    <w:rsid w:val="00B3272F"/>
    <w:rsid w:val="00B32D03"/>
    <w:rsid w:val="00B32D52"/>
    <w:rsid w:val="00B32D5A"/>
    <w:rsid w:val="00B32D67"/>
    <w:rsid w:val="00B32E03"/>
    <w:rsid w:val="00B33281"/>
    <w:rsid w:val="00B332A3"/>
    <w:rsid w:val="00B338EA"/>
    <w:rsid w:val="00B33989"/>
    <w:rsid w:val="00B339D6"/>
    <w:rsid w:val="00B33DB5"/>
    <w:rsid w:val="00B33F3E"/>
    <w:rsid w:val="00B34205"/>
    <w:rsid w:val="00B34245"/>
    <w:rsid w:val="00B342FD"/>
    <w:rsid w:val="00B347E2"/>
    <w:rsid w:val="00B349DB"/>
    <w:rsid w:val="00B34A64"/>
    <w:rsid w:val="00B34EE5"/>
    <w:rsid w:val="00B35126"/>
    <w:rsid w:val="00B35195"/>
    <w:rsid w:val="00B352EF"/>
    <w:rsid w:val="00B3563A"/>
    <w:rsid w:val="00B3582C"/>
    <w:rsid w:val="00B35C79"/>
    <w:rsid w:val="00B35D37"/>
    <w:rsid w:val="00B360F0"/>
    <w:rsid w:val="00B36A24"/>
    <w:rsid w:val="00B36C94"/>
    <w:rsid w:val="00B36DD1"/>
    <w:rsid w:val="00B36F9B"/>
    <w:rsid w:val="00B36FA3"/>
    <w:rsid w:val="00B36FCE"/>
    <w:rsid w:val="00B3709A"/>
    <w:rsid w:val="00B3710C"/>
    <w:rsid w:val="00B37494"/>
    <w:rsid w:val="00B377EF"/>
    <w:rsid w:val="00B37C29"/>
    <w:rsid w:val="00B37CBB"/>
    <w:rsid w:val="00B3B1B2"/>
    <w:rsid w:val="00B40AFC"/>
    <w:rsid w:val="00B40DE7"/>
    <w:rsid w:val="00B40E30"/>
    <w:rsid w:val="00B41132"/>
    <w:rsid w:val="00B4136A"/>
    <w:rsid w:val="00B41512"/>
    <w:rsid w:val="00B41BD2"/>
    <w:rsid w:val="00B41CB0"/>
    <w:rsid w:val="00B41E70"/>
    <w:rsid w:val="00B421E0"/>
    <w:rsid w:val="00B42643"/>
    <w:rsid w:val="00B428BA"/>
    <w:rsid w:val="00B42A0D"/>
    <w:rsid w:val="00B42B73"/>
    <w:rsid w:val="00B42CE1"/>
    <w:rsid w:val="00B42E02"/>
    <w:rsid w:val="00B42E04"/>
    <w:rsid w:val="00B4319D"/>
    <w:rsid w:val="00B432E5"/>
    <w:rsid w:val="00B43572"/>
    <w:rsid w:val="00B4362C"/>
    <w:rsid w:val="00B43776"/>
    <w:rsid w:val="00B4383E"/>
    <w:rsid w:val="00B43883"/>
    <w:rsid w:val="00B438CE"/>
    <w:rsid w:val="00B43D90"/>
    <w:rsid w:val="00B4403B"/>
    <w:rsid w:val="00B44044"/>
    <w:rsid w:val="00B44119"/>
    <w:rsid w:val="00B441A1"/>
    <w:rsid w:val="00B442B6"/>
    <w:rsid w:val="00B4431C"/>
    <w:rsid w:val="00B44320"/>
    <w:rsid w:val="00B444CB"/>
    <w:rsid w:val="00B4458F"/>
    <w:rsid w:val="00B44859"/>
    <w:rsid w:val="00B449EF"/>
    <w:rsid w:val="00B44B1A"/>
    <w:rsid w:val="00B44B73"/>
    <w:rsid w:val="00B44B83"/>
    <w:rsid w:val="00B44BEE"/>
    <w:rsid w:val="00B44D6A"/>
    <w:rsid w:val="00B45282"/>
    <w:rsid w:val="00B4528A"/>
    <w:rsid w:val="00B452CD"/>
    <w:rsid w:val="00B452E7"/>
    <w:rsid w:val="00B45460"/>
    <w:rsid w:val="00B460BB"/>
    <w:rsid w:val="00B46250"/>
    <w:rsid w:val="00B46390"/>
    <w:rsid w:val="00B466D8"/>
    <w:rsid w:val="00B467D5"/>
    <w:rsid w:val="00B46F0C"/>
    <w:rsid w:val="00B47103"/>
    <w:rsid w:val="00B47290"/>
    <w:rsid w:val="00B47402"/>
    <w:rsid w:val="00B4746F"/>
    <w:rsid w:val="00B47C35"/>
    <w:rsid w:val="00B47D88"/>
    <w:rsid w:val="00B505B2"/>
    <w:rsid w:val="00B50772"/>
    <w:rsid w:val="00B50902"/>
    <w:rsid w:val="00B50BB7"/>
    <w:rsid w:val="00B50C92"/>
    <w:rsid w:val="00B50D56"/>
    <w:rsid w:val="00B51055"/>
    <w:rsid w:val="00B510EB"/>
    <w:rsid w:val="00B517DF"/>
    <w:rsid w:val="00B51AD6"/>
    <w:rsid w:val="00B51B43"/>
    <w:rsid w:val="00B51BE0"/>
    <w:rsid w:val="00B51D20"/>
    <w:rsid w:val="00B51D23"/>
    <w:rsid w:val="00B51EA0"/>
    <w:rsid w:val="00B525F5"/>
    <w:rsid w:val="00B526C6"/>
    <w:rsid w:val="00B526E1"/>
    <w:rsid w:val="00B52853"/>
    <w:rsid w:val="00B52A84"/>
    <w:rsid w:val="00B52AC7"/>
    <w:rsid w:val="00B52D6C"/>
    <w:rsid w:val="00B52ED4"/>
    <w:rsid w:val="00B52FCD"/>
    <w:rsid w:val="00B53108"/>
    <w:rsid w:val="00B5311B"/>
    <w:rsid w:val="00B531E4"/>
    <w:rsid w:val="00B532DE"/>
    <w:rsid w:val="00B53425"/>
    <w:rsid w:val="00B53502"/>
    <w:rsid w:val="00B53553"/>
    <w:rsid w:val="00B535C7"/>
    <w:rsid w:val="00B5369F"/>
    <w:rsid w:val="00B537A7"/>
    <w:rsid w:val="00B53A4A"/>
    <w:rsid w:val="00B542CF"/>
    <w:rsid w:val="00B5433F"/>
    <w:rsid w:val="00B54436"/>
    <w:rsid w:val="00B54512"/>
    <w:rsid w:val="00B54AC8"/>
    <w:rsid w:val="00B54E0F"/>
    <w:rsid w:val="00B54E92"/>
    <w:rsid w:val="00B54EF4"/>
    <w:rsid w:val="00B550A2"/>
    <w:rsid w:val="00B552D1"/>
    <w:rsid w:val="00B55404"/>
    <w:rsid w:val="00B5596E"/>
    <w:rsid w:val="00B559AF"/>
    <w:rsid w:val="00B55E61"/>
    <w:rsid w:val="00B55F06"/>
    <w:rsid w:val="00B55FAB"/>
    <w:rsid w:val="00B55FF9"/>
    <w:rsid w:val="00B563DD"/>
    <w:rsid w:val="00B5646A"/>
    <w:rsid w:val="00B5654D"/>
    <w:rsid w:val="00B569BE"/>
    <w:rsid w:val="00B56A47"/>
    <w:rsid w:val="00B56AC0"/>
    <w:rsid w:val="00B56AE3"/>
    <w:rsid w:val="00B56B56"/>
    <w:rsid w:val="00B56BDE"/>
    <w:rsid w:val="00B56CD0"/>
    <w:rsid w:val="00B56DAC"/>
    <w:rsid w:val="00B56E14"/>
    <w:rsid w:val="00B56E56"/>
    <w:rsid w:val="00B57196"/>
    <w:rsid w:val="00B57474"/>
    <w:rsid w:val="00B5770B"/>
    <w:rsid w:val="00B577A6"/>
    <w:rsid w:val="00B57BFB"/>
    <w:rsid w:val="00B57E50"/>
    <w:rsid w:val="00B57EC9"/>
    <w:rsid w:val="00B57EE2"/>
    <w:rsid w:val="00B57F4F"/>
    <w:rsid w:val="00B6033E"/>
    <w:rsid w:val="00B6039F"/>
    <w:rsid w:val="00B603CB"/>
    <w:rsid w:val="00B604E3"/>
    <w:rsid w:val="00B6058B"/>
    <w:rsid w:val="00B6079F"/>
    <w:rsid w:val="00B60D87"/>
    <w:rsid w:val="00B60F25"/>
    <w:rsid w:val="00B611CE"/>
    <w:rsid w:val="00B61329"/>
    <w:rsid w:val="00B618FD"/>
    <w:rsid w:val="00B61BD1"/>
    <w:rsid w:val="00B61D26"/>
    <w:rsid w:val="00B6201A"/>
    <w:rsid w:val="00B62121"/>
    <w:rsid w:val="00B6220E"/>
    <w:rsid w:val="00B623A8"/>
    <w:rsid w:val="00B6291F"/>
    <w:rsid w:val="00B62D58"/>
    <w:rsid w:val="00B62F88"/>
    <w:rsid w:val="00B63020"/>
    <w:rsid w:val="00B6316F"/>
    <w:rsid w:val="00B631D2"/>
    <w:rsid w:val="00B633BC"/>
    <w:rsid w:val="00B634CB"/>
    <w:rsid w:val="00B635E2"/>
    <w:rsid w:val="00B635E6"/>
    <w:rsid w:val="00B6369B"/>
    <w:rsid w:val="00B636E8"/>
    <w:rsid w:val="00B63966"/>
    <w:rsid w:val="00B644A1"/>
    <w:rsid w:val="00B6462D"/>
    <w:rsid w:val="00B64740"/>
    <w:rsid w:val="00B6487F"/>
    <w:rsid w:val="00B648CB"/>
    <w:rsid w:val="00B64A8D"/>
    <w:rsid w:val="00B64B00"/>
    <w:rsid w:val="00B64D35"/>
    <w:rsid w:val="00B6564D"/>
    <w:rsid w:val="00B65652"/>
    <w:rsid w:val="00B659BD"/>
    <w:rsid w:val="00B65A0C"/>
    <w:rsid w:val="00B65D33"/>
    <w:rsid w:val="00B66166"/>
    <w:rsid w:val="00B661DE"/>
    <w:rsid w:val="00B662F2"/>
    <w:rsid w:val="00B66318"/>
    <w:rsid w:val="00B665F3"/>
    <w:rsid w:val="00B666DA"/>
    <w:rsid w:val="00B6688E"/>
    <w:rsid w:val="00B668B4"/>
    <w:rsid w:val="00B66996"/>
    <w:rsid w:val="00B66A7C"/>
    <w:rsid w:val="00B66AF8"/>
    <w:rsid w:val="00B66EB5"/>
    <w:rsid w:val="00B673EE"/>
    <w:rsid w:val="00B67412"/>
    <w:rsid w:val="00B67642"/>
    <w:rsid w:val="00B67888"/>
    <w:rsid w:val="00B67C06"/>
    <w:rsid w:val="00B67DB4"/>
    <w:rsid w:val="00B67F9E"/>
    <w:rsid w:val="00B67FC4"/>
    <w:rsid w:val="00B7017B"/>
    <w:rsid w:val="00B701BC"/>
    <w:rsid w:val="00B70646"/>
    <w:rsid w:val="00B706AC"/>
    <w:rsid w:val="00B70A1B"/>
    <w:rsid w:val="00B710F0"/>
    <w:rsid w:val="00B714B8"/>
    <w:rsid w:val="00B71507"/>
    <w:rsid w:val="00B716D4"/>
    <w:rsid w:val="00B71744"/>
    <w:rsid w:val="00B71A04"/>
    <w:rsid w:val="00B71AD0"/>
    <w:rsid w:val="00B71C60"/>
    <w:rsid w:val="00B72112"/>
    <w:rsid w:val="00B721E0"/>
    <w:rsid w:val="00B7220B"/>
    <w:rsid w:val="00B72308"/>
    <w:rsid w:val="00B72630"/>
    <w:rsid w:val="00B72631"/>
    <w:rsid w:val="00B72AA4"/>
    <w:rsid w:val="00B72C8F"/>
    <w:rsid w:val="00B72C9C"/>
    <w:rsid w:val="00B72E8C"/>
    <w:rsid w:val="00B734F6"/>
    <w:rsid w:val="00B736E3"/>
    <w:rsid w:val="00B738FC"/>
    <w:rsid w:val="00B73983"/>
    <w:rsid w:val="00B73BE4"/>
    <w:rsid w:val="00B73D90"/>
    <w:rsid w:val="00B73EA3"/>
    <w:rsid w:val="00B7429D"/>
    <w:rsid w:val="00B742BD"/>
    <w:rsid w:val="00B74582"/>
    <w:rsid w:val="00B747F3"/>
    <w:rsid w:val="00B74AC6"/>
    <w:rsid w:val="00B74C80"/>
    <w:rsid w:val="00B74CE5"/>
    <w:rsid w:val="00B74DAF"/>
    <w:rsid w:val="00B75522"/>
    <w:rsid w:val="00B75866"/>
    <w:rsid w:val="00B75957"/>
    <w:rsid w:val="00B75DCF"/>
    <w:rsid w:val="00B75E90"/>
    <w:rsid w:val="00B76044"/>
    <w:rsid w:val="00B76448"/>
    <w:rsid w:val="00B765D5"/>
    <w:rsid w:val="00B767A3"/>
    <w:rsid w:val="00B76A06"/>
    <w:rsid w:val="00B76D1A"/>
    <w:rsid w:val="00B76D87"/>
    <w:rsid w:val="00B76ED9"/>
    <w:rsid w:val="00B77169"/>
    <w:rsid w:val="00B77453"/>
    <w:rsid w:val="00B7750E"/>
    <w:rsid w:val="00B77709"/>
    <w:rsid w:val="00B77710"/>
    <w:rsid w:val="00B77AA1"/>
    <w:rsid w:val="00B77BE2"/>
    <w:rsid w:val="00B77C36"/>
    <w:rsid w:val="00B77D70"/>
    <w:rsid w:val="00B77D98"/>
    <w:rsid w:val="00B77EA7"/>
    <w:rsid w:val="00B803BB"/>
    <w:rsid w:val="00B80474"/>
    <w:rsid w:val="00B8054A"/>
    <w:rsid w:val="00B80585"/>
    <w:rsid w:val="00B805A3"/>
    <w:rsid w:val="00B806FD"/>
    <w:rsid w:val="00B8078D"/>
    <w:rsid w:val="00B807F1"/>
    <w:rsid w:val="00B80857"/>
    <w:rsid w:val="00B8086C"/>
    <w:rsid w:val="00B809F4"/>
    <w:rsid w:val="00B80DAE"/>
    <w:rsid w:val="00B81177"/>
    <w:rsid w:val="00B818F9"/>
    <w:rsid w:val="00B818FC"/>
    <w:rsid w:val="00B819AA"/>
    <w:rsid w:val="00B81ACA"/>
    <w:rsid w:val="00B81AEC"/>
    <w:rsid w:val="00B81CB4"/>
    <w:rsid w:val="00B81F2C"/>
    <w:rsid w:val="00B821CE"/>
    <w:rsid w:val="00B823A0"/>
    <w:rsid w:val="00B823EE"/>
    <w:rsid w:val="00B82936"/>
    <w:rsid w:val="00B82B7E"/>
    <w:rsid w:val="00B82CEA"/>
    <w:rsid w:val="00B82E4A"/>
    <w:rsid w:val="00B8313F"/>
    <w:rsid w:val="00B831FF"/>
    <w:rsid w:val="00B836D9"/>
    <w:rsid w:val="00B83733"/>
    <w:rsid w:val="00B8387D"/>
    <w:rsid w:val="00B83C7A"/>
    <w:rsid w:val="00B83E5E"/>
    <w:rsid w:val="00B83FDF"/>
    <w:rsid w:val="00B84014"/>
    <w:rsid w:val="00B840D5"/>
    <w:rsid w:val="00B846DD"/>
    <w:rsid w:val="00B84902"/>
    <w:rsid w:val="00B84988"/>
    <w:rsid w:val="00B84C74"/>
    <w:rsid w:val="00B84D2F"/>
    <w:rsid w:val="00B84D77"/>
    <w:rsid w:val="00B854A5"/>
    <w:rsid w:val="00B8556F"/>
    <w:rsid w:val="00B85FFC"/>
    <w:rsid w:val="00B86169"/>
    <w:rsid w:val="00B86826"/>
    <w:rsid w:val="00B86897"/>
    <w:rsid w:val="00B86A7C"/>
    <w:rsid w:val="00B87071"/>
    <w:rsid w:val="00B87310"/>
    <w:rsid w:val="00B87463"/>
    <w:rsid w:val="00B874AA"/>
    <w:rsid w:val="00B878A1"/>
    <w:rsid w:val="00B87A5B"/>
    <w:rsid w:val="00B87DF0"/>
    <w:rsid w:val="00B87E57"/>
    <w:rsid w:val="00B87F7E"/>
    <w:rsid w:val="00B90148"/>
    <w:rsid w:val="00B9025F"/>
    <w:rsid w:val="00B902C9"/>
    <w:rsid w:val="00B9032C"/>
    <w:rsid w:val="00B90451"/>
    <w:rsid w:val="00B90538"/>
    <w:rsid w:val="00B90A75"/>
    <w:rsid w:val="00B90DBF"/>
    <w:rsid w:val="00B9119E"/>
    <w:rsid w:val="00B911C0"/>
    <w:rsid w:val="00B912AB"/>
    <w:rsid w:val="00B91324"/>
    <w:rsid w:val="00B915C2"/>
    <w:rsid w:val="00B916A6"/>
    <w:rsid w:val="00B917FD"/>
    <w:rsid w:val="00B919A1"/>
    <w:rsid w:val="00B91BB3"/>
    <w:rsid w:val="00B91BED"/>
    <w:rsid w:val="00B91C3A"/>
    <w:rsid w:val="00B91F4B"/>
    <w:rsid w:val="00B91FCE"/>
    <w:rsid w:val="00B92096"/>
    <w:rsid w:val="00B922C0"/>
    <w:rsid w:val="00B923CF"/>
    <w:rsid w:val="00B9244A"/>
    <w:rsid w:val="00B924E5"/>
    <w:rsid w:val="00B92638"/>
    <w:rsid w:val="00B92D4C"/>
    <w:rsid w:val="00B92D8C"/>
    <w:rsid w:val="00B92F88"/>
    <w:rsid w:val="00B93296"/>
    <w:rsid w:val="00B932E1"/>
    <w:rsid w:val="00B937E4"/>
    <w:rsid w:val="00B939BF"/>
    <w:rsid w:val="00B93AA0"/>
    <w:rsid w:val="00B943A3"/>
    <w:rsid w:val="00B943DC"/>
    <w:rsid w:val="00B946B4"/>
    <w:rsid w:val="00B94806"/>
    <w:rsid w:val="00B94829"/>
    <w:rsid w:val="00B94B4B"/>
    <w:rsid w:val="00B94D92"/>
    <w:rsid w:val="00B94E28"/>
    <w:rsid w:val="00B95506"/>
    <w:rsid w:val="00B95BC3"/>
    <w:rsid w:val="00B95E8B"/>
    <w:rsid w:val="00B95F70"/>
    <w:rsid w:val="00B9639F"/>
    <w:rsid w:val="00B9654E"/>
    <w:rsid w:val="00B967EB"/>
    <w:rsid w:val="00B96B48"/>
    <w:rsid w:val="00B96D40"/>
    <w:rsid w:val="00B96D87"/>
    <w:rsid w:val="00B96E51"/>
    <w:rsid w:val="00B96FB9"/>
    <w:rsid w:val="00B96FBE"/>
    <w:rsid w:val="00B97229"/>
    <w:rsid w:val="00B9743A"/>
    <w:rsid w:val="00B974EF"/>
    <w:rsid w:val="00B976F4"/>
    <w:rsid w:val="00B9783D"/>
    <w:rsid w:val="00B978F8"/>
    <w:rsid w:val="00B97941"/>
    <w:rsid w:val="00B97CD4"/>
    <w:rsid w:val="00B97E44"/>
    <w:rsid w:val="00BA0026"/>
    <w:rsid w:val="00BA00AD"/>
    <w:rsid w:val="00BA0809"/>
    <w:rsid w:val="00BA0A91"/>
    <w:rsid w:val="00BA0E33"/>
    <w:rsid w:val="00BA10D3"/>
    <w:rsid w:val="00BA1358"/>
    <w:rsid w:val="00BA14C2"/>
    <w:rsid w:val="00BA1691"/>
    <w:rsid w:val="00BA19B6"/>
    <w:rsid w:val="00BA1AF1"/>
    <w:rsid w:val="00BA1DFD"/>
    <w:rsid w:val="00BA1E37"/>
    <w:rsid w:val="00BA227F"/>
    <w:rsid w:val="00BA26E3"/>
    <w:rsid w:val="00BA2870"/>
    <w:rsid w:val="00BA29B8"/>
    <w:rsid w:val="00BA2A84"/>
    <w:rsid w:val="00BA2B41"/>
    <w:rsid w:val="00BA301C"/>
    <w:rsid w:val="00BA3032"/>
    <w:rsid w:val="00BA30B3"/>
    <w:rsid w:val="00BA30DF"/>
    <w:rsid w:val="00BA3137"/>
    <w:rsid w:val="00BA334E"/>
    <w:rsid w:val="00BA355B"/>
    <w:rsid w:val="00BA387B"/>
    <w:rsid w:val="00BA3B5B"/>
    <w:rsid w:val="00BA42A0"/>
    <w:rsid w:val="00BA45AA"/>
    <w:rsid w:val="00BA483D"/>
    <w:rsid w:val="00BA48C0"/>
    <w:rsid w:val="00BA4AF5"/>
    <w:rsid w:val="00BA4CA9"/>
    <w:rsid w:val="00BA4D11"/>
    <w:rsid w:val="00BA4DAD"/>
    <w:rsid w:val="00BA4E8D"/>
    <w:rsid w:val="00BA501D"/>
    <w:rsid w:val="00BA5525"/>
    <w:rsid w:val="00BA59D0"/>
    <w:rsid w:val="00BA5E3F"/>
    <w:rsid w:val="00BA6123"/>
    <w:rsid w:val="00BA618B"/>
    <w:rsid w:val="00BA633F"/>
    <w:rsid w:val="00BA6459"/>
    <w:rsid w:val="00BA65A3"/>
    <w:rsid w:val="00BA6CC3"/>
    <w:rsid w:val="00BA6D82"/>
    <w:rsid w:val="00BA6EFE"/>
    <w:rsid w:val="00BA70B9"/>
    <w:rsid w:val="00BA7181"/>
    <w:rsid w:val="00BA7540"/>
    <w:rsid w:val="00BA754C"/>
    <w:rsid w:val="00BA7581"/>
    <w:rsid w:val="00BA7B43"/>
    <w:rsid w:val="00BA7C0E"/>
    <w:rsid w:val="00BA7CBF"/>
    <w:rsid w:val="00BA7E41"/>
    <w:rsid w:val="00BB0246"/>
    <w:rsid w:val="00BB0406"/>
    <w:rsid w:val="00BB0446"/>
    <w:rsid w:val="00BB06F1"/>
    <w:rsid w:val="00BB0789"/>
    <w:rsid w:val="00BB0A74"/>
    <w:rsid w:val="00BB0FD5"/>
    <w:rsid w:val="00BB12C4"/>
    <w:rsid w:val="00BB1391"/>
    <w:rsid w:val="00BB147D"/>
    <w:rsid w:val="00BB1911"/>
    <w:rsid w:val="00BB19DA"/>
    <w:rsid w:val="00BB1D8D"/>
    <w:rsid w:val="00BB1E17"/>
    <w:rsid w:val="00BB2050"/>
    <w:rsid w:val="00BB20EC"/>
    <w:rsid w:val="00BB2455"/>
    <w:rsid w:val="00BB26B5"/>
    <w:rsid w:val="00BB270F"/>
    <w:rsid w:val="00BB2D37"/>
    <w:rsid w:val="00BB302E"/>
    <w:rsid w:val="00BB3325"/>
    <w:rsid w:val="00BB3512"/>
    <w:rsid w:val="00BB394B"/>
    <w:rsid w:val="00BB3A6B"/>
    <w:rsid w:val="00BB3ABD"/>
    <w:rsid w:val="00BB47C6"/>
    <w:rsid w:val="00BB4980"/>
    <w:rsid w:val="00BB4F99"/>
    <w:rsid w:val="00BB5514"/>
    <w:rsid w:val="00BB57C4"/>
    <w:rsid w:val="00BB58D3"/>
    <w:rsid w:val="00BB5ACE"/>
    <w:rsid w:val="00BB5F2A"/>
    <w:rsid w:val="00BB5FD2"/>
    <w:rsid w:val="00BB62DF"/>
    <w:rsid w:val="00BB63E8"/>
    <w:rsid w:val="00BB658E"/>
    <w:rsid w:val="00BB682B"/>
    <w:rsid w:val="00BB6A2A"/>
    <w:rsid w:val="00BB70E6"/>
    <w:rsid w:val="00BB75B6"/>
    <w:rsid w:val="00BB76BF"/>
    <w:rsid w:val="00BB77FC"/>
    <w:rsid w:val="00BB7B8B"/>
    <w:rsid w:val="00BC001E"/>
    <w:rsid w:val="00BC03DC"/>
    <w:rsid w:val="00BC0AB3"/>
    <w:rsid w:val="00BC0C51"/>
    <w:rsid w:val="00BC0E61"/>
    <w:rsid w:val="00BC11CC"/>
    <w:rsid w:val="00BC1428"/>
    <w:rsid w:val="00BC1653"/>
    <w:rsid w:val="00BC204E"/>
    <w:rsid w:val="00BC233B"/>
    <w:rsid w:val="00BC248E"/>
    <w:rsid w:val="00BC277B"/>
    <w:rsid w:val="00BC2C24"/>
    <w:rsid w:val="00BC2D9F"/>
    <w:rsid w:val="00BC2F5F"/>
    <w:rsid w:val="00BC3235"/>
    <w:rsid w:val="00BC325E"/>
    <w:rsid w:val="00BC3534"/>
    <w:rsid w:val="00BC36FB"/>
    <w:rsid w:val="00BC3864"/>
    <w:rsid w:val="00BC3874"/>
    <w:rsid w:val="00BC38FF"/>
    <w:rsid w:val="00BC3985"/>
    <w:rsid w:val="00BC3A1A"/>
    <w:rsid w:val="00BC3A77"/>
    <w:rsid w:val="00BC3F1F"/>
    <w:rsid w:val="00BC3F9A"/>
    <w:rsid w:val="00BC410B"/>
    <w:rsid w:val="00BC42A4"/>
    <w:rsid w:val="00BC42E6"/>
    <w:rsid w:val="00BC4496"/>
    <w:rsid w:val="00BC463D"/>
    <w:rsid w:val="00BC4797"/>
    <w:rsid w:val="00BC4947"/>
    <w:rsid w:val="00BC4B21"/>
    <w:rsid w:val="00BC4D93"/>
    <w:rsid w:val="00BC4E9F"/>
    <w:rsid w:val="00BC4EDC"/>
    <w:rsid w:val="00BC514C"/>
    <w:rsid w:val="00BC5160"/>
    <w:rsid w:val="00BC517D"/>
    <w:rsid w:val="00BC5315"/>
    <w:rsid w:val="00BC5724"/>
    <w:rsid w:val="00BC5852"/>
    <w:rsid w:val="00BC5941"/>
    <w:rsid w:val="00BC5C35"/>
    <w:rsid w:val="00BC5D7D"/>
    <w:rsid w:val="00BC6518"/>
    <w:rsid w:val="00BC6613"/>
    <w:rsid w:val="00BC6DE2"/>
    <w:rsid w:val="00BC6F0F"/>
    <w:rsid w:val="00BC7106"/>
    <w:rsid w:val="00BC7144"/>
    <w:rsid w:val="00BC744B"/>
    <w:rsid w:val="00BC764F"/>
    <w:rsid w:val="00BC7833"/>
    <w:rsid w:val="00BC7CCA"/>
    <w:rsid w:val="00BD003A"/>
    <w:rsid w:val="00BD01D8"/>
    <w:rsid w:val="00BD02DF"/>
    <w:rsid w:val="00BD039C"/>
    <w:rsid w:val="00BD0521"/>
    <w:rsid w:val="00BD06AD"/>
    <w:rsid w:val="00BD0D7B"/>
    <w:rsid w:val="00BD0F84"/>
    <w:rsid w:val="00BD1008"/>
    <w:rsid w:val="00BD1011"/>
    <w:rsid w:val="00BD1039"/>
    <w:rsid w:val="00BD106F"/>
    <w:rsid w:val="00BD12AD"/>
    <w:rsid w:val="00BD14FB"/>
    <w:rsid w:val="00BD1727"/>
    <w:rsid w:val="00BD1777"/>
    <w:rsid w:val="00BD1891"/>
    <w:rsid w:val="00BD18C5"/>
    <w:rsid w:val="00BD1B12"/>
    <w:rsid w:val="00BD1E62"/>
    <w:rsid w:val="00BD1E79"/>
    <w:rsid w:val="00BD205B"/>
    <w:rsid w:val="00BD20E1"/>
    <w:rsid w:val="00BD228B"/>
    <w:rsid w:val="00BD2788"/>
    <w:rsid w:val="00BD27D6"/>
    <w:rsid w:val="00BD292A"/>
    <w:rsid w:val="00BD2994"/>
    <w:rsid w:val="00BD2DD3"/>
    <w:rsid w:val="00BD2E2A"/>
    <w:rsid w:val="00BD2EEA"/>
    <w:rsid w:val="00BD30B2"/>
    <w:rsid w:val="00BD338B"/>
    <w:rsid w:val="00BD3579"/>
    <w:rsid w:val="00BD3726"/>
    <w:rsid w:val="00BD3749"/>
    <w:rsid w:val="00BD379B"/>
    <w:rsid w:val="00BD37F4"/>
    <w:rsid w:val="00BD3983"/>
    <w:rsid w:val="00BD3A70"/>
    <w:rsid w:val="00BD3D5A"/>
    <w:rsid w:val="00BD3DD9"/>
    <w:rsid w:val="00BD3DF5"/>
    <w:rsid w:val="00BD3E47"/>
    <w:rsid w:val="00BD3E89"/>
    <w:rsid w:val="00BD4065"/>
    <w:rsid w:val="00BD44F4"/>
    <w:rsid w:val="00BD450D"/>
    <w:rsid w:val="00BD4674"/>
    <w:rsid w:val="00BD49FC"/>
    <w:rsid w:val="00BD4B0D"/>
    <w:rsid w:val="00BD4C54"/>
    <w:rsid w:val="00BD4E05"/>
    <w:rsid w:val="00BD4E70"/>
    <w:rsid w:val="00BD4EB7"/>
    <w:rsid w:val="00BD4EC8"/>
    <w:rsid w:val="00BD53F2"/>
    <w:rsid w:val="00BD55AE"/>
    <w:rsid w:val="00BD5AB9"/>
    <w:rsid w:val="00BD5B29"/>
    <w:rsid w:val="00BD613B"/>
    <w:rsid w:val="00BD628E"/>
    <w:rsid w:val="00BD6872"/>
    <w:rsid w:val="00BD6B70"/>
    <w:rsid w:val="00BD6E18"/>
    <w:rsid w:val="00BD74F2"/>
    <w:rsid w:val="00BD75AC"/>
    <w:rsid w:val="00BD77F0"/>
    <w:rsid w:val="00BD77F6"/>
    <w:rsid w:val="00BD7B85"/>
    <w:rsid w:val="00BD7D09"/>
    <w:rsid w:val="00BD7DFD"/>
    <w:rsid w:val="00BD7E7A"/>
    <w:rsid w:val="00BD7EA7"/>
    <w:rsid w:val="00BE01BB"/>
    <w:rsid w:val="00BE03EE"/>
    <w:rsid w:val="00BE06C4"/>
    <w:rsid w:val="00BE0870"/>
    <w:rsid w:val="00BE0C62"/>
    <w:rsid w:val="00BE0CA8"/>
    <w:rsid w:val="00BE0ECD"/>
    <w:rsid w:val="00BE0F7B"/>
    <w:rsid w:val="00BE1128"/>
    <w:rsid w:val="00BE1393"/>
    <w:rsid w:val="00BE158E"/>
    <w:rsid w:val="00BE1806"/>
    <w:rsid w:val="00BE1F49"/>
    <w:rsid w:val="00BE2127"/>
    <w:rsid w:val="00BE225C"/>
    <w:rsid w:val="00BE2383"/>
    <w:rsid w:val="00BE2759"/>
    <w:rsid w:val="00BE28AF"/>
    <w:rsid w:val="00BE2AB8"/>
    <w:rsid w:val="00BE2B8A"/>
    <w:rsid w:val="00BE2C36"/>
    <w:rsid w:val="00BE2FFF"/>
    <w:rsid w:val="00BE301E"/>
    <w:rsid w:val="00BE30A7"/>
    <w:rsid w:val="00BE32B5"/>
    <w:rsid w:val="00BE3AD0"/>
    <w:rsid w:val="00BE3B91"/>
    <w:rsid w:val="00BE3C0E"/>
    <w:rsid w:val="00BE3D7C"/>
    <w:rsid w:val="00BE419F"/>
    <w:rsid w:val="00BE433C"/>
    <w:rsid w:val="00BE4487"/>
    <w:rsid w:val="00BE4502"/>
    <w:rsid w:val="00BE4709"/>
    <w:rsid w:val="00BE4897"/>
    <w:rsid w:val="00BE4B42"/>
    <w:rsid w:val="00BE4F08"/>
    <w:rsid w:val="00BE503B"/>
    <w:rsid w:val="00BE5958"/>
    <w:rsid w:val="00BE5A13"/>
    <w:rsid w:val="00BE5A80"/>
    <w:rsid w:val="00BE619C"/>
    <w:rsid w:val="00BE61A0"/>
    <w:rsid w:val="00BE62CC"/>
    <w:rsid w:val="00BE63D4"/>
    <w:rsid w:val="00BE642F"/>
    <w:rsid w:val="00BE670B"/>
    <w:rsid w:val="00BE6A36"/>
    <w:rsid w:val="00BE715A"/>
    <w:rsid w:val="00BE7337"/>
    <w:rsid w:val="00BE755D"/>
    <w:rsid w:val="00BE75FF"/>
    <w:rsid w:val="00BE76F7"/>
    <w:rsid w:val="00BE775D"/>
    <w:rsid w:val="00BE7BBA"/>
    <w:rsid w:val="00BF03DE"/>
    <w:rsid w:val="00BF0416"/>
    <w:rsid w:val="00BF061F"/>
    <w:rsid w:val="00BF067F"/>
    <w:rsid w:val="00BF088E"/>
    <w:rsid w:val="00BF095D"/>
    <w:rsid w:val="00BF0C9D"/>
    <w:rsid w:val="00BF0DD0"/>
    <w:rsid w:val="00BF0E4A"/>
    <w:rsid w:val="00BF1270"/>
    <w:rsid w:val="00BF13B8"/>
    <w:rsid w:val="00BF14B7"/>
    <w:rsid w:val="00BF157F"/>
    <w:rsid w:val="00BF1627"/>
    <w:rsid w:val="00BF18B9"/>
    <w:rsid w:val="00BF1E8A"/>
    <w:rsid w:val="00BF20EB"/>
    <w:rsid w:val="00BF2598"/>
    <w:rsid w:val="00BF25B1"/>
    <w:rsid w:val="00BF2749"/>
    <w:rsid w:val="00BF29D2"/>
    <w:rsid w:val="00BF2CFA"/>
    <w:rsid w:val="00BF2FA1"/>
    <w:rsid w:val="00BF309A"/>
    <w:rsid w:val="00BF345A"/>
    <w:rsid w:val="00BF3857"/>
    <w:rsid w:val="00BF3DB1"/>
    <w:rsid w:val="00BF4101"/>
    <w:rsid w:val="00BF414E"/>
    <w:rsid w:val="00BF4334"/>
    <w:rsid w:val="00BF46CA"/>
    <w:rsid w:val="00BF4AD7"/>
    <w:rsid w:val="00BF4B99"/>
    <w:rsid w:val="00BF4C64"/>
    <w:rsid w:val="00BF51E9"/>
    <w:rsid w:val="00BF53F3"/>
    <w:rsid w:val="00BF5529"/>
    <w:rsid w:val="00BF5589"/>
    <w:rsid w:val="00BF565D"/>
    <w:rsid w:val="00BF571E"/>
    <w:rsid w:val="00BF591B"/>
    <w:rsid w:val="00BF593E"/>
    <w:rsid w:val="00BF6732"/>
    <w:rsid w:val="00BF6A0D"/>
    <w:rsid w:val="00BF6A13"/>
    <w:rsid w:val="00BF6DA6"/>
    <w:rsid w:val="00BF6ED4"/>
    <w:rsid w:val="00BF706D"/>
    <w:rsid w:val="00BF748B"/>
    <w:rsid w:val="00BF7A04"/>
    <w:rsid w:val="00BF7A90"/>
    <w:rsid w:val="00BF7CE1"/>
    <w:rsid w:val="00BF7EB8"/>
    <w:rsid w:val="00BF7EE3"/>
    <w:rsid w:val="00C00D15"/>
    <w:rsid w:val="00C00E39"/>
    <w:rsid w:val="00C00F29"/>
    <w:rsid w:val="00C00F4F"/>
    <w:rsid w:val="00C010E1"/>
    <w:rsid w:val="00C01161"/>
    <w:rsid w:val="00C01464"/>
    <w:rsid w:val="00C0166C"/>
    <w:rsid w:val="00C01759"/>
    <w:rsid w:val="00C018DA"/>
    <w:rsid w:val="00C0193C"/>
    <w:rsid w:val="00C01EA7"/>
    <w:rsid w:val="00C01F15"/>
    <w:rsid w:val="00C01F51"/>
    <w:rsid w:val="00C02076"/>
    <w:rsid w:val="00C0268C"/>
    <w:rsid w:val="00C029C3"/>
    <w:rsid w:val="00C02A57"/>
    <w:rsid w:val="00C02BC9"/>
    <w:rsid w:val="00C02BEF"/>
    <w:rsid w:val="00C02BFA"/>
    <w:rsid w:val="00C02DF2"/>
    <w:rsid w:val="00C02E4F"/>
    <w:rsid w:val="00C0301E"/>
    <w:rsid w:val="00C033C9"/>
    <w:rsid w:val="00C03456"/>
    <w:rsid w:val="00C03489"/>
    <w:rsid w:val="00C03496"/>
    <w:rsid w:val="00C036EB"/>
    <w:rsid w:val="00C0429B"/>
    <w:rsid w:val="00C04332"/>
    <w:rsid w:val="00C04438"/>
    <w:rsid w:val="00C0466E"/>
    <w:rsid w:val="00C048E6"/>
    <w:rsid w:val="00C048F8"/>
    <w:rsid w:val="00C04AD9"/>
    <w:rsid w:val="00C04D34"/>
    <w:rsid w:val="00C04DEC"/>
    <w:rsid w:val="00C04FC4"/>
    <w:rsid w:val="00C05151"/>
    <w:rsid w:val="00C055E1"/>
    <w:rsid w:val="00C05662"/>
    <w:rsid w:val="00C0588B"/>
    <w:rsid w:val="00C05944"/>
    <w:rsid w:val="00C05986"/>
    <w:rsid w:val="00C060E8"/>
    <w:rsid w:val="00C06122"/>
    <w:rsid w:val="00C0612A"/>
    <w:rsid w:val="00C0645E"/>
    <w:rsid w:val="00C0689F"/>
    <w:rsid w:val="00C06A44"/>
    <w:rsid w:val="00C06A88"/>
    <w:rsid w:val="00C06C80"/>
    <w:rsid w:val="00C06F03"/>
    <w:rsid w:val="00C07023"/>
    <w:rsid w:val="00C070B8"/>
    <w:rsid w:val="00C070FF"/>
    <w:rsid w:val="00C0737A"/>
    <w:rsid w:val="00C0781B"/>
    <w:rsid w:val="00C07898"/>
    <w:rsid w:val="00C078CF"/>
    <w:rsid w:val="00C078D1"/>
    <w:rsid w:val="00C079AE"/>
    <w:rsid w:val="00C079ED"/>
    <w:rsid w:val="00C07A00"/>
    <w:rsid w:val="00C07B82"/>
    <w:rsid w:val="00C07BE1"/>
    <w:rsid w:val="00C07C03"/>
    <w:rsid w:val="00C1004E"/>
    <w:rsid w:val="00C1009D"/>
    <w:rsid w:val="00C10116"/>
    <w:rsid w:val="00C10244"/>
    <w:rsid w:val="00C10423"/>
    <w:rsid w:val="00C10536"/>
    <w:rsid w:val="00C10730"/>
    <w:rsid w:val="00C108A7"/>
    <w:rsid w:val="00C10E40"/>
    <w:rsid w:val="00C10FF7"/>
    <w:rsid w:val="00C1103F"/>
    <w:rsid w:val="00C110C2"/>
    <w:rsid w:val="00C11106"/>
    <w:rsid w:val="00C11645"/>
    <w:rsid w:val="00C116D7"/>
    <w:rsid w:val="00C11931"/>
    <w:rsid w:val="00C11BE4"/>
    <w:rsid w:val="00C11C75"/>
    <w:rsid w:val="00C1233E"/>
    <w:rsid w:val="00C1268D"/>
    <w:rsid w:val="00C12AAF"/>
    <w:rsid w:val="00C12E88"/>
    <w:rsid w:val="00C132BC"/>
    <w:rsid w:val="00C13325"/>
    <w:rsid w:val="00C1347E"/>
    <w:rsid w:val="00C13A4A"/>
    <w:rsid w:val="00C13C52"/>
    <w:rsid w:val="00C13C7D"/>
    <w:rsid w:val="00C143C3"/>
    <w:rsid w:val="00C14406"/>
    <w:rsid w:val="00C1449F"/>
    <w:rsid w:val="00C14653"/>
    <w:rsid w:val="00C1474C"/>
    <w:rsid w:val="00C14799"/>
    <w:rsid w:val="00C147B8"/>
    <w:rsid w:val="00C14A87"/>
    <w:rsid w:val="00C14B02"/>
    <w:rsid w:val="00C14C82"/>
    <w:rsid w:val="00C15431"/>
    <w:rsid w:val="00C1553E"/>
    <w:rsid w:val="00C15729"/>
    <w:rsid w:val="00C1580C"/>
    <w:rsid w:val="00C159C8"/>
    <w:rsid w:val="00C15B36"/>
    <w:rsid w:val="00C15BE2"/>
    <w:rsid w:val="00C15DB9"/>
    <w:rsid w:val="00C16081"/>
    <w:rsid w:val="00C1656B"/>
    <w:rsid w:val="00C165D4"/>
    <w:rsid w:val="00C16932"/>
    <w:rsid w:val="00C16AE4"/>
    <w:rsid w:val="00C16B18"/>
    <w:rsid w:val="00C16F9A"/>
    <w:rsid w:val="00C17183"/>
    <w:rsid w:val="00C17296"/>
    <w:rsid w:val="00C17430"/>
    <w:rsid w:val="00C17477"/>
    <w:rsid w:val="00C175A9"/>
    <w:rsid w:val="00C1760A"/>
    <w:rsid w:val="00C17B5E"/>
    <w:rsid w:val="00C17C64"/>
    <w:rsid w:val="00C17CB6"/>
    <w:rsid w:val="00C200D5"/>
    <w:rsid w:val="00C2016E"/>
    <w:rsid w:val="00C20230"/>
    <w:rsid w:val="00C20297"/>
    <w:rsid w:val="00C2043C"/>
    <w:rsid w:val="00C2053A"/>
    <w:rsid w:val="00C20AC3"/>
    <w:rsid w:val="00C20C6A"/>
    <w:rsid w:val="00C20EB9"/>
    <w:rsid w:val="00C20F3A"/>
    <w:rsid w:val="00C20FBC"/>
    <w:rsid w:val="00C211A5"/>
    <w:rsid w:val="00C212C8"/>
    <w:rsid w:val="00C2149E"/>
    <w:rsid w:val="00C2167F"/>
    <w:rsid w:val="00C218F4"/>
    <w:rsid w:val="00C21973"/>
    <w:rsid w:val="00C21EBF"/>
    <w:rsid w:val="00C22013"/>
    <w:rsid w:val="00C22131"/>
    <w:rsid w:val="00C22273"/>
    <w:rsid w:val="00C2248A"/>
    <w:rsid w:val="00C224B4"/>
    <w:rsid w:val="00C22678"/>
    <w:rsid w:val="00C226CF"/>
    <w:rsid w:val="00C22804"/>
    <w:rsid w:val="00C22956"/>
    <w:rsid w:val="00C22A46"/>
    <w:rsid w:val="00C22DBE"/>
    <w:rsid w:val="00C22E59"/>
    <w:rsid w:val="00C2305B"/>
    <w:rsid w:val="00C231AC"/>
    <w:rsid w:val="00C234FE"/>
    <w:rsid w:val="00C2367B"/>
    <w:rsid w:val="00C23BBD"/>
    <w:rsid w:val="00C23C4F"/>
    <w:rsid w:val="00C23C6D"/>
    <w:rsid w:val="00C23E2A"/>
    <w:rsid w:val="00C23FFD"/>
    <w:rsid w:val="00C2403E"/>
    <w:rsid w:val="00C2424B"/>
    <w:rsid w:val="00C243C9"/>
    <w:rsid w:val="00C246E7"/>
    <w:rsid w:val="00C24723"/>
    <w:rsid w:val="00C24818"/>
    <w:rsid w:val="00C24931"/>
    <w:rsid w:val="00C2494B"/>
    <w:rsid w:val="00C24CD1"/>
    <w:rsid w:val="00C25065"/>
    <w:rsid w:val="00C250B6"/>
    <w:rsid w:val="00C2560A"/>
    <w:rsid w:val="00C256B5"/>
    <w:rsid w:val="00C2571B"/>
    <w:rsid w:val="00C2584C"/>
    <w:rsid w:val="00C25AD8"/>
    <w:rsid w:val="00C25CF1"/>
    <w:rsid w:val="00C25D45"/>
    <w:rsid w:val="00C25F01"/>
    <w:rsid w:val="00C2610D"/>
    <w:rsid w:val="00C2623B"/>
    <w:rsid w:val="00C263F9"/>
    <w:rsid w:val="00C26514"/>
    <w:rsid w:val="00C2699A"/>
    <w:rsid w:val="00C269DF"/>
    <w:rsid w:val="00C26E62"/>
    <w:rsid w:val="00C27338"/>
    <w:rsid w:val="00C273E2"/>
    <w:rsid w:val="00C278CE"/>
    <w:rsid w:val="00C27B67"/>
    <w:rsid w:val="00C27FBC"/>
    <w:rsid w:val="00C30070"/>
    <w:rsid w:val="00C303E5"/>
    <w:rsid w:val="00C304B7"/>
    <w:rsid w:val="00C30889"/>
    <w:rsid w:val="00C30915"/>
    <w:rsid w:val="00C30D3A"/>
    <w:rsid w:val="00C30EEB"/>
    <w:rsid w:val="00C31176"/>
    <w:rsid w:val="00C31268"/>
    <w:rsid w:val="00C314F7"/>
    <w:rsid w:val="00C316C1"/>
    <w:rsid w:val="00C31998"/>
    <w:rsid w:val="00C319EC"/>
    <w:rsid w:val="00C31BA0"/>
    <w:rsid w:val="00C31D61"/>
    <w:rsid w:val="00C31E6F"/>
    <w:rsid w:val="00C3210C"/>
    <w:rsid w:val="00C3229F"/>
    <w:rsid w:val="00C323B9"/>
    <w:rsid w:val="00C3245D"/>
    <w:rsid w:val="00C3261D"/>
    <w:rsid w:val="00C32E19"/>
    <w:rsid w:val="00C33483"/>
    <w:rsid w:val="00C33512"/>
    <w:rsid w:val="00C339C8"/>
    <w:rsid w:val="00C33C0B"/>
    <w:rsid w:val="00C33CCA"/>
    <w:rsid w:val="00C33DAF"/>
    <w:rsid w:val="00C34205"/>
    <w:rsid w:val="00C34224"/>
    <w:rsid w:val="00C3435A"/>
    <w:rsid w:val="00C3444E"/>
    <w:rsid w:val="00C347E8"/>
    <w:rsid w:val="00C34B43"/>
    <w:rsid w:val="00C34D47"/>
    <w:rsid w:val="00C35296"/>
    <w:rsid w:val="00C35378"/>
    <w:rsid w:val="00C35578"/>
    <w:rsid w:val="00C3568B"/>
    <w:rsid w:val="00C3586A"/>
    <w:rsid w:val="00C35A77"/>
    <w:rsid w:val="00C35B19"/>
    <w:rsid w:val="00C35C01"/>
    <w:rsid w:val="00C35F1B"/>
    <w:rsid w:val="00C35FC7"/>
    <w:rsid w:val="00C361A9"/>
    <w:rsid w:val="00C36254"/>
    <w:rsid w:val="00C36255"/>
    <w:rsid w:val="00C363A5"/>
    <w:rsid w:val="00C366B9"/>
    <w:rsid w:val="00C36751"/>
    <w:rsid w:val="00C367F9"/>
    <w:rsid w:val="00C369F1"/>
    <w:rsid w:val="00C36D69"/>
    <w:rsid w:val="00C36FD3"/>
    <w:rsid w:val="00C3710A"/>
    <w:rsid w:val="00C37180"/>
    <w:rsid w:val="00C372FE"/>
    <w:rsid w:val="00C376FD"/>
    <w:rsid w:val="00C379B7"/>
    <w:rsid w:val="00C379D3"/>
    <w:rsid w:val="00C37BAC"/>
    <w:rsid w:val="00C37F03"/>
    <w:rsid w:val="00C4020B"/>
    <w:rsid w:val="00C4028D"/>
    <w:rsid w:val="00C40427"/>
    <w:rsid w:val="00C4067B"/>
    <w:rsid w:val="00C40752"/>
    <w:rsid w:val="00C40B1F"/>
    <w:rsid w:val="00C40DBE"/>
    <w:rsid w:val="00C4191D"/>
    <w:rsid w:val="00C4194D"/>
    <w:rsid w:val="00C41AAF"/>
    <w:rsid w:val="00C41C78"/>
    <w:rsid w:val="00C4203E"/>
    <w:rsid w:val="00C422D3"/>
    <w:rsid w:val="00C424FB"/>
    <w:rsid w:val="00C42554"/>
    <w:rsid w:val="00C4297E"/>
    <w:rsid w:val="00C42A42"/>
    <w:rsid w:val="00C42AF5"/>
    <w:rsid w:val="00C42EBE"/>
    <w:rsid w:val="00C4312E"/>
    <w:rsid w:val="00C43142"/>
    <w:rsid w:val="00C43312"/>
    <w:rsid w:val="00C4342E"/>
    <w:rsid w:val="00C434F8"/>
    <w:rsid w:val="00C4352E"/>
    <w:rsid w:val="00C435F7"/>
    <w:rsid w:val="00C4365F"/>
    <w:rsid w:val="00C43C53"/>
    <w:rsid w:val="00C440A2"/>
    <w:rsid w:val="00C4420C"/>
    <w:rsid w:val="00C4450E"/>
    <w:rsid w:val="00C4474E"/>
    <w:rsid w:val="00C447CB"/>
    <w:rsid w:val="00C448C0"/>
    <w:rsid w:val="00C44B15"/>
    <w:rsid w:val="00C44B2C"/>
    <w:rsid w:val="00C45255"/>
    <w:rsid w:val="00C45318"/>
    <w:rsid w:val="00C4547C"/>
    <w:rsid w:val="00C45A0B"/>
    <w:rsid w:val="00C45B6C"/>
    <w:rsid w:val="00C46212"/>
    <w:rsid w:val="00C4654B"/>
    <w:rsid w:val="00C46707"/>
    <w:rsid w:val="00C468F5"/>
    <w:rsid w:val="00C46B0A"/>
    <w:rsid w:val="00C46BEF"/>
    <w:rsid w:val="00C46D15"/>
    <w:rsid w:val="00C471D9"/>
    <w:rsid w:val="00C47248"/>
    <w:rsid w:val="00C47648"/>
    <w:rsid w:val="00C47666"/>
    <w:rsid w:val="00C47ED9"/>
    <w:rsid w:val="00C47F4A"/>
    <w:rsid w:val="00C4A1B5"/>
    <w:rsid w:val="00C50026"/>
    <w:rsid w:val="00C50156"/>
    <w:rsid w:val="00C501FE"/>
    <w:rsid w:val="00C5020B"/>
    <w:rsid w:val="00C50C72"/>
    <w:rsid w:val="00C50D76"/>
    <w:rsid w:val="00C50E1A"/>
    <w:rsid w:val="00C51052"/>
    <w:rsid w:val="00C5169D"/>
    <w:rsid w:val="00C51D83"/>
    <w:rsid w:val="00C52008"/>
    <w:rsid w:val="00C52419"/>
    <w:rsid w:val="00C524E3"/>
    <w:rsid w:val="00C52668"/>
    <w:rsid w:val="00C52F2F"/>
    <w:rsid w:val="00C53224"/>
    <w:rsid w:val="00C5330D"/>
    <w:rsid w:val="00C5335A"/>
    <w:rsid w:val="00C5379D"/>
    <w:rsid w:val="00C538CC"/>
    <w:rsid w:val="00C53AED"/>
    <w:rsid w:val="00C53B70"/>
    <w:rsid w:val="00C54307"/>
    <w:rsid w:val="00C5451D"/>
    <w:rsid w:val="00C545AB"/>
    <w:rsid w:val="00C54660"/>
    <w:rsid w:val="00C54BF6"/>
    <w:rsid w:val="00C5524D"/>
    <w:rsid w:val="00C55698"/>
    <w:rsid w:val="00C5591D"/>
    <w:rsid w:val="00C559E0"/>
    <w:rsid w:val="00C55E76"/>
    <w:rsid w:val="00C5601D"/>
    <w:rsid w:val="00C56142"/>
    <w:rsid w:val="00C564BE"/>
    <w:rsid w:val="00C56507"/>
    <w:rsid w:val="00C5656B"/>
    <w:rsid w:val="00C56867"/>
    <w:rsid w:val="00C56D8F"/>
    <w:rsid w:val="00C56DB8"/>
    <w:rsid w:val="00C56F79"/>
    <w:rsid w:val="00C571F7"/>
    <w:rsid w:val="00C57955"/>
    <w:rsid w:val="00C57AF9"/>
    <w:rsid w:val="00C57B8D"/>
    <w:rsid w:val="00C57C28"/>
    <w:rsid w:val="00C600E8"/>
    <w:rsid w:val="00C607CF"/>
    <w:rsid w:val="00C60923"/>
    <w:rsid w:val="00C60D0A"/>
    <w:rsid w:val="00C6124A"/>
    <w:rsid w:val="00C61776"/>
    <w:rsid w:val="00C61913"/>
    <w:rsid w:val="00C61BA7"/>
    <w:rsid w:val="00C61D28"/>
    <w:rsid w:val="00C61D99"/>
    <w:rsid w:val="00C61DF3"/>
    <w:rsid w:val="00C61E1A"/>
    <w:rsid w:val="00C61FAB"/>
    <w:rsid w:val="00C6207C"/>
    <w:rsid w:val="00C6210C"/>
    <w:rsid w:val="00C623F1"/>
    <w:rsid w:val="00C624F9"/>
    <w:rsid w:val="00C625C4"/>
    <w:rsid w:val="00C6263D"/>
    <w:rsid w:val="00C62796"/>
    <w:rsid w:val="00C62807"/>
    <w:rsid w:val="00C628CF"/>
    <w:rsid w:val="00C62D55"/>
    <w:rsid w:val="00C62F58"/>
    <w:rsid w:val="00C63553"/>
    <w:rsid w:val="00C63583"/>
    <w:rsid w:val="00C63A1D"/>
    <w:rsid w:val="00C63C9D"/>
    <w:rsid w:val="00C63D0F"/>
    <w:rsid w:val="00C63D1B"/>
    <w:rsid w:val="00C63F04"/>
    <w:rsid w:val="00C63F34"/>
    <w:rsid w:val="00C641BE"/>
    <w:rsid w:val="00C644CB"/>
    <w:rsid w:val="00C645E8"/>
    <w:rsid w:val="00C646C5"/>
    <w:rsid w:val="00C64763"/>
    <w:rsid w:val="00C64B6E"/>
    <w:rsid w:val="00C64BAB"/>
    <w:rsid w:val="00C64CB1"/>
    <w:rsid w:val="00C64EFF"/>
    <w:rsid w:val="00C64F5C"/>
    <w:rsid w:val="00C64F67"/>
    <w:rsid w:val="00C64F96"/>
    <w:rsid w:val="00C656DC"/>
    <w:rsid w:val="00C65716"/>
    <w:rsid w:val="00C6591A"/>
    <w:rsid w:val="00C65A09"/>
    <w:rsid w:val="00C65AD6"/>
    <w:rsid w:val="00C65B3B"/>
    <w:rsid w:val="00C65D86"/>
    <w:rsid w:val="00C65F7B"/>
    <w:rsid w:val="00C660B0"/>
    <w:rsid w:val="00C661D0"/>
    <w:rsid w:val="00C66500"/>
    <w:rsid w:val="00C66586"/>
    <w:rsid w:val="00C66C05"/>
    <w:rsid w:val="00C66E07"/>
    <w:rsid w:val="00C670B1"/>
    <w:rsid w:val="00C671E9"/>
    <w:rsid w:val="00C6722D"/>
    <w:rsid w:val="00C673C8"/>
    <w:rsid w:val="00C676B0"/>
    <w:rsid w:val="00C67847"/>
    <w:rsid w:val="00C679E5"/>
    <w:rsid w:val="00C67B74"/>
    <w:rsid w:val="00C67B85"/>
    <w:rsid w:val="00C67CD6"/>
    <w:rsid w:val="00C67E3C"/>
    <w:rsid w:val="00C67EF6"/>
    <w:rsid w:val="00C67F26"/>
    <w:rsid w:val="00C70124"/>
    <w:rsid w:val="00C70158"/>
    <w:rsid w:val="00C70278"/>
    <w:rsid w:val="00C703DE"/>
    <w:rsid w:val="00C704BE"/>
    <w:rsid w:val="00C705AE"/>
    <w:rsid w:val="00C70957"/>
    <w:rsid w:val="00C70D0B"/>
    <w:rsid w:val="00C70D23"/>
    <w:rsid w:val="00C70DA4"/>
    <w:rsid w:val="00C70E25"/>
    <w:rsid w:val="00C70F13"/>
    <w:rsid w:val="00C71615"/>
    <w:rsid w:val="00C716C1"/>
    <w:rsid w:val="00C71741"/>
    <w:rsid w:val="00C718F7"/>
    <w:rsid w:val="00C71997"/>
    <w:rsid w:val="00C71C57"/>
    <w:rsid w:val="00C721E4"/>
    <w:rsid w:val="00C722EC"/>
    <w:rsid w:val="00C72423"/>
    <w:rsid w:val="00C72747"/>
    <w:rsid w:val="00C7284E"/>
    <w:rsid w:val="00C72CC2"/>
    <w:rsid w:val="00C730C1"/>
    <w:rsid w:val="00C73317"/>
    <w:rsid w:val="00C73338"/>
    <w:rsid w:val="00C733C7"/>
    <w:rsid w:val="00C73828"/>
    <w:rsid w:val="00C73900"/>
    <w:rsid w:val="00C7399F"/>
    <w:rsid w:val="00C73A06"/>
    <w:rsid w:val="00C73D53"/>
    <w:rsid w:val="00C74014"/>
    <w:rsid w:val="00C74432"/>
    <w:rsid w:val="00C74482"/>
    <w:rsid w:val="00C7461E"/>
    <w:rsid w:val="00C749C1"/>
    <w:rsid w:val="00C74B0B"/>
    <w:rsid w:val="00C74C37"/>
    <w:rsid w:val="00C755DC"/>
    <w:rsid w:val="00C75601"/>
    <w:rsid w:val="00C757C7"/>
    <w:rsid w:val="00C757FB"/>
    <w:rsid w:val="00C75AA4"/>
    <w:rsid w:val="00C75B20"/>
    <w:rsid w:val="00C75C11"/>
    <w:rsid w:val="00C762E8"/>
    <w:rsid w:val="00C7684B"/>
    <w:rsid w:val="00C7686D"/>
    <w:rsid w:val="00C76B81"/>
    <w:rsid w:val="00C76C11"/>
    <w:rsid w:val="00C76C34"/>
    <w:rsid w:val="00C77591"/>
    <w:rsid w:val="00C777B4"/>
    <w:rsid w:val="00C7785C"/>
    <w:rsid w:val="00C77AF2"/>
    <w:rsid w:val="00C77B6E"/>
    <w:rsid w:val="00C77EE5"/>
    <w:rsid w:val="00C77EEE"/>
    <w:rsid w:val="00C8006C"/>
    <w:rsid w:val="00C804A8"/>
    <w:rsid w:val="00C806D3"/>
    <w:rsid w:val="00C80A7C"/>
    <w:rsid w:val="00C80D48"/>
    <w:rsid w:val="00C80DFF"/>
    <w:rsid w:val="00C812F1"/>
    <w:rsid w:val="00C81417"/>
    <w:rsid w:val="00C81442"/>
    <w:rsid w:val="00C81468"/>
    <w:rsid w:val="00C81822"/>
    <w:rsid w:val="00C8184C"/>
    <w:rsid w:val="00C81861"/>
    <w:rsid w:val="00C81974"/>
    <w:rsid w:val="00C81AB7"/>
    <w:rsid w:val="00C81BE8"/>
    <w:rsid w:val="00C81BED"/>
    <w:rsid w:val="00C81E86"/>
    <w:rsid w:val="00C81EB8"/>
    <w:rsid w:val="00C81F2B"/>
    <w:rsid w:val="00C81F85"/>
    <w:rsid w:val="00C81FE7"/>
    <w:rsid w:val="00C8217C"/>
    <w:rsid w:val="00C82419"/>
    <w:rsid w:val="00C8243D"/>
    <w:rsid w:val="00C8248E"/>
    <w:rsid w:val="00C82C28"/>
    <w:rsid w:val="00C831E7"/>
    <w:rsid w:val="00C837BC"/>
    <w:rsid w:val="00C83A22"/>
    <w:rsid w:val="00C83B03"/>
    <w:rsid w:val="00C83F5A"/>
    <w:rsid w:val="00C83F9A"/>
    <w:rsid w:val="00C84812"/>
    <w:rsid w:val="00C84B13"/>
    <w:rsid w:val="00C84B23"/>
    <w:rsid w:val="00C84E40"/>
    <w:rsid w:val="00C84E48"/>
    <w:rsid w:val="00C84E68"/>
    <w:rsid w:val="00C85040"/>
    <w:rsid w:val="00C85910"/>
    <w:rsid w:val="00C8592B"/>
    <w:rsid w:val="00C859BC"/>
    <w:rsid w:val="00C85B86"/>
    <w:rsid w:val="00C85DFD"/>
    <w:rsid w:val="00C85E28"/>
    <w:rsid w:val="00C85FE0"/>
    <w:rsid w:val="00C8630E"/>
    <w:rsid w:val="00C8658A"/>
    <w:rsid w:val="00C865D6"/>
    <w:rsid w:val="00C86876"/>
    <w:rsid w:val="00C870B1"/>
    <w:rsid w:val="00C870B7"/>
    <w:rsid w:val="00C872E1"/>
    <w:rsid w:val="00C87501"/>
    <w:rsid w:val="00C8760C"/>
    <w:rsid w:val="00C87715"/>
    <w:rsid w:val="00C877BE"/>
    <w:rsid w:val="00C878BC"/>
    <w:rsid w:val="00C87B69"/>
    <w:rsid w:val="00C87ED8"/>
    <w:rsid w:val="00C87FB6"/>
    <w:rsid w:val="00C90228"/>
    <w:rsid w:val="00C90622"/>
    <w:rsid w:val="00C909F3"/>
    <w:rsid w:val="00C9101F"/>
    <w:rsid w:val="00C910CB"/>
    <w:rsid w:val="00C913F8"/>
    <w:rsid w:val="00C91454"/>
    <w:rsid w:val="00C91538"/>
    <w:rsid w:val="00C91867"/>
    <w:rsid w:val="00C91CC2"/>
    <w:rsid w:val="00C9200E"/>
    <w:rsid w:val="00C920AC"/>
    <w:rsid w:val="00C9217F"/>
    <w:rsid w:val="00C926A7"/>
    <w:rsid w:val="00C92B6D"/>
    <w:rsid w:val="00C92E19"/>
    <w:rsid w:val="00C93160"/>
    <w:rsid w:val="00C9324C"/>
    <w:rsid w:val="00C9325F"/>
    <w:rsid w:val="00C9338A"/>
    <w:rsid w:val="00C935A7"/>
    <w:rsid w:val="00C936FE"/>
    <w:rsid w:val="00C93841"/>
    <w:rsid w:val="00C93A68"/>
    <w:rsid w:val="00C93B7D"/>
    <w:rsid w:val="00C93BA4"/>
    <w:rsid w:val="00C93C1E"/>
    <w:rsid w:val="00C93ECC"/>
    <w:rsid w:val="00C94214"/>
    <w:rsid w:val="00C94369"/>
    <w:rsid w:val="00C94485"/>
    <w:rsid w:val="00C9449D"/>
    <w:rsid w:val="00C94602"/>
    <w:rsid w:val="00C9476F"/>
    <w:rsid w:val="00C94993"/>
    <w:rsid w:val="00C94C07"/>
    <w:rsid w:val="00C94D77"/>
    <w:rsid w:val="00C94DB3"/>
    <w:rsid w:val="00C94F4C"/>
    <w:rsid w:val="00C950A8"/>
    <w:rsid w:val="00C956BD"/>
    <w:rsid w:val="00C95816"/>
    <w:rsid w:val="00C958EC"/>
    <w:rsid w:val="00C95902"/>
    <w:rsid w:val="00C9590B"/>
    <w:rsid w:val="00C95E45"/>
    <w:rsid w:val="00C96404"/>
    <w:rsid w:val="00C965CC"/>
    <w:rsid w:val="00C965D7"/>
    <w:rsid w:val="00C9666C"/>
    <w:rsid w:val="00C96959"/>
    <w:rsid w:val="00C969C8"/>
    <w:rsid w:val="00C96A86"/>
    <w:rsid w:val="00C96B06"/>
    <w:rsid w:val="00C96B0D"/>
    <w:rsid w:val="00C96FD3"/>
    <w:rsid w:val="00C9708D"/>
    <w:rsid w:val="00C97210"/>
    <w:rsid w:val="00C973D4"/>
    <w:rsid w:val="00C973E2"/>
    <w:rsid w:val="00C974B2"/>
    <w:rsid w:val="00C978EC"/>
    <w:rsid w:val="00C97936"/>
    <w:rsid w:val="00C97BA5"/>
    <w:rsid w:val="00C97D1B"/>
    <w:rsid w:val="00C97D1D"/>
    <w:rsid w:val="00CA0011"/>
    <w:rsid w:val="00CA0177"/>
    <w:rsid w:val="00CA0423"/>
    <w:rsid w:val="00CA0535"/>
    <w:rsid w:val="00CA063C"/>
    <w:rsid w:val="00CA0870"/>
    <w:rsid w:val="00CA0DA6"/>
    <w:rsid w:val="00CA0EA0"/>
    <w:rsid w:val="00CA0F1E"/>
    <w:rsid w:val="00CA0F4F"/>
    <w:rsid w:val="00CA0FAE"/>
    <w:rsid w:val="00CA1281"/>
    <w:rsid w:val="00CA1400"/>
    <w:rsid w:val="00CA148F"/>
    <w:rsid w:val="00CA14D3"/>
    <w:rsid w:val="00CA181A"/>
    <w:rsid w:val="00CA19E7"/>
    <w:rsid w:val="00CA1A69"/>
    <w:rsid w:val="00CA1C32"/>
    <w:rsid w:val="00CA1D71"/>
    <w:rsid w:val="00CA1E40"/>
    <w:rsid w:val="00CA21F3"/>
    <w:rsid w:val="00CA23D0"/>
    <w:rsid w:val="00CA27A3"/>
    <w:rsid w:val="00CA284F"/>
    <w:rsid w:val="00CA2881"/>
    <w:rsid w:val="00CA29E0"/>
    <w:rsid w:val="00CA2A0E"/>
    <w:rsid w:val="00CA2AA8"/>
    <w:rsid w:val="00CA2AEA"/>
    <w:rsid w:val="00CA2C9A"/>
    <w:rsid w:val="00CA2E8F"/>
    <w:rsid w:val="00CA2F96"/>
    <w:rsid w:val="00CA3B69"/>
    <w:rsid w:val="00CA3D3E"/>
    <w:rsid w:val="00CA416E"/>
    <w:rsid w:val="00CA450D"/>
    <w:rsid w:val="00CA45E7"/>
    <w:rsid w:val="00CA4626"/>
    <w:rsid w:val="00CA4644"/>
    <w:rsid w:val="00CA46E6"/>
    <w:rsid w:val="00CA4760"/>
    <w:rsid w:val="00CA4A87"/>
    <w:rsid w:val="00CA4B9B"/>
    <w:rsid w:val="00CA513C"/>
    <w:rsid w:val="00CA52D6"/>
    <w:rsid w:val="00CA56DB"/>
    <w:rsid w:val="00CA58DD"/>
    <w:rsid w:val="00CA58E1"/>
    <w:rsid w:val="00CA5A30"/>
    <w:rsid w:val="00CA5BA3"/>
    <w:rsid w:val="00CA5D5C"/>
    <w:rsid w:val="00CA5E80"/>
    <w:rsid w:val="00CA63C0"/>
    <w:rsid w:val="00CA6530"/>
    <w:rsid w:val="00CA67B8"/>
    <w:rsid w:val="00CA6926"/>
    <w:rsid w:val="00CA6F5E"/>
    <w:rsid w:val="00CA70AC"/>
    <w:rsid w:val="00CA7208"/>
    <w:rsid w:val="00CA7569"/>
    <w:rsid w:val="00CA7721"/>
    <w:rsid w:val="00CA776C"/>
    <w:rsid w:val="00CA78F6"/>
    <w:rsid w:val="00CA7FB7"/>
    <w:rsid w:val="00CB0120"/>
    <w:rsid w:val="00CB0394"/>
    <w:rsid w:val="00CB03A7"/>
    <w:rsid w:val="00CB0419"/>
    <w:rsid w:val="00CB04C3"/>
    <w:rsid w:val="00CB07DC"/>
    <w:rsid w:val="00CB083C"/>
    <w:rsid w:val="00CB09F0"/>
    <w:rsid w:val="00CB0C11"/>
    <w:rsid w:val="00CB0E24"/>
    <w:rsid w:val="00CB0EA3"/>
    <w:rsid w:val="00CB0FD0"/>
    <w:rsid w:val="00CB1189"/>
    <w:rsid w:val="00CB1309"/>
    <w:rsid w:val="00CB132C"/>
    <w:rsid w:val="00CB2220"/>
    <w:rsid w:val="00CB23EB"/>
    <w:rsid w:val="00CB2441"/>
    <w:rsid w:val="00CB25F8"/>
    <w:rsid w:val="00CB27C4"/>
    <w:rsid w:val="00CB2CE8"/>
    <w:rsid w:val="00CB32E6"/>
    <w:rsid w:val="00CB34E3"/>
    <w:rsid w:val="00CB364A"/>
    <w:rsid w:val="00CB364C"/>
    <w:rsid w:val="00CB3C74"/>
    <w:rsid w:val="00CB3D5E"/>
    <w:rsid w:val="00CB45EC"/>
    <w:rsid w:val="00CB472B"/>
    <w:rsid w:val="00CB4782"/>
    <w:rsid w:val="00CB485F"/>
    <w:rsid w:val="00CB4A96"/>
    <w:rsid w:val="00CB4B6F"/>
    <w:rsid w:val="00CB4D69"/>
    <w:rsid w:val="00CB4E3F"/>
    <w:rsid w:val="00CB4F90"/>
    <w:rsid w:val="00CB50A0"/>
    <w:rsid w:val="00CB53C8"/>
    <w:rsid w:val="00CB5471"/>
    <w:rsid w:val="00CB580B"/>
    <w:rsid w:val="00CB5972"/>
    <w:rsid w:val="00CB5A83"/>
    <w:rsid w:val="00CB5E59"/>
    <w:rsid w:val="00CB67D9"/>
    <w:rsid w:val="00CB68B1"/>
    <w:rsid w:val="00CB6913"/>
    <w:rsid w:val="00CB6936"/>
    <w:rsid w:val="00CB6A31"/>
    <w:rsid w:val="00CB712A"/>
    <w:rsid w:val="00CB71F5"/>
    <w:rsid w:val="00CB7500"/>
    <w:rsid w:val="00CB7741"/>
    <w:rsid w:val="00CB7874"/>
    <w:rsid w:val="00CB7D20"/>
    <w:rsid w:val="00CB7ED2"/>
    <w:rsid w:val="00CB7F55"/>
    <w:rsid w:val="00CC0255"/>
    <w:rsid w:val="00CC049F"/>
    <w:rsid w:val="00CC0797"/>
    <w:rsid w:val="00CC0C51"/>
    <w:rsid w:val="00CC0C57"/>
    <w:rsid w:val="00CC0D40"/>
    <w:rsid w:val="00CC0F53"/>
    <w:rsid w:val="00CC1138"/>
    <w:rsid w:val="00CC1298"/>
    <w:rsid w:val="00CC14B8"/>
    <w:rsid w:val="00CC1723"/>
    <w:rsid w:val="00CC1903"/>
    <w:rsid w:val="00CC1E8D"/>
    <w:rsid w:val="00CC1FB9"/>
    <w:rsid w:val="00CC2195"/>
    <w:rsid w:val="00CC224B"/>
    <w:rsid w:val="00CC2428"/>
    <w:rsid w:val="00CC250B"/>
    <w:rsid w:val="00CC26F5"/>
    <w:rsid w:val="00CC2702"/>
    <w:rsid w:val="00CC2703"/>
    <w:rsid w:val="00CC2A9B"/>
    <w:rsid w:val="00CC2BAB"/>
    <w:rsid w:val="00CC2C5A"/>
    <w:rsid w:val="00CC3390"/>
    <w:rsid w:val="00CC347B"/>
    <w:rsid w:val="00CC376E"/>
    <w:rsid w:val="00CC39E9"/>
    <w:rsid w:val="00CC3C2B"/>
    <w:rsid w:val="00CC3E60"/>
    <w:rsid w:val="00CC401C"/>
    <w:rsid w:val="00CC4020"/>
    <w:rsid w:val="00CC41E0"/>
    <w:rsid w:val="00CC41FE"/>
    <w:rsid w:val="00CC43CE"/>
    <w:rsid w:val="00CC460E"/>
    <w:rsid w:val="00CC4666"/>
    <w:rsid w:val="00CC47A8"/>
    <w:rsid w:val="00CC47E2"/>
    <w:rsid w:val="00CC48D9"/>
    <w:rsid w:val="00CC48FD"/>
    <w:rsid w:val="00CC4A8D"/>
    <w:rsid w:val="00CC506E"/>
    <w:rsid w:val="00CC51B4"/>
    <w:rsid w:val="00CC55E4"/>
    <w:rsid w:val="00CC587E"/>
    <w:rsid w:val="00CC5B7A"/>
    <w:rsid w:val="00CC5B85"/>
    <w:rsid w:val="00CC5F16"/>
    <w:rsid w:val="00CC5FAA"/>
    <w:rsid w:val="00CC60A7"/>
    <w:rsid w:val="00CC6146"/>
    <w:rsid w:val="00CC6D21"/>
    <w:rsid w:val="00CC6DBF"/>
    <w:rsid w:val="00CC70C2"/>
    <w:rsid w:val="00CC71A2"/>
    <w:rsid w:val="00CC7333"/>
    <w:rsid w:val="00CC73D1"/>
    <w:rsid w:val="00CC73FB"/>
    <w:rsid w:val="00CC74E7"/>
    <w:rsid w:val="00CC7777"/>
    <w:rsid w:val="00CC78FB"/>
    <w:rsid w:val="00CC7DA0"/>
    <w:rsid w:val="00CC7DE5"/>
    <w:rsid w:val="00CD0484"/>
    <w:rsid w:val="00CD057E"/>
    <w:rsid w:val="00CD068E"/>
    <w:rsid w:val="00CD0775"/>
    <w:rsid w:val="00CD07D2"/>
    <w:rsid w:val="00CD094C"/>
    <w:rsid w:val="00CD0C7B"/>
    <w:rsid w:val="00CD0C8C"/>
    <w:rsid w:val="00CD0D86"/>
    <w:rsid w:val="00CD11D2"/>
    <w:rsid w:val="00CD17A3"/>
    <w:rsid w:val="00CD1851"/>
    <w:rsid w:val="00CD1A53"/>
    <w:rsid w:val="00CD1C8C"/>
    <w:rsid w:val="00CD1CBB"/>
    <w:rsid w:val="00CD1E08"/>
    <w:rsid w:val="00CD21F4"/>
    <w:rsid w:val="00CD222A"/>
    <w:rsid w:val="00CD22F9"/>
    <w:rsid w:val="00CD23D1"/>
    <w:rsid w:val="00CD245A"/>
    <w:rsid w:val="00CD2844"/>
    <w:rsid w:val="00CD29BB"/>
    <w:rsid w:val="00CD2A9A"/>
    <w:rsid w:val="00CD2D77"/>
    <w:rsid w:val="00CD2F00"/>
    <w:rsid w:val="00CD3A5B"/>
    <w:rsid w:val="00CD3AFB"/>
    <w:rsid w:val="00CD3B25"/>
    <w:rsid w:val="00CD436E"/>
    <w:rsid w:val="00CD44D8"/>
    <w:rsid w:val="00CD4772"/>
    <w:rsid w:val="00CD4900"/>
    <w:rsid w:val="00CD4DE6"/>
    <w:rsid w:val="00CD4F9F"/>
    <w:rsid w:val="00CD5257"/>
    <w:rsid w:val="00CD5274"/>
    <w:rsid w:val="00CD53DE"/>
    <w:rsid w:val="00CD53F1"/>
    <w:rsid w:val="00CD5461"/>
    <w:rsid w:val="00CD56D4"/>
    <w:rsid w:val="00CD6156"/>
    <w:rsid w:val="00CD6351"/>
    <w:rsid w:val="00CD63FE"/>
    <w:rsid w:val="00CD640F"/>
    <w:rsid w:val="00CD696D"/>
    <w:rsid w:val="00CD7094"/>
    <w:rsid w:val="00CD740D"/>
    <w:rsid w:val="00CD7668"/>
    <w:rsid w:val="00CD7679"/>
    <w:rsid w:val="00CD7B86"/>
    <w:rsid w:val="00CD7C23"/>
    <w:rsid w:val="00CD7EFF"/>
    <w:rsid w:val="00CE0148"/>
    <w:rsid w:val="00CE017F"/>
    <w:rsid w:val="00CE053E"/>
    <w:rsid w:val="00CE07B0"/>
    <w:rsid w:val="00CE0963"/>
    <w:rsid w:val="00CE109E"/>
    <w:rsid w:val="00CE1452"/>
    <w:rsid w:val="00CE15FF"/>
    <w:rsid w:val="00CE1779"/>
    <w:rsid w:val="00CE19B8"/>
    <w:rsid w:val="00CE1BDF"/>
    <w:rsid w:val="00CE1DD4"/>
    <w:rsid w:val="00CE1FB1"/>
    <w:rsid w:val="00CE20D7"/>
    <w:rsid w:val="00CE21A9"/>
    <w:rsid w:val="00CE22C2"/>
    <w:rsid w:val="00CE2541"/>
    <w:rsid w:val="00CE25E2"/>
    <w:rsid w:val="00CE2617"/>
    <w:rsid w:val="00CE277A"/>
    <w:rsid w:val="00CE28DB"/>
    <w:rsid w:val="00CE2CDC"/>
    <w:rsid w:val="00CE2D2B"/>
    <w:rsid w:val="00CE2EAD"/>
    <w:rsid w:val="00CE2F93"/>
    <w:rsid w:val="00CE3201"/>
    <w:rsid w:val="00CE339D"/>
    <w:rsid w:val="00CE37D6"/>
    <w:rsid w:val="00CE3834"/>
    <w:rsid w:val="00CE413E"/>
    <w:rsid w:val="00CE442F"/>
    <w:rsid w:val="00CE4A52"/>
    <w:rsid w:val="00CE4B93"/>
    <w:rsid w:val="00CE4FBA"/>
    <w:rsid w:val="00CE50C0"/>
    <w:rsid w:val="00CE51F1"/>
    <w:rsid w:val="00CE522F"/>
    <w:rsid w:val="00CE5482"/>
    <w:rsid w:val="00CE5764"/>
    <w:rsid w:val="00CE5850"/>
    <w:rsid w:val="00CE58D3"/>
    <w:rsid w:val="00CE5CAC"/>
    <w:rsid w:val="00CE5DE8"/>
    <w:rsid w:val="00CE6305"/>
    <w:rsid w:val="00CE656B"/>
    <w:rsid w:val="00CE68C4"/>
    <w:rsid w:val="00CE6CCF"/>
    <w:rsid w:val="00CE7302"/>
    <w:rsid w:val="00CE749B"/>
    <w:rsid w:val="00CE7746"/>
    <w:rsid w:val="00CE7782"/>
    <w:rsid w:val="00CE78D4"/>
    <w:rsid w:val="00CE7AE7"/>
    <w:rsid w:val="00CF0546"/>
    <w:rsid w:val="00CF05FB"/>
    <w:rsid w:val="00CF070D"/>
    <w:rsid w:val="00CF0AAF"/>
    <w:rsid w:val="00CF0AB7"/>
    <w:rsid w:val="00CF0E70"/>
    <w:rsid w:val="00CF15EB"/>
    <w:rsid w:val="00CF170B"/>
    <w:rsid w:val="00CF1B6F"/>
    <w:rsid w:val="00CF1BE9"/>
    <w:rsid w:val="00CF1D38"/>
    <w:rsid w:val="00CF20B0"/>
    <w:rsid w:val="00CF21D3"/>
    <w:rsid w:val="00CF2533"/>
    <w:rsid w:val="00CF2587"/>
    <w:rsid w:val="00CF2704"/>
    <w:rsid w:val="00CF277A"/>
    <w:rsid w:val="00CF277C"/>
    <w:rsid w:val="00CF2845"/>
    <w:rsid w:val="00CF2C1D"/>
    <w:rsid w:val="00CF2C54"/>
    <w:rsid w:val="00CF2E9A"/>
    <w:rsid w:val="00CF3024"/>
    <w:rsid w:val="00CF3209"/>
    <w:rsid w:val="00CF32CF"/>
    <w:rsid w:val="00CF378D"/>
    <w:rsid w:val="00CF39BC"/>
    <w:rsid w:val="00CF39D6"/>
    <w:rsid w:val="00CF3EFA"/>
    <w:rsid w:val="00CF3F2F"/>
    <w:rsid w:val="00CF457F"/>
    <w:rsid w:val="00CF462C"/>
    <w:rsid w:val="00CF46AB"/>
    <w:rsid w:val="00CF48B8"/>
    <w:rsid w:val="00CF4F79"/>
    <w:rsid w:val="00CF515D"/>
    <w:rsid w:val="00CF524D"/>
    <w:rsid w:val="00CF52FD"/>
    <w:rsid w:val="00CF5590"/>
    <w:rsid w:val="00CF55F5"/>
    <w:rsid w:val="00CF572C"/>
    <w:rsid w:val="00CF57EE"/>
    <w:rsid w:val="00CF5C4E"/>
    <w:rsid w:val="00CF5E9F"/>
    <w:rsid w:val="00CF6015"/>
    <w:rsid w:val="00CF6595"/>
    <w:rsid w:val="00CF65EB"/>
    <w:rsid w:val="00CF672B"/>
    <w:rsid w:val="00CF6740"/>
    <w:rsid w:val="00CF68FE"/>
    <w:rsid w:val="00CF6F4D"/>
    <w:rsid w:val="00CF7606"/>
    <w:rsid w:val="00CF76AD"/>
    <w:rsid w:val="00CF7DEB"/>
    <w:rsid w:val="00CF7E98"/>
    <w:rsid w:val="00CF7F24"/>
    <w:rsid w:val="00D0002F"/>
    <w:rsid w:val="00D0008D"/>
    <w:rsid w:val="00D0009B"/>
    <w:rsid w:val="00D00BE5"/>
    <w:rsid w:val="00D011CE"/>
    <w:rsid w:val="00D013B7"/>
    <w:rsid w:val="00D01542"/>
    <w:rsid w:val="00D01688"/>
    <w:rsid w:val="00D01742"/>
    <w:rsid w:val="00D01921"/>
    <w:rsid w:val="00D01B95"/>
    <w:rsid w:val="00D01C0E"/>
    <w:rsid w:val="00D01CAE"/>
    <w:rsid w:val="00D01EA0"/>
    <w:rsid w:val="00D02043"/>
    <w:rsid w:val="00D02235"/>
    <w:rsid w:val="00D027F3"/>
    <w:rsid w:val="00D028C6"/>
    <w:rsid w:val="00D02908"/>
    <w:rsid w:val="00D02A21"/>
    <w:rsid w:val="00D02A4D"/>
    <w:rsid w:val="00D02B99"/>
    <w:rsid w:val="00D02C68"/>
    <w:rsid w:val="00D02F90"/>
    <w:rsid w:val="00D02FED"/>
    <w:rsid w:val="00D031BC"/>
    <w:rsid w:val="00D031D6"/>
    <w:rsid w:val="00D032CE"/>
    <w:rsid w:val="00D03602"/>
    <w:rsid w:val="00D038BB"/>
    <w:rsid w:val="00D038F7"/>
    <w:rsid w:val="00D03F50"/>
    <w:rsid w:val="00D0409C"/>
    <w:rsid w:val="00D04155"/>
    <w:rsid w:val="00D041A1"/>
    <w:rsid w:val="00D04469"/>
    <w:rsid w:val="00D04742"/>
    <w:rsid w:val="00D04AAD"/>
    <w:rsid w:val="00D04BB3"/>
    <w:rsid w:val="00D04BE6"/>
    <w:rsid w:val="00D05364"/>
    <w:rsid w:val="00D0539E"/>
    <w:rsid w:val="00D05424"/>
    <w:rsid w:val="00D055FC"/>
    <w:rsid w:val="00D056F8"/>
    <w:rsid w:val="00D057BE"/>
    <w:rsid w:val="00D05971"/>
    <w:rsid w:val="00D05A6F"/>
    <w:rsid w:val="00D05BCE"/>
    <w:rsid w:val="00D05C6E"/>
    <w:rsid w:val="00D05F75"/>
    <w:rsid w:val="00D05FA1"/>
    <w:rsid w:val="00D06003"/>
    <w:rsid w:val="00D060DA"/>
    <w:rsid w:val="00D061E3"/>
    <w:rsid w:val="00D06421"/>
    <w:rsid w:val="00D064AC"/>
    <w:rsid w:val="00D064CF"/>
    <w:rsid w:val="00D06CB0"/>
    <w:rsid w:val="00D06CD3"/>
    <w:rsid w:val="00D06D1D"/>
    <w:rsid w:val="00D06D37"/>
    <w:rsid w:val="00D06F8B"/>
    <w:rsid w:val="00D06FE8"/>
    <w:rsid w:val="00D0728B"/>
    <w:rsid w:val="00D07364"/>
    <w:rsid w:val="00D07380"/>
    <w:rsid w:val="00D07626"/>
    <w:rsid w:val="00D077EF"/>
    <w:rsid w:val="00D079D4"/>
    <w:rsid w:val="00D07CC5"/>
    <w:rsid w:val="00D07EC2"/>
    <w:rsid w:val="00D07FBC"/>
    <w:rsid w:val="00D1016F"/>
    <w:rsid w:val="00D10451"/>
    <w:rsid w:val="00D1064F"/>
    <w:rsid w:val="00D106FF"/>
    <w:rsid w:val="00D108E4"/>
    <w:rsid w:val="00D10A05"/>
    <w:rsid w:val="00D10BC0"/>
    <w:rsid w:val="00D10C04"/>
    <w:rsid w:val="00D10C6B"/>
    <w:rsid w:val="00D10E3C"/>
    <w:rsid w:val="00D11032"/>
    <w:rsid w:val="00D11099"/>
    <w:rsid w:val="00D11461"/>
    <w:rsid w:val="00D12032"/>
    <w:rsid w:val="00D12125"/>
    <w:rsid w:val="00D1217A"/>
    <w:rsid w:val="00D12830"/>
    <w:rsid w:val="00D12840"/>
    <w:rsid w:val="00D12F3D"/>
    <w:rsid w:val="00D13174"/>
    <w:rsid w:val="00D135ED"/>
    <w:rsid w:val="00D13829"/>
    <w:rsid w:val="00D13924"/>
    <w:rsid w:val="00D13B15"/>
    <w:rsid w:val="00D13B62"/>
    <w:rsid w:val="00D140FC"/>
    <w:rsid w:val="00D1425C"/>
    <w:rsid w:val="00D14514"/>
    <w:rsid w:val="00D1458B"/>
    <w:rsid w:val="00D14682"/>
    <w:rsid w:val="00D149D5"/>
    <w:rsid w:val="00D14A9A"/>
    <w:rsid w:val="00D14B50"/>
    <w:rsid w:val="00D14CA0"/>
    <w:rsid w:val="00D14D47"/>
    <w:rsid w:val="00D14D80"/>
    <w:rsid w:val="00D14E42"/>
    <w:rsid w:val="00D14EC0"/>
    <w:rsid w:val="00D15000"/>
    <w:rsid w:val="00D15162"/>
    <w:rsid w:val="00D1526D"/>
    <w:rsid w:val="00D15A8F"/>
    <w:rsid w:val="00D15BCB"/>
    <w:rsid w:val="00D15C91"/>
    <w:rsid w:val="00D15F3E"/>
    <w:rsid w:val="00D16119"/>
    <w:rsid w:val="00D161E5"/>
    <w:rsid w:val="00D16281"/>
    <w:rsid w:val="00D16519"/>
    <w:rsid w:val="00D1665F"/>
    <w:rsid w:val="00D16724"/>
    <w:rsid w:val="00D16912"/>
    <w:rsid w:val="00D16919"/>
    <w:rsid w:val="00D16CCC"/>
    <w:rsid w:val="00D16F54"/>
    <w:rsid w:val="00D17015"/>
    <w:rsid w:val="00D1723D"/>
    <w:rsid w:val="00D17385"/>
    <w:rsid w:val="00D1739D"/>
    <w:rsid w:val="00D17487"/>
    <w:rsid w:val="00D174C1"/>
    <w:rsid w:val="00D1797A"/>
    <w:rsid w:val="00D17B8F"/>
    <w:rsid w:val="00D17C8E"/>
    <w:rsid w:val="00D17E2C"/>
    <w:rsid w:val="00D1E3AC"/>
    <w:rsid w:val="00D2005B"/>
    <w:rsid w:val="00D202FD"/>
    <w:rsid w:val="00D20430"/>
    <w:rsid w:val="00D207D1"/>
    <w:rsid w:val="00D2080A"/>
    <w:rsid w:val="00D20A6C"/>
    <w:rsid w:val="00D20BCC"/>
    <w:rsid w:val="00D20BEA"/>
    <w:rsid w:val="00D21007"/>
    <w:rsid w:val="00D2136A"/>
    <w:rsid w:val="00D214B3"/>
    <w:rsid w:val="00D214BE"/>
    <w:rsid w:val="00D2169A"/>
    <w:rsid w:val="00D216E1"/>
    <w:rsid w:val="00D219DA"/>
    <w:rsid w:val="00D21B4D"/>
    <w:rsid w:val="00D21F68"/>
    <w:rsid w:val="00D21FEF"/>
    <w:rsid w:val="00D22089"/>
    <w:rsid w:val="00D2224F"/>
    <w:rsid w:val="00D228A1"/>
    <w:rsid w:val="00D22DA4"/>
    <w:rsid w:val="00D22E27"/>
    <w:rsid w:val="00D236B6"/>
    <w:rsid w:val="00D23A66"/>
    <w:rsid w:val="00D23B84"/>
    <w:rsid w:val="00D23C62"/>
    <w:rsid w:val="00D23EE1"/>
    <w:rsid w:val="00D2402F"/>
    <w:rsid w:val="00D243D5"/>
    <w:rsid w:val="00D24407"/>
    <w:rsid w:val="00D2440E"/>
    <w:rsid w:val="00D2453E"/>
    <w:rsid w:val="00D2476E"/>
    <w:rsid w:val="00D24DD8"/>
    <w:rsid w:val="00D2517E"/>
    <w:rsid w:val="00D2586E"/>
    <w:rsid w:val="00D25ADE"/>
    <w:rsid w:val="00D25B67"/>
    <w:rsid w:val="00D25C64"/>
    <w:rsid w:val="00D25E48"/>
    <w:rsid w:val="00D25F12"/>
    <w:rsid w:val="00D26053"/>
    <w:rsid w:val="00D262FF"/>
    <w:rsid w:val="00D2640A"/>
    <w:rsid w:val="00D266BA"/>
    <w:rsid w:val="00D2675D"/>
    <w:rsid w:val="00D26775"/>
    <w:rsid w:val="00D26BB5"/>
    <w:rsid w:val="00D27003"/>
    <w:rsid w:val="00D272AF"/>
    <w:rsid w:val="00D2764E"/>
    <w:rsid w:val="00D27678"/>
    <w:rsid w:val="00D27A94"/>
    <w:rsid w:val="00D27BCD"/>
    <w:rsid w:val="00D27E82"/>
    <w:rsid w:val="00D27E99"/>
    <w:rsid w:val="00D27FD4"/>
    <w:rsid w:val="00D3075D"/>
    <w:rsid w:val="00D307F9"/>
    <w:rsid w:val="00D30CB2"/>
    <w:rsid w:val="00D30CF4"/>
    <w:rsid w:val="00D30E08"/>
    <w:rsid w:val="00D31055"/>
    <w:rsid w:val="00D31379"/>
    <w:rsid w:val="00D314DA"/>
    <w:rsid w:val="00D31696"/>
    <w:rsid w:val="00D3197C"/>
    <w:rsid w:val="00D31BF9"/>
    <w:rsid w:val="00D31D33"/>
    <w:rsid w:val="00D31FC6"/>
    <w:rsid w:val="00D32238"/>
    <w:rsid w:val="00D324DE"/>
    <w:rsid w:val="00D3274E"/>
    <w:rsid w:val="00D3279C"/>
    <w:rsid w:val="00D33348"/>
    <w:rsid w:val="00D335C2"/>
    <w:rsid w:val="00D336E3"/>
    <w:rsid w:val="00D33884"/>
    <w:rsid w:val="00D33A5C"/>
    <w:rsid w:val="00D340B5"/>
    <w:rsid w:val="00D3432B"/>
    <w:rsid w:val="00D34472"/>
    <w:rsid w:val="00D34797"/>
    <w:rsid w:val="00D34986"/>
    <w:rsid w:val="00D349D1"/>
    <w:rsid w:val="00D34BC4"/>
    <w:rsid w:val="00D34D53"/>
    <w:rsid w:val="00D34D5C"/>
    <w:rsid w:val="00D35048"/>
    <w:rsid w:val="00D35474"/>
    <w:rsid w:val="00D354D8"/>
    <w:rsid w:val="00D3553A"/>
    <w:rsid w:val="00D35956"/>
    <w:rsid w:val="00D35A3B"/>
    <w:rsid w:val="00D35A40"/>
    <w:rsid w:val="00D35A74"/>
    <w:rsid w:val="00D35E3D"/>
    <w:rsid w:val="00D3606D"/>
    <w:rsid w:val="00D3646A"/>
    <w:rsid w:val="00D364D2"/>
    <w:rsid w:val="00D3667C"/>
    <w:rsid w:val="00D36735"/>
    <w:rsid w:val="00D36862"/>
    <w:rsid w:val="00D36A0C"/>
    <w:rsid w:val="00D36AE0"/>
    <w:rsid w:val="00D36B9A"/>
    <w:rsid w:val="00D36BDA"/>
    <w:rsid w:val="00D36BDD"/>
    <w:rsid w:val="00D36D32"/>
    <w:rsid w:val="00D36EE1"/>
    <w:rsid w:val="00D371F2"/>
    <w:rsid w:val="00D37391"/>
    <w:rsid w:val="00D37435"/>
    <w:rsid w:val="00D37573"/>
    <w:rsid w:val="00D37B7F"/>
    <w:rsid w:val="00D37BA1"/>
    <w:rsid w:val="00D37D4E"/>
    <w:rsid w:val="00D37E3C"/>
    <w:rsid w:val="00D37F9E"/>
    <w:rsid w:val="00D40086"/>
    <w:rsid w:val="00D40343"/>
    <w:rsid w:val="00D403BD"/>
    <w:rsid w:val="00D4054E"/>
    <w:rsid w:val="00D40798"/>
    <w:rsid w:val="00D408FC"/>
    <w:rsid w:val="00D40F52"/>
    <w:rsid w:val="00D41053"/>
    <w:rsid w:val="00D4131E"/>
    <w:rsid w:val="00D413E7"/>
    <w:rsid w:val="00D41BAA"/>
    <w:rsid w:val="00D41D3A"/>
    <w:rsid w:val="00D41E82"/>
    <w:rsid w:val="00D41E93"/>
    <w:rsid w:val="00D420FF"/>
    <w:rsid w:val="00D426DD"/>
    <w:rsid w:val="00D42CD7"/>
    <w:rsid w:val="00D42DBF"/>
    <w:rsid w:val="00D431A9"/>
    <w:rsid w:val="00D431CD"/>
    <w:rsid w:val="00D431FE"/>
    <w:rsid w:val="00D433FD"/>
    <w:rsid w:val="00D4369F"/>
    <w:rsid w:val="00D4381E"/>
    <w:rsid w:val="00D43A5C"/>
    <w:rsid w:val="00D43B75"/>
    <w:rsid w:val="00D43D87"/>
    <w:rsid w:val="00D43E85"/>
    <w:rsid w:val="00D442B7"/>
    <w:rsid w:val="00D44418"/>
    <w:rsid w:val="00D45D11"/>
    <w:rsid w:val="00D45D70"/>
    <w:rsid w:val="00D45DD7"/>
    <w:rsid w:val="00D45FC2"/>
    <w:rsid w:val="00D460AF"/>
    <w:rsid w:val="00D46143"/>
    <w:rsid w:val="00D462DB"/>
    <w:rsid w:val="00D46365"/>
    <w:rsid w:val="00D46440"/>
    <w:rsid w:val="00D467C0"/>
    <w:rsid w:val="00D468E4"/>
    <w:rsid w:val="00D46A56"/>
    <w:rsid w:val="00D46A59"/>
    <w:rsid w:val="00D46AF3"/>
    <w:rsid w:val="00D46DA8"/>
    <w:rsid w:val="00D46E62"/>
    <w:rsid w:val="00D46EFC"/>
    <w:rsid w:val="00D46F13"/>
    <w:rsid w:val="00D46F8F"/>
    <w:rsid w:val="00D47047"/>
    <w:rsid w:val="00D470EA"/>
    <w:rsid w:val="00D473ED"/>
    <w:rsid w:val="00D474A3"/>
    <w:rsid w:val="00D47500"/>
    <w:rsid w:val="00D475D4"/>
    <w:rsid w:val="00D4767F"/>
    <w:rsid w:val="00D47A00"/>
    <w:rsid w:val="00D47BA5"/>
    <w:rsid w:val="00D47F17"/>
    <w:rsid w:val="00D5003C"/>
    <w:rsid w:val="00D500B5"/>
    <w:rsid w:val="00D50410"/>
    <w:rsid w:val="00D505BB"/>
    <w:rsid w:val="00D50697"/>
    <w:rsid w:val="00D50815"/>
    <w:rsid w:val="00D50870"/>
    <w:rsid w:val="00D509C2"/>
    <w:rsid w:val="00D50D95"/>
    <w:rsid w:val="00D50DE1"/>
    <w:rsid w:val="00D5118D"/>
    <w:rsid w:val="00D51190"/>
    <w:rsid w:val="00D51432"/>
    <w:rsid w:val="00D518D1"/>
    <w:rsid w:val="00D51968"/>
    <w:rsid w:val="00D51C20"/>
    <w:rsid w:val="00D52032"/>
    <w:rsid w:val="00D52059"/>
    <w:rsid w:val="00D522E2"/>
    <w:rsid w:val="00D52366"/>
    <w:rsid w:val="00D523DB"/>
    <w:rsid w:val="00D52426"/>
    <w:rsid w:val="00D5286F"/>
    <w:rsid w:val="00D52C95"/>
    <w:rsid w:val="00D52FEA"/>
    <w:rsid w:val="00D5306A"/>
    <w:rsid w:val="00D530B0"/>
    <w:rsid w:val="00D5342B"/>
    <w:rsid w:val="00D538D1"/>
    <w:rsid w:val="00D539E3"/>
    <w:rsid w:val="00D53B3C"/>
    <w:rsid w:val="00D53DB2"/>
    <w:rsid w:val="00D54013"/>
    <w:rsid w:val="00D54507"/>
    <w:rsid w:val="00D549ED"/>
    <w:rsid w:val="00D54E5C"/>
    <w:rsid w:val="00D55095"/>
    <w:rsid w:val="00D551CB"/>
    <w:rsid w:val="00D555FD"/>
    <w:rsid w:val="00D55639"/>
    <w:rsid w:val="00D55696"/>
    <w:rsid w:val="00D5575C"/>
    <w:rsid w:val="00D5576B"/>
    <w:rsid w:val="00D55813"/>
    <w:rsid w:val="00D558C4"/>
    <w:rsid w:val="00D55F44"/>
    <w:rsid w:val="00D560C4"/>
    <w:rsid w:val="00D56408"/>
    <w:rsid w:val="00D564E8"/>
    <w:rsid w:val="00D5654A"/>
    <w:rsid w:val="00D56631"/>
    <w:rsid w:val="00D56708"/>
    <w:rsid w:val="00D56736"/>
    <w:rsid w:val="00D567DA"/>
    <w:rsid w:val="00D56A44"/>
    <w:rsid w:val="00D56B80"/>
    <w:rsid w:val="00D56BD2"/>
    <w:rsid w:val="00D56DFE"/>
    <w:rsid w:val="00D56EF7"/>
    <w:rsid w:val="00D5729F"/>
    <w:rsid w:val="00D573B4"/>
    <w:rsid w:val="00D573B8"/>
    <w:rsid w:val="00D577F4"/>
    <w:rsid w:val="00D57DE4"/>
    <w:rsid w:val="00D57FC5"/>
    <w:rsid w:val="00D601EC"/>
    <w:rsid w:val="00D6033B"/>
    <w:rsid w:val="00D6073A"/>
    <w:rsid w:val="00D60A0D"/>
    <w:rsid w:val="00D612D1"/>
    <w:rsid w:val="00D61CDE"/>
    <w:rsid w:val="00D61D1F"/>
    <w:rsid w:val="00D61DF3"/>
    <w:rsid w:val="00D62339"/>
    <w:rsid w:val="00D624CC"/>
    <w:rsid w:val="00D624F2"/>
    <w:rsid w:val="00D62562"/>
    <w:rsid w:val="00D62737"/>
    <w:rsid w:val="00D628DC"/>
    <w:rsid w:val="00D629FE"/>
    <w:rsid w:val="00D62B8F"/>
    <w:rsid w:val="00D62BF5"/>
    <w:rsid w:val="00D62C6F"/>
    <w:rsid w:val="00D62E32"/>
    <w:rsid w:val="00D62EB7"/>
    <w:rsid w:val="00D63373"/>
    <w:rsid w:val="00D635BE"/>
    <w:rsid w:val="00D635D6"/>
    <w:rsid w:val="00D63A74"/>
    <w:rsid w:val="00D63B3B"/>
    <w:rsid w:val="00D640BB"/>
    <w:rsid w:val="00D6417D"/>
    <w:rsid w:val="00D6436E"/>
    <w:rsid w:val="00D64E02"/>
    <w:rsid w:val="00D64E7B"/>
    <w:rsid w:val="00D64ECF"/>
    <w:rsid w:val="00D65221"/>
    <w:rsid w:val="00D65546"/>
    <w:rsid w:val="00D65790"/>
    <w:rsid w:val="00D65BD4"/>
    <w:rsid w:val="00D65BDB"/>
    <w:rsid w:val="00D65C8E"/>
    <w:rsid w:val="00D65CC8"/>
    <w:rsid w:val="00D6665A"/>
    <w:rsid w:val="00D667E8"/>
    <w:rsid w:val="00D6693F"/>
    <w:rsid w:val="00D6694F"/>
    <w:rsid w:val="00D66FFE"/>
    <w:rsid w:val="00D6741E"/>
    <w:rsid w:val="00D6758A"/>
    <w:rsid w:val="00D678C0"/>
    <w:rsid w:val="00D6792F"/>
    <w:rsid w:val="00D679E8"/>
    <w:rsid w:val="00D67A99"/>
    <w:rsid w:val="00D67DF4"/>
    <w:rsid w:val="00D67E47"/>
    <w:rsid w:val="00D70106"/>
    <w:rsid w:val="00D70128"/>
    <w:rsid w:val="00D70157"/>
    <w:rsid w:val="00D7035F"/>
    <w:rsid w:val="00D703BF"/>
    <w:rsid w:val="00D7056E"/>
    <w:rsid w:val="00D706BB"/>
    <w:rsid w:val="00D70B2A"/>
    <w:rsid w:val="00D70FBF"/>
    <w:rsid w:val="00D713AB"/>
    <w:rsid w:val="00D713F3"/>
    <w:rsid w:val="00D71642"/>
    <w:rsid w:val="00D7165A"/>
    <w:rsid w:val="00D7186B"/>
    <w:rsid w:val="00D718AF"/>
    <w:rsid w:val="00D7196D"/>
    <w:rsid w:val="00D71ABD"/>
    <w:rsid w:val="00D71D02"/>
    <w:rsid w:val="00D71E83"/>
    <w:rsid w:val="00D7235D"/>
    <w:rsid w:val="00D72605"/>
    <w:rsid w:val="00D727D1"/>
    <w:rsid w:val="00D72A2C"/>
    <w:rsid w:val="00D72D3D"/>
    <w:rsid w:val="00D72EB9"/>
    <w:rsid w:val="00D73325"/>
    <w:rsid w:val="00D73644"/>
    <w:rsid w:val="00D73A8A"/>
    <w:rsid w:val="00D74096"/>
    <w:rsid w:val="00D740AB"/>
    <w:rsid w:val="00D74174"/>
    <w:rsid w:val="00D741C3"/>
    <w:rsid w:val="00D742E4"/>
    <w:rsid w:val="00D743B3"/>
    <w:rsid w:val="00D7449B"/>
    <w:rsid w:val="00D7478B"/>
    <w:rsid w:val="00D74BED"/>
    <w:rsid w:val="00D74CD8"/>
    <w:rsid w:val="00D74FC0"/>
    <w:rsid w:val="00D75087"/>
    <w:rsid w:val="00D75297"/>
    <w:rsid w:val="00D752EC"/>
    <w:rsid w:val="00D75AFC"/>
    <w:rsid w:val="00D75B10"/>
    <w:rsid w:val="00D75DE4"/>
    <w:rsid w:val="00D75E01"/>
    <w:rsid w:val="00D760E0"/>
    <w:rsid w:val="00D760EF"/>
    <w:rsid w:val="00D7613C"/>
    <w:rsid w:val="00D761C2"/>
    <w:rsid w:val="00D76205"/>
    <w:rsid w:val="00D76207"/>
    <w:rsid w:val="00D7635F"/>
    <w:rsid w:val="00D765E2"/>
    <w:rsid w:val="00D767AF"/>
    <w:rsid w:val="00D767EB"/>
    <w:rsid w:val="00D768E7"/>
    <w:rsid w:val="00D7693B"/>
    <w:rsid w:val="00D76B53"/>
    <w:rsid w:val="00D76F2E"/>
    <w:rsid w:val="00D77203"/>
    <w:rsid w:val="00D77490"/>
    <w:rsid w:val="00D77529"/>
    <w:rsid w:val="00D7754B"/>
    <w:rsid w:val="00D7758C"/>
    <w:rsid w:val="00D778BB"/>
    <w:rsid w:val="00D778D4"/>
    <w:rsid w:val="00D77955"/>
    <w:rsid w:val="00D77958"/>
    <w:rsid w:val="00D779F7"/>
    <w:rsid w:val="00D77B60"/>
    <w:rsid w:val="00D77BA4"/>
    <w:rsid w:val="00D77C2A"/>
    <w:rsid w:val="00D77E4D"/>
    <w:rsid w:val="00D77EEC"/>
    <w:rsid w:val="00D80129"/>
    <w:rsid w:val="00D802B5"/>
    <w:rsid w:val="00D804D4"/>
    <w:rsid w:val="00D80538"/>
    <w:rsid w:val="00D80593"/>
    <w:rsid w:val="00D8085C"/>
    <w:rsid w:val="00D809BD"/>
    <w:rsid w:val="00D80A9E"/>
    <w:rsid w:val="00D80B4E"/>
    <w:rsid w:val="00D80C45"/>
    <w:rsid w:val="00D810B1"/>
    <w:rsid w:val="00D810B9"/>
    <w:rsid w:val="00D81277"/>
    <w:rsid w:val="00D81281"/>
    <w:rsid w:val="00D8135A"/>
    <w:rsid w:val="00D81383"/>
    <w:rsid w:val="00D81513"/>
    <w:rsid w:val="00D81995"/>
    <w:rsid w:val="00D81AB9"/>
    <w:rsid w:val="00D81C61"/>
    <w:rsid w:val="00D81F39"/>
    <w:rsid w:val="00D823C6"/>
    <w:rsid w:val="00D82475"/>
    <w:rsid w:val="00D826C5"/>
    <w:rsid w:val="00D82772"/>
    <w:rsid w:val="00D82828"/>
    <w:rsid w:val="00D82B31"/>
    <w:rsid w:val="00D82C45"/>
    <w:rsid w:val="00D8327E"/>
    <w:rsid w:val="00D8329F"/>
    <w:rsid w:val="00D837AA"/>
    <w:rsid w:val="00D837C6"/>
    <w:rsid w:val="00D83AE1"/>
    <w:rsid w:val="00D83B8B"/>
    <w:rsid w:val="00D83EE7"/>
    <w:rsid w:val="00D8462C"/>
    <w:rsid w:val="00D84AA1"/>
    <w:rsid w:val="00D84B4B"/>
    <w:rsid w:val="00D84FAA"/>
    <w:rsid w:val="00D851E5"/>
    <w:rsid w:val="00D853FF"/>
    <w:rsid w:val="00D85415"/>
    <w:rsid w:val="00D85432"/>
    <w:rsid w:val="00D8568C"/>
    <w:rsid w:val="00D856AA"/>
    <w:rsid w:val="00D857AE"/>
    <w:rsid w:val="00D85882"/>
    <w:rsid w:val="00D859D7"/>
    <w:rsid w:val="00D85BE2"/>
    <w:rsid w:val="00D85D44"/>
    <w:rsid w:val="00D85FE5"/>
    <w:rsid w:val="00D86325"/>
    <w:rsid w:val="00D86339"/>
    <w:rsid w:val="00D864EC"/>
    <w:rsid w:val="00D868AC"/>
    <w:rsid w:val="00D868EC"/>
    <w:rsid w:val="00D8692F"/>
    <w:rsid w:val="00D86FF5"/>
    <w:rsid w:val="00D8703D"/>
    <w:rsid w:val="00D870F8"/>
    <w:rsid w:val="00D87244"/>
    <w:rsid w:val="00D87348"/>
    <w:rsid w:val="00D878BD"/>
    <w:rsid w:val="00D87B6D"/>
    <w:rsid w:val="00D87B84"/>
    <w:rsid w:val="00D87D86"/>
    <w:rsid w:val="00D87EBC"/>
    <w:rsid w:val="00D9009D"/>
    <w:rsid w:val="00D901E7"/>
    <w:rsid w:val="00D9025E"/>
    <w:rsid w:val="00D902A9"/>
    <w:rsid w:val="00D904BB"/>
    <w:rsid w:val="00D90547"/>
    <w:rsid w:val="00D9087B"/>
    <w:rsid w:val="00D90B0B"/>
    <w:rsid w:val="00D90BE6"/>
    <w:rsid w:val="00D90E13"/>
    <w:rsid w:val="00D90E18"/>
    <w:rsid w:val="00D91323"/>
    <w:rsid w:val="00D913F3"/>
    <w:rsid w:val="00D91496"/>
    <w:rsid w:val="00D918A0"/>
    <w:rsid w:val="00D918F6"/>
    <w:rsid w:val="00D91B25"/>
    <w:rsid w:val="00D91DBD"/>
    <w:rsid w:val="00D91E4E"/>
    <w:rsid w:val="00D91ED4"/>
    <w:rsid w:val="00D92071"/>
    <w:rsid w:val="00D926F1"/>
    <w:rsid w:val="00D9270E"/>
    <w:rsid w:val="00D928CA"/>
    <w:rsid w:val="00D92963"/>
    <w:rsid w:val="00D92B2E"/>
    <w:rsid w:val="00D92B61"/>
    <w:rsid w:val="00D92E45"/>
    <w:rsid w:val="00D92FFF"/>
    <w:rsid w:val="00D931D3"/>
    <w:rsid w:val="00D932D2"/>
    <w:rsid w:val="00D9350D"/>
    <w:rsid w:val="00D942D5"/>
    <w:rsid w:val="00D9452A"/>
    <w:rsid w:val="00D9466F"/>
    <w:rsid w:val="00D946A8"/>
    <w:rsid w:val="00D948C3"/>
    <w:rsid w:val="00D94AF7"/>
    <w:rsid w:val="00D94BAB"/>
    <w:rsid w:val="00D94CDD"/>
    <w:rsid w:val="00D94D7E"/>
    <w:rsid w:val="00D95EB2"/>
    <w:rsid w:val="00D95FEC"/>
    <w:rsid w:val="00D960CA"/>
    <w:rsid w:val="00D9610B"/>
    <w:rsid w:val="00D9626D"/>
    <w:rsid w:val="00D96279"/>
    <w:rsid w:val="00D962EE"/>
    <w:rsid w:val="00D9638A"/>
    <w:rsid w:val="00D96463"/>
    <w:rsid w:val="00D964B5"/>
    <w:rsid w:val="00D9669D"/>
    <w:rsid w:val="00D96866"/>
    <w:rsid w:val="00D968C1"/>
    <w:rsid w:val="00D96A93"/>
    <w:rsid w:val="00D96CC3"/>
    <w:rsid w:val="00D96D42"/>
    <w:rsid w:val="00D96FB6"/>
    <w:rsid w:val="00D97044"/>
    <w:rsid w:val="00D97277"/>
    <w:rsid w:val="00D97790"/>
    <w:rsid w:val="00D978FE"/>
    <w:rsid w:val="00D97BB6"/>
    <w:rsid w:val="00D97CAB"/>
    <w:rsid w:val="00D97DA3"/>
    <w:rsid w:val="00D97DF6"/>
    <w:rsid w:val="00DA0494"/>
    <w:rsid w:val="00DA0555"/>
    <w:rsid w:val="00DA05C2"/>
    <w:rsid w:val="00DA05F5"/>
    <w:rsid w:val="00DA0866"/>
    <w:rsid w:val="00DA0C94"/>
    <w:rsid w:val="00DA0D12"/>
    <w:rsid w:val="00DA14F0"/>
    <w:rsid w:val="00DA15F3"/>
    <w:rsid w:val="00DA1961"/>
    <w:rsid w:val="00DA199B"/>
    <w:rsid w:val="00DA1B29"/>
    <w:rsid w:val="00DA1DA8"/>
    <w:rsid w:val="00DA1E78"/>
    <w:rsid w:val="00DA1E9E"/>
    <w:rsid w:val="00DA1F4F"/>
    <w:rsid w:val="00DA1F6F"/>
    <w:rsid w:val="00DA20C4"/>
    <w:rsid w:val="00DA21F9"/>
    <w:rsid w:val="00DA2289"/>
    <w:rsid w:val="00DA241F"/>
    <w:rsid w:val="00DA27D0"/>
    <w:rsid w:val="00DA2E6B"/>
    <w:rsid w:val="00DA2EBC"/>
    <w:rsid w:val="00DA3477"/>
    <w:rsid w:val="00DA39F0"/>
    <w:rsid w:val="00DA3AC7"/>
    <w:rsid w:val="00DA3B02"/>
    <w:rsid w:val="00DA3B54"/>
    <w:rsid w:val="00DA3EA4"/>
    <w:rsid w:val="00DA406F"/>
    <w:rsid w:val="00DA4161"/>
    <w:rsid w:val="00DA4363"/>
    <w:rsid w:val="00DA44FD"/>
    <w:rsid w:val="00DA454C"/>
    <w:rsid w:val="00DA469C"/>
    <w:rsid w:val="00DA5232"/>
    <w:rsid w:val="00DA55AE"/>
    <w:rsid w:val="00DA566F"/>
    <w:rsid w:val="00DA58D1"/>
    <w:rsid w:val="00DA5917"/>
    <w:rsid w:val="00DA5A6A"/>
    <w:rsid w:val="00DA5AAF"/>
    <w:rsid w:val="00DA5D9B"/>
    <w:rsid w:val="00DA5FA5"/>
    <w:rsid w:val="00DA6048"/>
    <w:rsid w:val="00DA63E7"/>
    <w:rsid w:val="00DA6528"/>
    <w:rsid w:val="00DA6602"/>
    <w:rsid w:val="00DA66A4"/>
    <w:rsid w:val="00DA681F"/>
    <w:rsid w:val="00DA6BD2"/>
    <w:rsid w:val="00DA6C46"/>
    <w:rsid w:val="00DA740C"/>
    <w:rsid w:val="00DA7872"/>
    <w:rsid w:val="00DA7936"/>
    <w:rsid w:val="00DA7BC1"/>
    <w:rsid w:val="00DA7EF1"/>
    <w:rsid w:val="00DA7F4C"/>
    <w:rsid w:val="00DB0222"/>
    <w:rsid w:val="00DB0616"/>
    <w:rsid w:val="00DB0838"/>
    <w:rsid w:val="00DB0C50"/>
    <w:rsid w:val="00DB0F6A"/>
    <w:rsid w:val="00DB17F1"/>
    <w:rsid w:val="00DB19D9"/>
    <w:rsid w:val="00DB1BED"/>
    <w:rsid w:val="00DB1F34"/>
    <w:rsid w:val="00DB20B9"/>
    <w:rsid w:val="00DB20CA"/>
    <w:rsid w:val="00DB24D0"/>
    <w:rsid w:val="00DB2735"/>
    <w:rsid w:val="00DB27F5"/>
    <w:rsid w:val="00DB2CC3"/>
    <w:rsid w:val="00DB2D4C"/>
    <w:rsid w:val="00DB2DE6"/>
    <w:rsid w:val="00DB2DE9"/>
    <w:rsid w:val="00DB2EAC"/>
    <w:rsid w:val="00DB2F9F"/>
    <w:rsid w:val="00DB3181"/>
    <w:rsid w:val="00DB31FA"/>
    <w:rsid w:val="00DB3371"/>
    <w:rsid w:val="00DB3428"/>
    <w:rsid w:val="00DB36A3"/>
    <w:rsid w:val="00DB3908"/>
    <w:rsid w:val="00DB3BCB"/>
    <w:rsid w:val="00DB411D"/>
    <w:rsid w:val="00DB43E5"/>
    <w:rsid w:val="00DB49B6"/>
    <w:rsid w:val="00DB4B1B"/>
    <w:rsid w:val="00DB4DD5"/>
    <w:rsid w:val="00DB4E90"/>
    <w:rsid w:val="00DB5108"/>
    <w:rsid w:val="00DB51E7"/>
    <w:rsid w:val="00DB52DA"/>
    <w:rsid w:val="00DB5416"/>
    <w:rsid w:val="00DB575F"/>
    <w:rsid w:val="00DB593E"/>
    <w:rsid w:val="00DB5999"/>
    <w:rsid w:val="00DB5C21"/>
    <w:rsid w:val="00DB62B8"/>
    <w:rsid w:val="00DB633E"/>
    <w:rsid w:val="00DB63D9"/>
    <w:rsid w:val="00DB6416"/>
    <w:rsid w:val="00DB663C"/>
    <w:rsid w:val="00DB673E"/>
    <w:rsid w:val="00DB6745"/>
    <w:rsid w:val="00DB6837"/>
    <w:rsid w:val="00DB690E"/>
    <w:rsid w:val="00DB6A5A"/>
    <w:rsid w:val="00DB6B3B"/>
    <w:rsid w:val="00DB6C3D"/>
    <w:rsid w:val="00DB6CF5"/>
    <w:rsid w:val="00DB6DA4"/>
    <w:rsid w:val="00DB6FC2"/>
    <w:rsid w:val="00DB700A"/>
    <w:rsid w:val="00DB75A9"/>
    <w:rsid w:val="00DB776B"/>
    <w:rsid w:val="00DB7975"/>
    <w:rsid w:val="00DB7A2A"/>
    <w:rsid w:val="00DB7C23"/>
    <w:rsid w:val="00DC0354"/>
    <w:rsid w:val="00DC03F2"/>
    <w:rsid w:val="00DC042E"/>
    <w:rsid w:val="00DC04DF"/>
    <w:rsid w:val="00DC0527"/>
    <w:rsid w:val="00DC06EE"/>
    <w:rsid w:val="00DC0870"/>
    <w:rsid w:val="00DC0E54"/>
    <w:rsid w:val="00DC0FD4"/>
    <w:rsid w:val="00DC1222"/>
    <w:rsid w:val="00DC12EC"/>
    <w:rsid w:val="00DC17CD"/>
    <w:rsid w:val="00DC1979"/>
    <w:rsid w:val="00DC1CC5"/>
    <w:rsid w:val="00DC2FA6"/>
    <w:rsid w:val="00DC2FEE"/>
    <w:rsid w:val="00DC30EC"/>
    <w:rsid w:val="00DC320C"/>
    <w:rsid w:val="00DC3323"/>
    <w:rsid w:val="00DC3332"/>
    <w:rsid w:val="00DC37E0"/>
    <w:rsid w:val="00DC38CC"/>
    <w:rsid w:val="00DC3D58"/>
    <w:rsid w:val="00DC3EDA"/>
    <w:rsid w:val="00DC4142"/>
    <w:rsid w:val="00DC4146"/>
    <w:rsid w:val="00DC4472"/>
    <w:rsid w:val="00DC4839"/>
    <w:rsid w:val="00DC4909"/>
    <w:rsid w:val="00DC4B77"/>
    <w:rsid w:val="00DC4C23"/>
    <w:rsid w:val="00DC4CF1"/>
    <w:rsid w:val="00DC4DD8"/>
    <w:rsid w:val="00DC559A"/>
    <w:rsid w:val="00DC55DF"/>
    <w:rsid w:val="00DC5779"/>
    <w:rsid w:val="00DC57DF"/>
    <w:rsid w:val="00DC5B46"/>
    <w:rsid w:val="00DC5B9B"/>
    <w:rsid w:val="00DC6112"/>
    <w:rsid w:val="00DC6186"/>
    <w:rsid w:val="00DC654E"/>
    <w:rsid w:val="00DC6896"/>
    <w:rsid w:val="00DC69D7"/>
    <w:rsid w:val="00DC6B95"/>
    <w:rsid w:val="00DC70E5"/>
    <w:rsid w:val="00DC718E"/>
    <w:rsid w:val="00DC7421"/>
    <w:rsid w:val="00DC79B1"/>
    <w:rsid w:val="00DC7C7B"/>
    <w:rsid w:val="00DD00F7"/>
    <w:rsid w:val="00DD02F8"/>
    <w:rsid w:val="00DD0376"/>
    <w:rsid w:val="00DD05D6"/>
    <w:rsid w:val="00DD07DC"/>
    <w:rsid w:val="00DD0CF7"/>
    <w:rsid w:val="00DD0E13"/>
    <w:rsid w:val="00DD1094"/>
    <w:rsid w:val="00DD12FD"/>
    <w:rsid w:val="00DD16B9"/>
    <w:rsid w:val="00DD17CC"/>
    <w:rsid w:val="00DD1AEF"/>
    <w:rsid w:val="00DD1E6A"/>
    <w:rsid w:val="00DD1EF5"/>
    <w:rsid w:val="00DD23C5"/>
    <w:rsid w:val="00DD23E1"/>
    <w:rsid w:val="00DD2CC2"/>
    <w:rsid w:val="00DD2D77"/>
    <w:rsid w:val="00DD2E27"/>
    <w:rsid w:val="00DD3024"/>
    <w:rsid w:val="00DD3077"/>
    <w:rsid w:val="00DD391E"/>
    <w:rsid w:val="00DD3ABF"/>
    <w:rsid w:val="00DD40E6"/>
    <w:rsid w:val="00DD42D6"/>
    <w:rsid w:val="00DD42DE"/>
    <w:rsid w:val="00DD4507"/>
    <w:rsid w:val="00DD45DF"/>
    <w:rsid w:val="00DD4868"/>
    <w:rsid w:val="00DD4945"/>
    <w:rsid w:val="00DD4CC0"/>
    <w:rsid w:val="00DD4DDA"/>
    <w:rsid w:val="00DD52BC"/>
    <w:rsid w:val="00DD5769"/>
    <w:rsid w:val="00DD57C8"/>
    <w:rsid w:val="00DD5843"/>
    <w:rsid w:val="00DD5886"/>
    <w:rsid w:val="00DD59A4"/>
    <w:rsid w:val="00DD5A53"/>
    <w:rsid w:val="00DD5AE8"/>
    <w:rsid w:val="00DD5ECC"/>
    <w:rsid w:val="00DD61C6"/>
    <w:rsid w:val="00DD64D9"/>
    <w:rsid w:val="00DD659C"/>
    <w:rsid w:val="00DD65FE"/>
    <w:rsid w:val="00DD66B0"/>
    <w:rsid w:val="00DD684E"/>
    <w:rsid w:val="00DD6882"/>
    <w:rsid w:val="00DD6916"/>
    <w:rsid w:val="00DD6E0E"/>
    <w:rsid w:val="00DD6E71"/>
    <w:rsid w:val="00DD6EA1"/>
    <w:rsid w:val="00DD6EDA"/>
    <w:rsid w:val="00DD7177"/>
    <w:rsid w:val="00DD73BF"/>
    <w:rsid w:val="00DD74D6"/>
    <w:rsid w:val="00DD79B5"/>
    <w:rsid w:val="00DD7D85"/>
    <w:rsid w:val="00DD7E2A"/>
    <w:rsid w:val="00DD7F33"/>
    <w:rsid w:val="00DE02EB"/>
    <w:rsid w:val="00DE0580"/>
    <w:rsid w:val="00DE08E2"/>
    <w:rsid w:val="00DE0C90"/>
    <w:rsid w:val="00DE0CE9"/>
    <w:rsid w:val="00DE0CF9"/>
    <w:rsid w:val="00DE0E01"/>
    <w:rsid w:val="00DE0EF5"/>
    <w:rsid w:val="00DE1535"/>
    <w:rsid w:val="00DE1551"/>
    <w:rsid w:val="00DE189B"/>
    <w:rsid w:val="00DE18EC"/>
    <w:rsid w:val="00DE227C"/>
    <w:rsid w:val="00DE25C6"/>
    <w:rsid w:val="00DE2BDB"/>
    <w:rsid w:val="00DE2C50"/>
    <w:rsid w:val="00DE2DF7"/>
    <w:rsid w:val="00DE3140"/>
    <w:rsid w:val="00DE328C"/>
    <w:rsid w:val="00DE349C"/>
    <w:rsid w:val="00DE3557"/>
    <w:rsid w:val="00DE384F"/>
    <w:rsid w:val="00DE38FA"/>
    <w:rsid w:val="00DE3F5D"/>
    <w:rsid w:val="00DE4556"/>
    <w:rsid w:val="00DE4813"/>
    <w:rsid w:val="00DE4879"/>
    <w:rsid w:val="00DE4AA5"/>
    <w:rsid w:val="00DE4B03"/>
    <w:rsid w:val="00DE4B99"/>
    <w:rsid w:val="00DE4C97"/>
    <w:rsid w:val="00DE4DEB"/>
    <w:rsid w:val="00DE4DED"/>
    <w:rsid w:val="00DE56EB"/>
    <w:rsid w:val="00DE56F6"/>
    <w:rsid w:val="00DE585A"/>
    <w:rsid w:val="00DE59E3"/>
    <w:rsid w:val="00DE5CE1"/>
    <w:rsid w:val="00DE631B"/>
    <w:rsid w:val="00DE63E2"/>
    <w:rsid w:val="00DE6827"/>
    <w:rsid w:val="00DE687A"/>
    <w:rsid w:val="00DE6956"/>
    <w:rsid w:val="00DE6ABC"/>
    <w:rsid w:val="00DE707B"/>
    <w:rsid w:val="00DE708F"/>
    <w:rsid w:val="00DE70BE"/>
    <w:rsid w:val="00DE765B"/>
    <w:rsid w:val="00DE767A"/>
    <w:rsid w:val="00DE770E"/>
    <w:rsid w:val="00DE7B93"/>
    <w:rsid w:val="00DE7E93"/>
    <w:rsid w:val="00DF081C"/>
    <w:rsid w:val="00DF082C"/>
    <w:rsid w:val="00DF0917"/>
    <w:rsid w:val="00DF0A60"/>
    <w:rsid w:val="00DF0B4C"/>
    <w:rsid w:val="00DF0B89"/>
    <w:rsid w:val="00DF0D73"/>
    <w:rsid w:val="00DF0FC9"/>
    <w:rsid w:val="00DF12A8"/>
    <w:rsid w:val="00DF1341"/>
    <w:rsid w:val="00DF1351"/>
    <w:rsid w:val="00DF15B7"/>
    <w:rsid w:val="00DF1666"/>
    <w:rsid w:val="00DF1DC5"/>
    <w:rsid w:val="00DF1E7D"/>
    <w:rsid w:val="00DF2038"/>
    <w:rsid w:val="00DF22CA"/>
    <w:rsid w:val="00DF2564"/>
    <w:rsid w:val="00DF26D5"/>
    <w:rsid w:val="00DF2B3C"/>
    <w:rsid w:val="00DF2D54"/>
    <w:rsid w:val="00DF2D66"/>
    <w:rsid w:val="00DF3472"/>
    <w:rsid w:val="00DF3718"/>
    <w:rsid w:val="00DF3836"/>
    <w:rsid w:val="00DF3B8B"/>
    <w:rsid w:val="00DF3C8E"/>
    <w:rsid w:val="00DF3CC1"/>
    <w:rsid w:val="00DF3E79"/>
    <w:rsid w:val="00DF3EA8"/>
    <w:rsid w:val="00DF4542"/>
    <w:rsid w:val="00DF46F5"/>
    <w:rsid w:val="00DF488B"/>
    <w:rsid w:val="00DF4D10"/>
    <w:rsid w:val="00DF4D24"/>
    <w:rsid w:val="00DF4F79"/>
    <w:rsid w:val="00DF5093"/>
    <w:rsid w:val="00DF58A1"/>
    <w:rsid w:val="00DF5AAA"/>
    <w:rsid w:val="00DF5C83"/>
    <w:rsid w:val="00DF5D70"/>
    <w:rsid w:val="00DF5D7D"/>
    <w:rsid w:val="00DF5E5C"/>
    <w:rsid w:val="00DF5F46"/>
    <w:rsid w:val="00DF61A7"/>
    <w:rsid w:val="00DF6A40"/>
    <w:rsid w:val="00DF6BD0"/>
    <w:rsid w:val="00DF6C3A"/>
    <w:rsid w:val="00DF6D1E"/>
    <w:rsid w:val="00DF7591"/>
    <w:rsid w:val="00DF7868"/>
    <w:rsid w:val="00DF78B9"/>
    <w:rsid w:val="00DF78E0"/>
    <w:rsid w:val="00DF796A"/>
    <w:rsid w:val="00DF7D7C"/>
    <w:rsid w:val="00DF7DBA"/>
    <w:rsid w:val="00DF7F51"/>
    <w:rsid w:val="00DFBF63"/>
    <w:rsid w:val="00E00240"/>
    <w:rsid w:val="00E00598"/>
    <w:rsid w:val="00E008A2"/>
    <w:rsid w:val="00E008CF"/>
    <w:rsid w:val="00E009B0"/>
    <w:rsid w:val="00E00A84"/>
    <w:rsid w:val="00E00C64"/>
    <w:rsid w:val="00E00C7D"/>
    <w:rsid w:val="00E00D8D"/>
    <w:rsid w:val="00E00DDD"/>
    <w:rsid w:val="00E00F4C"/>
    <w:rsid w:val="00E00FAC"/>
    <w:rsid w:val="00E012EB"/>
    <w:rsid w:val="00E01394"/>
    <w:rsid w:val="00E01401"/>
    <w:rsid w:val="00E01691"/>
    <w:rsid w:val="00E01723"/>
    <w:rsid w:val="00E017CF"/>
    <w:rsid w:val="00E01889"/>
    <w:rsid w:val="00E01955"/>
    <w:rsid w:val="00E01A76"/>
    <w:rsid w:val="00E01B3F"/>
    <w:rsid w:val="00E01BCC"/>
    <w:rsid w:val="00E01DC7"/>
    <w:rsid w:val="00E01FD4"/>
    <w:rsid w:val="00E02235"/>
    <w:rsid w:val="00E02303"/>
    <w:rsid w:val="00E0235F"/>
    <w:rsid w:val="00E0259C"/>
    <w:rsid w:val="00E02A99"/>
    <w:rsid w:val="00E02BC4"/>
    <w:rsid w:val="00E02BCE"/>
    <w:rsid w:val="00E032BA"/>
    <w:rsid w:val="00E034B1"/>
    <w:rsid w:val="00E03A21"/>
    <w:rsid w:val="00E04127"/>
    <w:rsid w:val="00E04188"/>
    <w:rsid w:val="00E04406"/>
    <w:rsid w:val="00E04628"/>
    <w:rsid w:val="00E0466D"/>
    <w:rsid w:val="00E04677"/>
    <w:rsid w:val="00E04A18"/>
    <w:rsid w:val="00E05121"/>
    <w:rsid w:val="00E05173"/>
    <w:rsid w:val="00E051E3"/>
    <w:rsid w:val="00E054ED"/>
    <w:rsid w:val="00E05821"/>
    <w:rsid w:val="00E058ED"/>
    <w:rsid w:val="00E05D8E"/>
    <w:rsid w:val="00E05EAE"/>
    <w:rsid w:val="00E066B8"/>
    <w:rsid w:val="00E06835"/>
    <w:rsid w:val="00E0693C"/>
    <w:rsid w:val="00E069C2"/>
    <w:rsid w:val="00E06C93"/>
    <w:rsid w:val="00E06CA0"/>
    <w:rsid w:val="00E06F56"/>
    <w:rsid w:val="00E06FFA"/>
    <w:rsid w:val="00E074F5"/>
    <w:rsid w:val="00E076B4"/>
    <w:rsid w:val="00E0788E"/>
    <w:rsid w:val="00E07B0E"/>
    <w:rsid w:val="00E07EAD"/>
    <w:rsid w:val="00E07FC1"/>
    <w:rsid w:val="00E1013C"/>
    <w:rsid w:val="00E10174"/>
    <w:rsid w:val="00E101CF"/>
    <w:rsid w:val="00E102D4"/>
    <w:rsid w:val="00E10619"/>
    <w:rsid w:val="00E10841"/>
    <w:rsid w:val="00E10C62"/>
    <w:rsid w:val="00E111FB"/>
    <w:rsid w:val="00E112D6"/>
    <w:rsid w:val="00E119A1"/>
    <w:rsid w:val="00E119E5"/>
    <w:rsid w:val="00E11BDF"/>
    <w:rsid w:val="00E11E85"/>
    <w:rsid w:val="00E11F4E"/>
    <w:rsid w:val="00E120AD"/>
    <w:rsid w:val="00E121F0"/>
    <w:rsid w:val="00E12232"/>
    <w:rsid w:val="00E12314"/>
    <w:rsid w:val="00E1295F"/>
    <w:rsid w:val="00E12DE6"/>
    <w:rsid w:val="00E12E3E"/>
    <w:rsid w:val="00E12F15"/>
    <w:rsid w:val="00E130DD"/>
    <w:rsid w:val="00E1315E"/>
    <w:rsid w:val="00E135E4"/>
    <w:rsid w:val="00E138AE"/>
    <w:rsid w:val="00E13EA5"/>
    <w:rsid w:val="00E13ECB"/>
    <w:rsid w:val="00E13F01"/>
    <w:rsid w:val="00E14019"/>
    <w:rsid w:val="00E14110"/>
    <w:rsid w:val="00E14673"/>
    <w:rsid w:val="00E147CE"/>
    <w:rsid w:val="00E14892"/>
    <w:rsid w:val="00E14ED0"/>
    <w:rsid w:val="00E14ED7"/>
    <w:rsid w:val="00E14FA1"/>
    <w:rsid w:val="00E152E1"/>
    <w:rsid w:val="00E155FA"/>
    <w:rsid w:val="00E15973"/>
    <w:rsid w:val="00E15D8B"/>
    <w:rsid w:val="00E15DAF"/>
    <w:rsid w:val="00E15E12"/>
    <w:rsid w:val="00E15F37"/>
    <w:rsid w:val="00E15FFE"/>
    <w:rsid w:val="00E16138"/>
    <w:rsid w:val="00E16142"/>
    <w:rsid w:val="00E163C1"/>
    <w:rsid w:val="00E164E7"/>
    <w:rsid w:val="00E16855"/>
    <w:rsid w:val="00E16871"/>
    <w:rsid w:val="00E16956"/>
    <w:rsid w:val="00E16AFA"/>
    <w:rsid w:val="00E16CB1"/>
    <w:rsid w:val="00E16F45"/>
    <w:rsid w:val="00E16FD8"/>
    <w:rsid w:val="00E1707C"/>
    <w:rsid w:val="00E174B0"/>
    <w:rsid w:val="00E17628"/>
    <w:rsid w:val="00E176A8"/>
    <w:rsid w:val="00E17A1B"/>
    <w:rsid w:val="00E17DC0"/>
    <w:rsid w:val="00E202C3"/>
    <w:rsid w:val="00E203B3"/>
    <w:rsid w:val="00E206EE"/>
    <w:rsid w:val="00E20E85"/>
    <w:rsid w:val="00E20F10"/>
    <w:rsid w:val="00E21088"/>
    <w:rsid w:val="00E21190"/>
    <w:rsid w:val="00E21289"/>
    <w:rsid w:val="00E215A7"/>
    <w:rsid w:val="00E216CC"/>
    <w:rsid w:val="00E216F8"/>
    <w:rsid w:val="00E21731"/>
    <w:rsid w:val="00E21A6F"/>
    <w:rsid w:val="00E21BDC"/>
    <w:rsid w:val="00E21C4D"/>
    <w:rsid w:val="00E21CB6"/>
    <w:rsid w:val="00E21F61"/>
    <w:rsid w:val="00E22018"/>
    <w:rsid w:val="00E22034"/>
    <w:rsid w:val="00E220C6"/>
    <w:rsid w:val="00E22AAC"/>
    <w:rsid w:val="00E22D53"/>
    <w:rsid w:val="00E22F2E"/>
    <w:rsid w:val="00E230E3"/>
    <w:rsid w:val="00E23223"/>
    <w:rsid w:val="00E2334C"/>
    <w:rsid w:val="00E235EF"/>
    <w:rsid w:val="00E23733"/>
    <w:rsid w:val="00E23984"/>
    <w:rsid w:val="00E23FDB"/>
    <w:rsid w:val="00E2401E"/>
    <w:rsid w:val="00E240F6"/>
    <w:rsid w:val="00E2423D"/>
    <w:rsid w:val="00E24393"/>
    <w:rsid w:val="00E248D1"/>
    <w:rsid w:val="00E24B1D"/>
    <w:rsid w:val="00E24B60"/>
    <w:rsid w:val="00E24B7E"/>
    <w:rsid w:val="00E250E8"/>
    <w:rsid w:val="00E25137"/>
    <w:rsid w:val="00E25365"/>
    <w:rsid w:val="00E25896"/>
    <w:rsid w:val="00E25900"/>
    <w:rsid w:val="00E259AA"/>
    <w:rsid w:val="00E25B3E"/>
    <w:rsid w:val="00E25B6B"/>
    <w:rsid w:val="00E25CC3"/>
    <w:rsid w:val="00E25F16"/>
    <w:rsid w:val="00E26062"/>
    <w:rsid w:val="00E263B5"/>
    <w:rsid w:val="00E264B7"/>
    <w:rsid w:val="00E269CF"/>
    <w:rsid w:val="00E26A0B"/>
    <w:rsid w:val="00E272E8"/>
    <w:rsid w:val="00E274D9"/>
    <w:rsid w:val="00E279AB"/>
    <w:rsid w:val="00E27A8F"/>
    <w:rsid w:val="00E27A90"/>
    <w:rsid w:val="00E27D44"/>
    <w:rsid w:val="00E3033A"/>
    <w:rsid w:val="00E30461"/>
    <w:rsid w:val="00E306E0"/>
    <w:rsid w:val="00E30741"/>
    <w:rsid w:val="00E3090F"/>
    <w:rsid w:val="00E30C4E"/>
    <w:rsid w:val="00E30EF6"/>
    <w:rsid w:val="00E3100B"/>
    <w:rsid w:val="00E31090"/>
    <w:rsid w:val="00E31216"/>
    <w:rsid w:val="00E312A8"/>
    <w:rsid w:val="00E31E49"/>
    <w:rsid w:val="00E31FF6"/>
    <w:rsid w:val="00E3280F"/>
    <w:rsid w:val="00E32835"/>
    <w:rsid w:val="00E32919"/>
    <w:rsid w:val="00E3313F"/>
    <w:rsid w:val="00E33448"/>
    <w:rsid w:val="00E334AB"/>
    <w:rsid w:val="00E33A36"/>
    <w:rsid w:val="00E33CAB"/>
    <w:rsid w:val="00E33CE0"/>
    <w:rsid w:val="00E33E57"/>
    <w:rsid w:val="00E340F5"/>
    <w:rsid w:val="00E343B2"/>
    <w:rsid w:val="00E34439"/>
    <w:rsid w:val="00E34467"/>
    <w:rsid w:val="00E34B7D"/>
    <w:rsid w:val="00E35048"/>
    <w:rsid w:val="00E3523C"/>
    <w:rsid w:val="00E35536"/>
    <w:rsid w:val="00E356EC"/>
    <w:rsid w:val="00E357BC"/>
    <w:rsid w:val="00E35827"/>
    <w:rsid w:val="00E35A91"/>
    <w:rsid w:val="00E35B68"/>
    <w:rsid w:val="00E35C65"/>
    <w:rsid w:val="00E36124"/>
    <w:rsid w:val="00E36503"/>
    <w:rsid w:val="00E36726"/>
    <w:rsid w:val="00E3680E"/>
    <w:rsid w:val="00E369D2"/>
    <w:rsid w:val="00E36BFD"/>
    <w:rsid w:val="00E36C1E"/>
    <w:rsid w:val="00E36D78"/>
    <w:rsid w:val="00E36F4A"/>
    <w:rsid w:val="00E3700E"/>
    <w:rsid w:val="00E37063"/>
    <w:rsid w:val="00E370C1"/>
    <w:rsid w:val="00E37155"/>
    <w:rsid w:val="00E3764B"/>
    <w:rsid w:val="00E37712"/>
    <w:rsid w:val="00E37BE7"/>
    <w:rsid w:val="00E37E41"/>
    <w:rsid w:val="00E402F0"/>
    <w:rsid w:val="00E405E1"/>
    <w:rsid w:val="00E40642"/>
    <w:rsid w:val="00E40754"/>
    <w:rsid w:val="00E4076B"/>
    <w:rsid w:val="00E407EB"/>
    <w:rsid w:val="00E40992"/>
    <w:rsid w:val="00E40C18"/>
    <w:rsid w:val="00E40D1E"/>
    <w:rsid w:val="00E40E91"/>
    <w:rsid w:val="00E40FF8"/>
    <w:rsid w:val="00E4117C"/>
    <w:rsid w:val="00E41443"/>
    <w:rsid w:val="00E41473"/>
    <w:rsid w:val="00E41508"/>
    <w:rsid w:val="00E415E4"/>
    <w:rsid w:val="00E416C6"/>
    <w:rsid w:val="00E418B6"/>
    <w:rsid w:val="00E41968"/>
    <w:rsid w:val="00E4199A"/>
    <w:rsid w:val="00E419D4"/>
    <w:rsid w:val="00E41A6F"/>
    <w:rsid w:val="00E41A8E"/>
    <w:rsid w:val="00E41C74"/>
    <w:rsid w:val="00E41EEE"/>
    <w:rsid w:val="00E42519"/>
    <w:rsid w:val="00E42888"/>
    <w:rsid w:val="00E42C4B"/>
    <w:rsid w:val="00E42D96"/>
    <w:rsid w:val="00E42E13"/>
    <w:rsid w:val="00E42F54"/>
    <w:rsid w:val="00E42F83"/>
    <w:rsid w:val="00E42F91"/>
    <w:rsid w:val="00E43152"/>
    <w:rsid w:val="00E43BAA"/>
    <w:rsid w:val="00E43D3E"/>
    <w:rsid w:val="00E43F4C"/>
    <w:rsid w:val="00E4417B"/>
    <w:rsid w:val="00E4420F"/>
    <w:rsid w:val="00E445D8"/>
    <w:rsid w:val="00E4462A"/>
    <w:rsid w:val="00E4479E"/>
    <w:rsid w:val="00E44856"/>
    <w:rsid w:val="00E44908"/>
    <w:rsid w:val="00E4493C"/>
    <w:rsid w:val="00E44AC7"/>
    <w:rsid w:val="00E44B75"/>
    <w:rsid w:val="00E44CD2"/>
    <w:rsid w:val="00E44E45"/>
    <w:rsid w:val="00E44E4A"/>
    <w:rsid w:val="00E4545E"/>
    <w:rsid w:val="00E454FA"/>
    <w:rsid w:val="00E4584A"/>
    <w:rsid w:val="00E45ADE"/>
    <w:rsid w:val="00E45C10"/>
    <w:rsid w:val="00E45CEF"/>
    <w:rsid w:val="00E45EFE"/>
    <w:rsid w:val="00E46311"/>
    <w:rsid w:val="00E464A4"/>
    <w:rsid w:val="00E464E6"/>
    <w:rsid w:val="00E469B8"/>
    <w:rsid w:val="00E46B27"/>
    <w:rsid w:val="00E46BC5"/>
    <w:rsid w:val="00E46C9F"/>
    <w:rsid w:val="00E46E59"/>
    <w:rsid w:val="00E47123"/>
    <w:rsid w:val="00E4712D"/>
    <w:rsid w:val="00E472CB"/>
    <w:rsid w:val="00E47502"/>
    <w:rsid w:val="00E47503"/>
    <w:rsid w:val="00E477DE"/>
    <w:rsid w:val="00E478A4"/>
    <w:rsid w:val="00E47917"/>
    <w:rsid w:val="00E479A4"/>
    <w:rsid w:val="00E4DDB5"/>
    <w:rsid w:val="00E50258"/>
    <w:rsid w:val="00E50275"/>
    <w:rsid w:val="00E50322"/>
    <w:rsid w:val="00E50D01"/>
    <w:rsid w:val="00E51569"/>
    <w:rsid w:val="00E516A8"/>
    <w:rsid w:val="00E51B94"/>
    <w:rsid w:val="00E51CBA"/>
    <w:rsid w:val="00E51DC4"/>
    <w:rsid w:val="00E51E34"/>
    <w:rsid w:val="00E51F79"/>
    <w:rsid w:val="00E51FE7"/>
    <w:rsid w:val="00E52136"/>
    <w:rsid w:val="00E5213D"/>
    <w:rsid w:val="00E52221"/>
    <w:rsid w:val="00E524C1"/>
    <w:rsid w:val="00E52655"/>
    <w:rsid w:val="00E5298A"/>
    <w:rsid w:val="00E52C17"/>
    <w:rsid w:val="00E53025"/>
    <w:rsid w:val="00E53383"/>
    <w:rsid w:val="00E5361F"/>
    <w:rsid w:val="00E5366D"/>
    <w:rsid w:val="00E53702"/>
    <w:rsid w:val="00E53C40"/>
    <w:rsid w:val="00E545ED"/>
    <w:rsid w:val="00E54733"/>
    <w:rsid w:val="00E547BE"/>
    <w:rsid w:val="00E547ED"/>
    <w:rsid w:val="00E548F9"/>
    <w:rsid w:val="00E54A05"/>
    <w:rsid w:val="00E54A43"/>
    <w:rsid w:val="00E54A6B"/>
    <w:rsid w:val="00E54A85"/>
    <w:rsid w:val="00E554C5"/>
    <w:rsid w:val="00E5565E"/>
    <w:rsid w:val="00E55C72"/>
    <w:rsid w:val="00E55D65"/>
    <w:rsid w:val="00E55D8C"/>
    <w:rsid w:val="00E56251"/>
    <w:rsid w:val="00E5670C"/>
    <w:rsid w:val="00E56A6B"/>
    <w:rsid w:val="00E56C50"/>
    <w:rsid w:val="00E56D5C"/>
    <w:rsid w:val="00E5719C"/>
    <w:rsid w:val="00E57619"/>
    <w:rsid w:val="00E576C6"/>
    <w:rsid w:val="00E57CC9"/>
    <w:rsid w:val="00E6022C"/>
    <w:rsid w:val="00E602FC"/>
    <w:rsid w:val="00E60940"/>
    <w:rsid w:val="00E60B1C"/>
    <w:rsid w:val="00E60DAD"/>
    <w:rsid w:val="00E613B0"/>
    <w:rsid w:val="00E61497"/>
    <w:rsid w:val="00E616B4"/>
    <w:rsid w:val="00E6197F"/>
    <w:rsid w:val="00E61B5D"/>
    <w:rsid w:val="00E61E58"/>
    <w:rsid w:val="00E61E79"/>
    <w:rsid w:val="00E61F80"/>
    <w:rsid w:val="00E62316"/>
    <w:rsid w:val="00E62321"/>
    <w:rsid w:val="00E62387"/>
    <w:rsid w:val="00E62477"/>
    <w:rsid w:val="00E6256E"/>
    <w:rsid w:val="00E625EC"/>
    <w:rsid w:val="00E62725"/>
    <w:rsid w:val="00E62735"/>
    <w:rsid w:val="00E62A3D"/>
    <w:rsid w:val="00E62D89"/>
    <w:rsid w:val="00E62DA7"/>
    <w:rsid w:val="00E62E4B"/>
    <w:rsid w:val="00E63163"/>
    <w:rsid w:val="00E631CF"/>
    <w:rsid w:val="00E632D7"/>
    <w:rsid w:val="00E6349C"/>
    <w:rsid w:val="00E636C9"/>
    <w:rsid w:val="00E6393F"/>
    <w:rsid w:val="00E63C37"/>
    <w:rsid w:val="00E64422"/>
    <w:rsid w:val="00E645A8"/>
    <w:rsid w:val="00E6469D"/>
    <w:rsid w:val="00E64B39"/>
    <w:rsid w:val="00E64C9D"/>
    <w:rsid w:val="00E64EFE"/>
    <w:rsid w:val="00E64F52"/>
    <w:rsid w:val="00E6510E"/>
    <w:rsid w:val="00E6523E"/>
    <w:rsid w:val="00E652CF"/>
    <w:rsid w:val="00E65ABF"/>
    <w:rsid w:val="00E65D7C"/>
    <w:rsid w:val="00E65EBA"/>
    <w:rsid w:val="00E666F8"/>
    <w:rsid w:val="00E667C8"/>
    <w:rsid w:val="00E66A0B"/>
    <w:rsid w:val="00E66A52"/>
    <w:rsid w:val="00E66C51"/>
    <w:rsid w:val="00E66C76"/>
    <w:rsid w:val="00E66EDC"/>
    <w:rsid w:val="00E6739C"/>
    <w:rsid w:val="00E67BDF"/>
    <w:rsid w:val="00E70053"/>
    <w:rsid w:val="00E700FA"/>
    <w:rsid w:val="00E701E4"/>
    <w:rsid w:val="00E70418"/>
    <w:rsid w:val="00E7051D"/>
    <w:rsid w:val="00E70545"/>
    <w:rsid w:val="00E7099A"/>
    <w:rsid w:val="00E70A11"/>
    <w:rsid w:val="00E70B2C"/>
    <w:rsid w:val="00E70CBF"/>
    <w:rsid w:val="00E71020"/>
    <w:rsid w:val="00E71442"/>
    <w:rsid w:val="00E716F8"/>
    <w:rsid w:val="00E71745"/>
    <w:rsid w:val="00E717A6"/>
    <w:rsid w:val="00E71CB3"/>
    <w:rsid w:val="00E71E03"/>
    <w:rsid w:val="00E71E57"/>
    <w:rsid w:val="00E71F8E"/>
    <w:rsid w:val="00E7250F"/>
    <w:rsid w:val="00E72723"/>
    <w:rsid w:val="00E72E62"/>
    <w:rsid w:val="00E7362F"/>
    <w:rsid w:val="00E73731"/>
    <w:rsid w:val="00E73AF0"/>
    <w:rsid w:val="00E74012"/>
    <w:rsid w:val="00E74161"/>
    <w:rsid w:val="00E741B0"/>
    <w:rsid w:val="00E7430C"/>
    <w:rsid w:val="00E744CE"/>
    <w:rsid w:val="00E744FC"/>
    <w:rsid w:val="00E745D3"/>
    <w:rsid w:val="00E74967"/>
    <w:rsid w:val="00E749DA"/>
    <w:rsid w:val="00E74B94"/>
    <w:rsid w:val="00E74C4D"/>
    <w:rsid w:val="00E74CD3"/>
    <w:rsid w:val="00E74EE9"/>
    <w:rsid w:val="00E75241"/>
    <w:rsid w:val="00E75295"/>
    <w:rsid w:val="00E7538B"/>
    <w:rsid w:val="00E756E7"/>
    <w:rsid w:val="00E75BAC"/>
    <w:rsid w:val="00E75C15"/>
    <w:rsid w:val="00E75D52"/>
    <w:rsid w:val="00E75DF5"/>
    <w:rsid w:val="00E75ED8"/>
    <w:rsid w:val="00E76140"/>
    <w:rsid w:val="00E763CA"/>
    <w:rsid w:val="00E76518"/>
    <w:rsid w:val="00E767D9"/>
    <w:rsid w:val="00E76CBD"/>
    <w:rsid w:val="00E76D77"/>
    <w:rsid w:val="00E773E1"/>
    <w:rsid w:val="00E775ED"/>
    <w:rsid w:val="00E77890"/>
    <w:rsid w:val="00E77A2F"/>
    <w:rsid w:val="00E77E8C"/>
    <w:rsid w:val="00E80016"/>
    <w:rsid w:val="00E8013C"/>
    <w:rsid w:val="00E80250"/>
    <w:rsid w:val="00E802FD"/>
    <w:rsid w:val="00E807E7"/>
    <w:rsid w:val="00E80A72"/>
    <w:rsid w:val="00E80C97"/>
    <w:rsid w:val="00E80DDD"/>
    <w:rsid w:val="00E80E25"/>
    <w:rsid w:val="00E80FCC"/>
    <w:rsid w:val="00E810A5"/>
    <w:rsid w:val="00E8112B"/>
    <w:rsid w:val="00E813B7"/>
    <w:rsid w:val="00E813C5"/>
    <w:rsid w:val="00E8160D"/>
    <w:rsid w:val="00E819ED"/>
    <w:rsid w:val="00E81EAA"/>
    <w:rsid w:val="00E81ECE"/>
    <w:rsid w:val="00E81F2B"/>
    <w:rsid w:val="00E81F46"/>
    <w:rsid w:val="00E8211E"/>
    <w:rsid w:val="00E8243A"/>
    <w:rsid w:val="00E82591"/>
    <w:rsid w:val="00E826AC"/>
    <w:rsid w:val="00E827AC"/>
    <w:rsid w:val="00E82870"/>
    <w:rsid w:val="00E82873"/>
    <w:rsid w:val="00E8287E"/>
    <w:rsid w:val="00E82C59"/>
    <w:rsid w:val="00E82FE9"/>
    <w:rsid w:val="00E831EA"/>
    <w:rsid w:val="00E83699"/>
    <w:rsid w:val="00E8377C"/>
    <w:rsid w:val="00E837E1"/>
    <w:rsid w:val="00E83979"/>
    <w:rsid w:val="00E839B4"/>
    <w:rsid w:val="00E83ABA"/>
    <w:rsid w:val="00E84803"/>
    <w:rsid w:val="00E84FAE"/>
    <w:rsid w:val="00E85124"/>
    <w:rsid w:val="00E851E6"/>
    <w:rsid w:val="00E85231"/>
    <w:rsid w:val="00E852A3"/>
    <w:rsid w:val="00E85597"/>
    <w:rsid w:val="00E855D8"/>
    <w:rsid w:val="00E858E7"/>
    <w:rsid w:val="00E85B1E"/>
    <w:rsid w:val="00E85D86"/>
    <w:rsid w:val="00E860D5"/>
    <w:rsid w:val="00E860D8"/>
    <w:rsid w:val="00E86606"/>
    <w:rsid w:val="00E86C2C"/>
    <w:rsid w:val="00E86D2A"/>
    <w:rsid w:val="00E86D35"/>
    <w:rsid w:val="00E86D5B"/>
    <w:rsid w:val="00E86E5E"/>
    <w:rsid w:val="00E87784"/>
    <w:rsid w:val="00E87EF6"/>
    <w:rsid w:val="00E87F32"/>
    <w:rsid w:val="00E9036D"/>
    <w:rsid w:val="00E9039D"/>
    <w:rsid w:val="00E907AA"/>
    <w:rsid w:val="00E907EA"/>
    <w:rsid w:val="00E90900"/>
    <w:rsid w:val="00E90A73"/>
    <w:rsid w:val="00E90CFA"/>
    <w:rsid w:val="00E90D98"/>
    <w:rsid w:val="00E90D9E"/>
    <w:rsid w:val="00E910DC"/>
    <w:rsid w:val="00E91278"/>
    <w:rsid w:val="00E91545"/>
    <w:rsid w:val="00E915AD"/>
    <w:rsid w:val="00E91978"/>
    <w:rsid w:val="00E923A1"/>
    <w:rsid w:val="00E923B9"/>
    <w:rsid w:val="00E924FB"/>
    <w:rsid w:val="00E92551"/>
    <w:rsid w:val="00E9264E"/>
    <w:rsid w:val="00E926CD"/>
    <w:rsid w:val="00E9283D"/>
    <w:rsid w:val="00E92D23"/>
    <w:rsid w:val="00E931BB"/>
    <w:rsid w:val="00E9357C"/>
    <w:rsid w:val="00E936E8"/>
    <w:rsid w:val="00E939A7"/>
    <w:rsid w:val="00E93BFA"/>
    <w:rsid w:val="00E93CC4"/>
    <w:rsid w:val="00E93D89"/>
    <w:rsid w:val="00E9417B"/>
    <w:rsid w:val="00E94344"/>
    <w:rsid w:val="00E94659"/>
    <w:rsid w:val="00E947E1"/>
    <w:rsid w:val="00E947E5"/>
    <w:rsid w:val="00E9494E"/>
    <w:rsid w:val="00E94AE4"/>
    <w:rsid w:val="00E94D37"/>
    <w:rsid w:val="00E94F9E"/>
    <w:rsid w:val="00E9516A"/>
    <w:rsid w:val="00E95298"/>
    <w:rsid w:val="00E952E9"/>
    <w:rsid w:val="00E9530E"/>
    <w:rsid w:val="00E9532E"/>
    <w:rsid w:val="00E953ED"/>
    <w:rsid w:val="00E95453"/>
    <w:rsid w:val="00E956C8"/>
    <w:rsid w:val="00E956E5"/>
    <w:rsid w:val="00E95957"/>
    <w:rsid w:val="00E959B0"/>
    <w:rsid w:val="00E95ABD"/>
    <w:rsid w:val="00E95B03"/>
    <w:rsid w:val="00E95CA1"/>
    <w:rsid w:val="00E960AB"/>
    <w:rsid w:val="00E963E9"/>
    <w:rsid w:val="00E96413"/>
    <w:rsid w:val="00E967A5"/>
    <w:rsid w:val="00E967E6"/>
    <w:rsid w:val="00E96962"/>
    <w:rsid w:val="00E96BC2"/>
    <w:rsid w:val="00E96F49"/>
    <w:rsid w:val="00E970DF"/>
    <w:rsid w:val="00E972D2"/>
    <w:rsid w:val="00E973A6"/>
    <w:rsid w:val="00E979A5"/>
    <w:rsid w:val="00E97A05"/>
    <w:rsid w:val="00E97B0A"/>
    <w:rsid w:val="00E97B2D"/>
    <w:rsid w:val="00E97C6D"/>
    <w:rsid w:val="00EA01EA"/>
    <w:rsid w:val="00EA034E"/>
    <w:rsid w:val="00EA03A4"/>
    <w:rsid w:val="00EA05AD"/>
    <w:rsid w:val="00EA07A6"/>
    <w:rsid w:val="00EA07C5"/>
    <w:rsid w:val="00EA099F"/>
    <w:rsid w:val="00EA09D0"/>
    <w:rsid w:val="00EA0A0E"/>
    <w:rsid w:val="00EA0A69"/>
    <w:rsid w:val="00EA0DE3"/>
    <w:rsid w:val="00EA0F7D"/>
    <w:rsid w:val="00EA0FA4"/>
    <w:rsid w:val="00EA11AE"/>
    <w:rsid w:val="00EA13CE"/>
    <w:rsid w:val="00EA1559"/>
    <w:rsid w:val="00EA16E4"/>
    <w:rsid w:val="00EA1A27"/>
    <w:rsid w:val="00EA1A50"/>
    <w:rsid w:val="00EA1AC2"/>
    <w:rsid w:val="00EA1C18"/>
    <w:rsid w:val="00EA1CB1"/>
    <w:rsid w:val="00EA1D3D"/>
    <w:rsid w:val="00EA1D9F"/>
    <w:rsid w:val="00EA1E5F"/>
    <w:rsid w:val="00EA2138"/>
    <w:rsid w:val="00EA2333"/>
    <w:rsid w:val="00EA239A"/>
    <w:rsid w:val="00EA2760"/>
    <w:rsid w:val="00EA27AB"/>
    <w:rsid w:val="00EA2AEB"/>
    <w:rsid w:val="00EA3077"/>
    <w:rsid w:val="00EA30D8"/>
    <w:rsid w:val="00EA318E"/>
    <w:rsid w:val="00EA3398"/>
    <w:rsid w:val="00EA34A5"/>
    <w:rsid w:val="00EA39B7"/>
    <w:rsid w:val="00EA3BF1"/>
    <w:rsid w:val="00EA3C10"/>
    <w:rsid w:val="00EA4398"/>
    <w:rsid w:val="00EA489A"/>
    <w:rsid w:val="00EA48D8"/>
    <w:rsid w:val="00EA4B55"/>
    <w:rsid w:val="00EA4C91"/>
    <w:rsid w:val="00EA4FFB"/>
    <w:rsid w:val="00EA52EC"/>
    <w:rsid w:val="00EA546B"/>
    <w:rsid w:val="00EA5559"/>
    <w:rsid w:val="00EA5E3C"/>
    <w:rsid w:val="00EA5FC2"/>
    <w:rsid w:val="00EA6098"/>
    <w:rsid w:val="00EA6178"/>
    <w:rsid w:val="00EA6211"/>
    <w:rsid w:val="00EA6270"/>
    <w:rsid w:val="00EA63A3"/>
    <w:rsid w:val="00EA63C8"/>
    <w:rsid w:val="00EA691A"/>
    <w:rsid w:val="00EA6F1D"/>
    <w:rsid w:val="00EA6F63"/>
    <w:rsid w:val="00EA6FAA"/>
    <w:rsid w:val="00EA6FB2"/>
    <w:rsid w:val="00EA706B"/>
    <w:rsid w:val="00EA73D4"/>
    <w:rsid w:val="00EA77F8"/>
    <w:rsid w:val="00EB0184"/>
    <w:rsid w:val="00EB04AB"/>
    <w:rsid w:val="00EB04B0"/>
    <w:rsid w:val="00EB072B"/>
    <w:rsid w:val="00EB0763"/>
    <w:rsid w:val="00EB09DA"/>
    <w:rsid w:val="00EB0D94"/>
    <w:rsid w:val="00EB0E95"/>
    <w:rsid w:val="00EB0E97"/>
    <w:rsid w:val="00EB18DE"/>
    <w:rsid w:val="00EB1A2B"/>
    <w:rsid w:val="00EB1DE0"/>
    <w:rsid w:val="00EB1E54"/>
    <w:rsid w:val="00EB21A9"/>
    <w:rsid w:val="00EB2590"/>
    <w:rsid w:val="00EB26D1"/>
    <w:rsid w:val="00EB277A"/>
    <w:rsid w:val="00EB282F"/>
    <w:rsid w:val="00EB2ACF"/>
    <w:rsid w:val="00EB2B58"/>
    <w:rsid w:val="00EB2B93"/>
    <w:rsid w:val="00EB2C25"/>
    <w:rsid w:val="00EB2E5B"/>
    <w:rsid w:val="00EB336A"/>
    <w:rsid w:val="00EB35FE"/>
    <w:rsid w:val="00EB3874"/>
    <w:rsid w:val="00EB38C1"/>
    <w:rsid w:val="00EB3A44"/>
    <w:rsid w:val="00EB3ABD"/>
    <w:rsid w:val="00EB3B04"/>
    <w:rsid w:val="00EB3C28"/>
    <w:rsid w:val="00EB3C50"/>
    <w:rsid w:val="00EB3FBA"/>
    <w:rsid w:val="00EB40B8"/>
    <w:rsid w:val="00EB43F3"/>
    <w:rsid w:val="00EB4753"/>
    <w:rsid w:val="00EB475C"/>
    <w:rsid w:val="00EB47DD"/>
    <w:rsid w:val="00EB4898"/>
    <w:rsid w:val="00EB4968"/>
    <w:rsid w:val="00EB4B16"/>
    <w:rsid w:val="00EB4BCD"/>
    <w:rsid w:val="00EB4C90"/>
    <w:rsid w:val="00EB4EE6"/>
    <w:rsid w:val="00EB5646"/>
    <w:rsid w:val="00EB58DC"/>
    <w:rsid w:val="00EB58E8"/>
    <w:rsid w:val="00EB598A"/>
    <w:rsid w:val="00EB5AB0"/>
    <w:rsid w:val="00EB5B02"/>
    <w:rsid w:val="00EB5D41"/>
    <w:rsid w:val="00EB5E41"/>
    <w:rsid w:val="00EB6299"/>
    <w:rsid w:val="00EB6725"/>
    <w:rsid w:val="00EB6900"/>
    <w:rsid w:val="00EB6C0B"/>
    <w:rsid w:val="00EB7720"/>
    <w:rsid w:val="00EB7A8D"/>
    <w:rsid w:val="00EB7C6F"/>
    <w:rsid w:val="00EB7CCC"/>
    <w:rsid w:val="00EC03D1"/>
    <w:rsid w:val="00EC043F"/>
    <w:rsid w:val="00EC053C"/>
    <w:rsid w:val="00EC0557"/>
    <w:rsid w:val="00EC080D"/>
    <w:rsid w:val="00EC0918"/>
    <w:rsid w:val="00EC093D"/>
    <w:rsid w:val="00EC099D"/>
    <w:rsid w:val="00EC09F2"/>
    <w:rsid w:val="00EC0CA1"/>
    <w:rsid w:val="00EC0E4F"/>
    <w:rsid w:val="00EC12DB"/>
    <w:rsid w:val="00EC132F"/>
    <w:rsid w:val="00EC14E6"/>
    <w:rsid w:val="00EC1897"/>
    <w:rsid w:val="00EC1946"/>
    <w:rsid w:val="00EC1A3E"/>
    <w:rsid w:val="00EC1D6C"/>
    <w:rsid w:val="00EC23C5"/>
    <w:rsid w:val="00EC2516"/>
    <w:rsid w:val="00EC2517"/>
    <w:rsid w:val="00EC2589"/>
    <w:rsid w:val="00EC2AE4"/>
    <w:rsid w:val="00EC325E"/>
    <w:rsid w:val="00EC3366"/>
    <w:rsid w:val="00EC3C79"/>
    <w:rsid w:val="00EC3FB1"/>
    <w:rsid w:val="00EC420E"/>
    <w:rsid w:val="00EC4293"/>
    <w:rsid w:val="00EC4362"/>
    <w:rsid w:val="00EC4A33"/>
    <w:rsid w:val="00EC4D3E"/>
    <w:rsid w:val="00EC4F0C"/>
    <w:rsid w:val="00EC4F3B"/>
    <w:rsid w:val="00EC503C"/>
    <w:rsid w:val="00EC5181"/>
    <w:rsid w:val="00EC51C1"/>
    <w:rsid w:val="00EC52D3"/>
    <w:rsid w:val="00EC55E1"/>
    <w:rsid w:val="00EC57D9"/>
    <w:rsid w:val="00EC595B"/>
    <w:rsid w:val="00EC59A5"/>
    <w:rsid w:val="00EC63BC"/>
    <w:rsid w:val="00EC64A4"/>
    <w:rsid w:val="00EC64D3"/>
    <w:rsid w:val="00EC6532"/>
    <w:rsid w:val="00EC6655"/>
    <w:rsid w:val="00EC675B"/>
    <w:rsid w:val="00EC688C"/>
    <w:rsid w:val="00EC6C4D"/>
    <w:rsid w:val="00EC7059"/>
    <w:rsid w:val="00EC73F9"/>
    <w:rsid w:val="00EC7416"/>
    <w:rsid w:val="00EC74B3"/>
    <w:rsid w:val="00EC77F0"/>
    <w:rsid w:val="00EC781F"/>
    <w:rsid w:val="00EC7865"/>
    <w:rsid w:val="00EC79F9"/>
    <w:rsid w:val="00ED00C4"/>
    <w:rsid w:val="00ED0201"/>
    <w:rsid w:val="00ED0453"/>
    <w:rsid w:val="00ED050D"/>
    <w:rsid w:val="00ED053A"/>
    <w:rsid w:val="00ED0892"/>
    <w:rsid w:val="00ED0B17"/>
    <w:rsid w:val="00ED0FE2"/>
    <w:rsid w:val="00ED1022"/>
    <w:rsid w:val="00ED10A5"/>
    <w:rsid w:val="00ED15A0"/>
    <w:rsid w:val="00ED185A"/>
    <w:rsid w:val="00ED18C6"/>
    <w:rsid w:val="00ED1F7E"/>
    <w:rsid w:val="00ED1F9C"/>
    <w:rsid w:val="00ED234C"/>
    <w:rsid w:val="00ED2594"/>
    <w:rsid w:val="00ED2640"/>
    <w:rsid w:val="00ED29CA"/>
    <w:rsid w:val="00ED2AD9"/>
    <w:rsid w:val="00ED2AF7"/>
    <w:rsid w:val="00ED2C41"/>
    <w:rsid w:val="00ED2E76"/>
    <w:rsid w:val="00ED2E81"/>
    <w:rsid w:val="00ED305E"/>
    <w:rsid w:val="00ED30C2"/>
    <w:rsid w:val="00ED32E0"/>
    <w:rsid w:val="00ED33FE"/>
    <w:rsid w:val="00ED34A2"/>
    <w:rsid w:val="00ED387F"/>
    <w:rsid w:val="00ED3D40"/>
    <w:rsid w:val="00ED3DC8"/>
    <w:rsid w:val="00ED3E6C"/>
    <w:rsid w:val="00ED4052"/>
    <w:rsid w:val="00ED4059"/>
    <w:rsid w:val="00ED40CE"/>
    <w:rsid w:val="00ED455B"/>
    <w:rsid w:val="00ED49FE"/>
    <w:rsid w:val="00ED5043"/>
    <w:rsid w:val="00ED5050"/>
    <w:rsid w:val="00ED510F"/>
    <w:rsid w:val="00ED519A"/>
    <w:rsid w:val="00ED5206"/>
    <w:rsid w:val="00ED5315"/>
    <w:rsid w:val="00ED55D8"/>
    <w:rsid w:val="00ED59D5"/>
    <w:rsid w:val="00ED5AB1"/>
    <w:rsid w:val="00ED5D4A"/>
    <w:rsid w:val="00ED5E0E"/>
    <w:rsid w:val="00ED5F1F"/>
    <w:rsid w:val="00ED5F8D"/>
    <w:rsid w:val="00ED61E6"/>
    <w:rsid w:val="00ED631B"/>
    <w:rsid w:val="00ED669D"/>
    <w:rsid w:val="00ED67FF"/>
    <w:rsid w:val="00ED6BDE"/>
    <w:rsid w:val="00ED6F21"/>
    <w:rsid w:val="00ED7168"/>
    <w:rsid w:val="00ED71A4"/>
    <w:rsid w:val="00ED73A4"/>
    <w:rsid w:val="00ED7618"/>
    <w:rsid w:val="00ED7811"/>
    <w:rsid w:val="00ED7992"/>
    <w:rsid w:val="00ED7A10"/>
    <w:rsid w:val="00ED7AD9"/>
    <w:rsid w:val="00ED7B18"/>
    <w:rsid w:val="00ED7C70"/>
    <w:rsid w:val="00ED7CEB"/>
    <w:rsid w:val="00ED7DDC"/>
    <w:rsid w:val="00EE0093"/>
    <w:rsid w:val="00EE0290"/>
    <w:rsid w:val="00EE048D"/>
    <w:rsid w:val="00EE0532"/>
    <w:rsid w:val="00EE0555"/>
    <w:rsid w:val="00EE0684"/>
    <w:rsid w:val="00EE06E2"/>
    <w:rsid w:val="00EE07C1"/>
    <w:rsid w:val="00EE0983"/>
    <w:rsid w:val="00EE0DE3"/>
    <w:rsid w:val="00EE162F"/>
    <w:rsid w:val="00EE1821"/>
    <w:rsid w:val="00EE194F"/>
    <w:rsid w:val="00EE1AAE"/>
    <w:rsid w:val="00EE1AD6"/>
    <w:rsid w:val="00EE1AEF"/>
    <w:rsid w:val="00EE1D5A"/>
    <w:rsid w:val="00EE2271"/>
    <w:rsid w:val="00EE2438"/>
    <w:rsid w:val="00EE2466"/>
    <w:rsid w:val="00EE24DB"/>
    <w:rsid w:val="00EE2712"/>
    <w:rsid w:val="00EE2A56"/>
    <w:rsid w:val="00EE2DC6"/>
    <w:rsid w:val="00EE32D4"/>
    <w:rsid w:val="00EE3E92"/>
    <w:rsid w:val="00EE400B"/>
    <w:rsid w:val="00EE4321"/>
    <w:rsid w:val="00EE43B1"/>
    <w:rsid w:val="00EE4914"/>
    <w:rsid w:val="00EE4C57"/>
    <w:rsid w:val="00EE4DDC"/>
    <w:rsid w:val="00EE51AC"/>
    <w:rsid w:val="00EE51B4"/>
    <w:rsid w:val="00EE53AB"/>
    <w:rsid w:val="00EE567A"/>
    <w:rsid w:val="00EE5698"/>
    <w:rsid w:val="00EE583B"/>
    <w:rsid w:val="00EE5860"/>
    <w:rsid w:val="00EE591C"/>
    <w:rsid w:val="00EE59AD"/>
    <w:rsid w:val="00EE5BB2"/>
    <w:rsid w:val="00EE5C63"/>
    <w:rsid w:val="00EE5DD7"/>
    <w:rsid w:val="00EE5EA7"/>
    <w:rsid w:val="00EE6072"/>
    <w:rsid w:val="00EE6125"/>
    <w:rsid w:val="00EE6307"/>
    <w:rsid w:val="00EE6414"/>
    <w:rsid w:val="00EE6888"/>
    <w:rsid w:val="00EE6B30"/>
    <w:rsid w:val="00EE6CBF"/>
    <w:rsid w:val="00EE7619"/>
    <w:rsid w:val="00EE7AD7"/>
    <w:rsid w:val="00EE7F80"/>
    <w:rsid w:val="00EF0297"/>
    <w:rsid w:val="00EF05A2"/>
    <w:rsid w:val="00EF0755"/>
    <w:rsid w:val="00EF114B"/>
    <w:rsid w:val="00EF128B"/>
    <w:rsid w:val="00EF13B6"/>
    <w:rsid w:val="00EF1783"/>
    <w:rsid w:val="00EF1C33"/>
    <w:rsid w:val="00EF1C92"/>
    <w:rsid w:val="00EF1CF5"/>
    <w:rsid w:val="00EF21F7"/>
    <w:rsid w:val="00EF296F"/>
    <w:rsid w:val="00EF2A9E"/>
    <w:rsid w:val="00EF2D77"/>
    <w:rsid w:val="00EF2D9A"/>
    <w:rsid w:val="00EF2F93"/>
    <w:rsid w:val="00EF3333"/>
    <w:rsid w:val="00EF366C"/>
    <w:rsid w:val="00EF384F"/>
    <w:rsid w:val="00EF3B38"/>
    <w:rsid w:val="00EF3BE3"/>
    <w:rsid w:val="00EF3CD2"/>
    <w:rsid w:val="00EF41AF"/>
    <w:rsid w:val="00EF4A86"/>
    <w:rsid w:val="00EF4B09"/>
    <w:rsid w:val="00EF4C69"/>
    <w:rsid w:val="00EF4CB5"/>
    <w:rsid w:val="00EF4D61"/>
    <w:rsid w:val="00EF55BA"/>
    <w:rsid w:val="00EF59BF"/>
    <w:rsid w:val="00EF5B63"/>
    <w:rsid w:val="00EF60F6"/>
    <w:rsid w:val="00EF61E4"/>
    <w:rsid w:val="00EF65F1"/>
    <w:rsid w:val="00EF663D"/>
    <w:rsid w:val="00EF6899"/>
    <w:rsid w:val="00EF6C68"/>
    <w:rsid w:val="00EF6C8E"/>
    <w:rsid w:val="00EF6D50"/>
    <w:rsid w:val="00EF6DB6"/>
    <w:rsid w:val="00EF70FD"/>
    <w:rsid w:val="00EF776D"/>
    <w:rsid w:val="00EF7A13"/>
    <w:rsid w:val="00EF7B28"/>
    <w:rsid w:val="00EF7BAC"/>
    <w:rsid w:val="00EF7C48"/>
    <w:rsid w:val="00F00111"/>
    <w:rsid w:val="00F00399"/>
    <w:rsid w:val="00F00556"/>
    <w:rsid w:val="00F005A0"/>
    <w:rsid w:val="00F00D0F"/>
    <w:rsid w:val="00F00D20"/>
    <w:rsid w:val="00F0110A"/>
    <w:rsid w:val="00F0148A"/>
    <w:rsid w:val="00F01640"/>
    <w:rsid w:val="00F0164D"/>
    <w:rsid w:val="00F019A8"/>
    <w:rsid w:val="00F01BAE"/>
    <w:rsid w:val="00F01CB2"/>
    <w:rsid w:val="00F01CE3"/>
    <w:rsid w:val="00F01E7C"/>
    <w:rsid w:val="00F01FFF"/>
    <w:rsid w:val="00F0238C"/>
    <w:rsid w:val="00F0255B"/>
    <w:rsid w:val="00F02895"/>
    <w:rsid w:val="00F0295B"/>
    <w:rsid w:val="00F029AC"/>
    <w:rsid w:val="00F02B00"/>
    <w:rsid w:val="00F02F18"/>
    <w:rsid w:val="00F02FFB"/>
    <w:rsid w:val="00F030D1"/>
    <w:rsid w:val="00F03208"/>
    <w:rsid w:val="00F03669"/>
    <w:rsid w:val="00F03781"/>
    <w:rsid w:val="00F03ADE"/>
    <w:rsid w:val="00F04022"/>
    <w:rsid w:val="00F0427F"/>
    <w:rsid w:val="00F0486C"/>
    <w:rsid w:val="00F04B56"/>
    <w:rsid w:val="00F04DF6"/>
    <w:rsid w:val="00F04F43"/>
    <w:rsid w:val="00F04FFD"/>
    <w:rsid w:val="00F05071"/>
    <w:rsid w:val="00F05139"/>
    <w:rsid w:val="00F056A3"/>
    <w:rsid w:val="00F05802"/>
    <w:rsid w:val="00F05E8D"/>
    <w:rsid w:val="00F06119"/>
    <w:rsid w:val="00F0620C"/>
    <w:rsid w:val="00F06A2E"/>
    <w:rsid w:val="00F06C45"/>
    <w:rsid w:val="00F06F34"/>
    <w:rsid w:val="00F06F97"/>
    <w:rsid w:val="00F06FB7"/>
    <w:rsid w:val="00F0723F"/>
    <w:rsid w:val="00F076DB"/>
    <w:rsid w:val="00F07A0E"/>
    <w:rsid w:val="00F07A9D"/>
    <w:rsid w:val="00F07ACC"/>
    <w:rsid w:val="00F07C13"/>
    <w:rsid w:val="00F07E49"/>
    <w:rsid w:val="00F100D0"/>
    <w:rsid w:val="00F100EE"/>
    <w:rsid w:val="00F10A6A"/>
    <w:rsid w:val="00F10C14"/>
    <w:rsid w:val="00F10E37"/>
    <w:rsid w:val="00F11311"/>
    <w:rsid w:val="00F11452"/>
    <w:rsid w:val="00F116AE"/>
    <w:rsid w:val="00F11B7B"/>
    <w:rsid w:val="00F11C91"/>
    <w:rsid w:val="00F11CED"/>
    <w:rsid w:val="00F11ECA"/>
    <w:rsid w:val="00F121BA"/>
    <w:rsid w:val="00F126CC"/>
    <w:rsid w:val="00F128C1"/>
    <w:rsid w:val="00F1295F"/>
    <w:rsid w:val="00F12AA8"/>
    <w:rsid w:val="00F132CE"/>
    <w:rsid w:val="00F13337"/>
    <w:rsid w:val="00F13388"/>
    <w:rsid w:val="00F135F7"/>
    <w:rsid w:val="00F135FA"/>
    <w:rsid w:val="00F13E9B"/>
    <w:rsid w:val="00F14130"/>
    <w:rsid w:val="00F141C1"/>
    <w:rsid w:val="00F1428C"/>
    <w:rsid w:val="00F144BF"/>
    <w:rsid w:val="00F14513"/>
    <w:rsid w:val="00F14547"/>
    <w:rsid w:val="00F147C8"/>
    <w:rsid w:val="00F148C6"/>
    <w:rsid w:val="00F14BB1"/>
    <w:rsid w:val="00F14C1F"/>
    <w:rsid w:val="00F14CA2"/>
    <w:rsid w:val="00F15123"/>
    <w:rsid w:val="00F15179"/>
    <w:rsid w:val="00F155A5"/>
    <w:rsid w:val="00F15931"/>
    <w:rsid w:val="00F15A14"/>
    <w:rsid w:val="00F15E37"/>
    <w:rsid w:val="00F15F1A"/>
    <w:rsid w:val="00F16509"/>
    <w:rsid w:val="00F16A0D"/>
    <w:rsid w:val="00F16BC0"/>
    <w:rsid w:val="00F16C0F"/>
    <w:rsid w:val="00F17718"/>
    <w:rsid w:val="00F17974"/>
    <w:rsid w:val="00F17BD6"/>
    <w:rsid w:val="00F201C0"/>
    <w:rsid w:val="00F201EA"/>
    <w:rsid w:val="00F202EC"/>
    <w:rsid w:val="00F2069B"/>
    <w:rsid w:val="00F206EC"/>
    <w:rsid w:val="00F20717"/>
    <w:rsid w:val="00F207DB"/>
    <w:rsid w:val="00F2080B"/>
    <w:rsid w:val="00F2083C"/>
    <w:rsid w:val="00F20B56"/>
    <w:rsid w:val="00F20CA1"/>
    <w:rsid w:val="00F20E99"/>
    <w:rsid w:val="00F211B3"/>
    <w:rsid w:val="00F2156A"/>
    <w:rsid w:val="00F2168E"/>
    <w:rsid w:val="00F219C7"/>
    <w:rsid w:val="00F21A02"/>
    <w:rsid w:val="00F21CA5"/>
    <w:rsid w:val="00F21E5B"/>
    <w:rsid w:val="00F22379"/>
    <w:rsid w:val="00F223C2"/>
    <w:rsid w:val="00F225AA"/>
    <w:rsid w:val="00F22A0E"/>
    <w:rsid w:val="00F22C90"/>
    <w:rsid w:val="00F22CB1"/>
    <w:rsid w:val="00F22CDA"/>
    <w:rsid w:val="00F22DBF"/>
    <w:rsid w:val="00F22DDF"/>
    <w:rsid w:val="00F231C6"/>
    <w:rsid w:val="00F23248"/>
    <w:rsid w:val="00F2326B"/>
    <w:rsid w:val="00F23384"/>
    <w:rsid w:val="00F23391"/>
    <w:rsid w:val="00F234F4"/>
    <w:rsid w:val="00F2381B"/>
    <w:rsid w:val="00F23A04"/>
    <w:rsid w:val="00F23B1C"/>
    <w:rsid w:val="00F23E07"/>
    <w:rsid w:val="00F23FD5"/>
    <w:rsid w:val="00F2457D"/>
    <w:rsid w:val="00F248D4"/>
    <w:rsid w:val="00F24978"/>
    <w:rsid w:val="00F24B51"/>
    <w:rsid w:val="00F24D07"/>
    <w:rsid w:val="00F24EF0"/>
    <w:rsid w:val="00F25062"/>
    <w:rsid w:val="00F2507E"/>
    <w:rsid w:val="00F25088"/>
    <w:rsid w:val="00F253DF"/>
    <w:rsid w:val="00F2540F"/>
    <w:rsid w:val="00F2547B"/>
    <w:rsid w:val="00F25697"/>
    <w:rsid w:val="00F25EFB"/>
    <w:rsid w:val="00F26064"/>
    <w:rsid w:val="00F26121"/>
    <w:rsid w:val="00F26224"/>
    <w:rsid w:val="00F26440"/>
    <w:rsid w:val="00F264AD"/>
    <w:rsid w:val="00F2653F"/>
    <w:rsid w:val="00F26793"/>
    <w:rsid w:val="00F26853"/>
    <w:rsid w:val="00F26D3E"/>
    <w:rsid w:val="00F2741D"/>
    <w:rsid w:val="00F2755C"/>
    <w:rsid w:val="00F27720"/>
    <w:rsid w:val="00F27A59"/>
    <w:rsid w:val="00F27C1F"/>
    <w:rsid w:val="00F27C31"/>
    <w:rsid w:val="00F300F9"/>
    <w:rsid w:val="00F30180"/>
    <w:rsid w:val="00F301A7"/>
    <w:rsid w:val="00F301BE"/>
    <w:rsid w:val="00F30338"/>
    <w:rsid w:val="00F3036A"/>
    <w:rsid w:val="00F304D2"/>
    <w:rsid w:val="00F3060F"/>
    <w:rsid w:val="00F30614"/>
    <w:rsid w:val="00F306A0"/>
    <w:rsid w:val="00F307E7"/>
    <w:rsid w:val="00F3098D"/>
    <w:rsid w:val="00F30DF0"/>
    <w:rsid w:val="00F30EBC"/>
    <w:rsid w:val="00F31216"/>
    <w:rsid w:val="00F312F8"/>
    <w:rsid w:val="00F31340"/>
    <w:rsid w:val="00F31406"/>
    <w:rsid w:val="00F3157F"/>
    <w:rsid w:val="00F316DC"/>
    <w:rsid w:val="00F316FA"/>
    <w:rsid w:val="00F317B1"/>
    <w:rsid w:val="00F31919"/>
    <w:rsid w:val="00F31BE0"/>
    <w:rsid w:val="00F31C06"/>
    <w:rsid w:val="00F31D7C"/>
    <w:rsid w:val="00F31DFD"/>
    <w:rsid w:val="00F32124"/>
    <w:rsid w:val="00F32130"/>
    <w:rsid w:val="00F328D9"/>
    <w:rsid w:val="00F32C13"/>
    <w:rsid w:val="00F32C4E"/>
    <w:rsid w:val="00F3336A"/>
    <w:rsid w:val="00F33550"/>
    <w:rsid w:val="00F339F2"/>
    <w:rsid w:val="00F33AA0"/>
    <w:rsid w:val="00F33D5F"/>
    <w:rsid w:val="00F33E42"/>
    <w:rsid w:val="00F3424B"/>
    <w:rsid w:val="00F34543"/>
    <w:rsid w:val="00F34648"/>
    <w:rsid w:val="00F34962"/>
    <w:rsid w:val="00F349CF"/>
    <w:rsid w:val="00F34CCF"/>
    <w:rsid w:val="00F34DFC"/>
    <w:rsid w:val="00F34EE0"/>
    <w:rsid w:val="00F34F52"/>
    <w:rsid w:val="00F34FDB"/>
    <w:rsid w:val="00F350DE"/>
    <w:rsid w:val="00F35A40"/>
    <w:rsid w:val="00F35B4B"/>
    <w:rsid w:val="00F35CB4"/>
    <w:rsid w:val="00F35F81"/>
    <w:rsid w:val="00F36494"/>
    <w:rsid w:val="00F3684A"/>
    <w:rsid w:val="00F36B05"/>
    <w:rsid w:val="00F36B79"/>
    <w:rsid w:val="00F36F2B"/>
    <w:rsid w:val="00F37161"/>
    <w:rsid w:val="00F37389"/>
    <w:rsid w:val="00F3789E"/>
    <w:rsid w:val="00F37D89"/>
    <w:rsid w:val="00F37D91"/>
    <w:rsid w:val="00F37F48"/>
    <w:rsid w:val="00F37FE9"/>
    <w:rsid w:val="00F404C3"/>
    <w:rsid w:val="00F408D4"/>
    <w:rsid w:val="00F408F8"/>
    <w:rsid w:val="00F40A3F"/>
    <w:rsid w:val="00F40EC3"/>
    <w:rsid w:val="00F411D4"/>
    <w:rsid w:val="00F417F1"/>
    <w:rsid w:val="00F41AC6"/>
    <w:rsid w:val="00F41EBC"/>
    <w:rsid w:val="00F41F5E"/>
    <w:rsid w:val="00F4206E"/>
    <w:rsid w:val="00F42195"/>
    <w:rsid w:val="00F421D9"/>
    <w:rsid w:val="00F423BE"/>
    <w:rsid w:val="00F42701"/>
    <w:rsid w:val="00F429C5"/>
    <w:rsid w:val="00F42A0B"/>
    <w:rsid w:val="00F42AEF"/>
    <w:rsid w:val="00F42B30"/>
    <w:rsid w:val="00F42EC6"/>
    <w:rsid w:val="00F42F62"/>
    <w:rsid w:val="00F4301B"/>
    <w:rsid w:val="00F43087"/>
    <w:rsid w:val="00F432DD"/>
    <w:rsid w:val="00F43308"/>
    <w:rsid w:val="00F4367D"/>
    <w:rsid w:val="00F4370E"/>
    <w:rsid w:val="00F439B2"/>
    <w:rsid w:val="00F43A0B"/>
    <w:rsid w:val="00F43DFB"/>
    <w:rsid w:val="00F4401F"/>
    <w:rsid w:val="00F445CA"/>
    <w:rsid w:val="00F44631"/>
    <w:rsid w:val="00F446C6"/>
    <w:rsid w:val="00F44965"/>
    <w:rsid w:val="00F44CD1"/>
    <w:rsid w:val="00F44F94"/>
    <w:rsid w:val="00F45198"/>
    <w:rsid w:val="00F451D1"/>
    <w:rsid w:val="00F453E6"/>
    <w:rsid w:val="00F45549"/>
    <w:rsid w:val="00F45824"/>
    <w:rsid w:val="00F45B06"/>
    <w:rsid w:val="00F45B36"/>
    <w:rsid w:val="00F45BE8"/>
    <w:rsid w:val="00F45C4A"/>
    <w:rsid w:val="00F45D11"/>
    <w:rsid w:val="00F462BA"/>
    <w:rsid w:val="00F464BD"/>
    <w:rsid w:val="00F468D4"/>
    <w:rsid w:val="00F468DC"/>
    <w:rsid w:val="00F46B42"/>
    <w:rsid w:val="00F47012"/>
    <w:rsid w:val="00F470FA"/>
    <w:rsid w:val="00F47488"/>
    <w:rsid w:val="00F475D3"/>
    <w:rsid w:val="00F47820"/>
    <w:rsid w:val="00F47A54"/>
    <w:rsid w:val="00F47C62"/>
    <w:rsid w:val="00F47D06"/>
    <w:rsid w:val="00F47D07"/>
    <w:rsid w:val="00F47FCF"/>
    <w:rsid w:val="00F50034"/>
    <w:rsid w:val="00F50073"/>
    <w:rsid w:val="00F500B4"/>
    <w:rsid w:val="00F500D8"/>
    <w:rsid w:val="00F50564"/>
    <w:rsid w:val="00F50690"/>
    <w:rsid w:val="00F50A81"/>
    <w:rsid w:val="00F50A8F"/>
    <w:rsid w:val="00F50CD5"/>
    <w:rsid w:val="00F50EA3"/>
    <w:rsid w:val="00F510A8"/>
    <w:rsid w:val="00F510F6"/>
    <w:rsid w:val="00F5135C"/>
    <w:rsid w:val="00F517BF"/>
    <w:rsid w:val="00F518D2"/>
    <w:rsid w:val="00F51FED"/>
    <w:rsid w:val="00F520E0"/>
    <w:rsid w:val="00F52314"/>
    <w:rsid w:val="00F52412"/>
    <w:rsid w:val="00F5242F"/>
    <w:rsid w:val="00F527A7"/>
    <w:rsid w:val="00F52CBC"/>
    <w:rsid w:val="00F52D75"/>
    <w:rsid w:val="00F52E96"/>
    <w:rsid w:val="00F52F14"/>
    <w:rsid w:val="00F53085"/>
    <w:rsid w:val="00F531E4"/>
    <w:rsid w:val="00F53386"/>
    <w:rsid w:val="00F53517"/>
    <w:rsid w:val="00F5368D"/>
    <w:rsid w:val="00F53781"/>
    <w:rsid w:val="00F53877"/>
    <w:rsid w:val="00F53AC9"/>
    <w:rsid w:val="00F53FAD"/>
    <w:rsid w:val="00F54090"/>
    <w:rsid w:val="00F5415A"/>
    <w:rsid w:val="00F5433A"/>
    <w:rsid w:val="00F543C8"/>
    <w:rsid w:val="00F54465"/>
    <w:rsid w:val="00F547A9"/>
    <w:rsid w:val="00F547F7"/>
    <w:rsid w:val="00F5480D"/>
    <w:rsid w:val="00F54CB6"/>
    <w:rsid w:val="00F54E13"/>
    <w:rsid w:val="00F5501E"/>
    <w:rsid w:val="00F5524F"/>
    <w:rsid w:val="00F553D0"/>
    <w:rsid w:val="00F554DB"/>
    <w:rsid w:val="00F5552D"/>
    <w:rsid w:val="00F55585"/>
    <w:rsid w:val="00F556B3"/>
    <w:rsid w:val="00F55AD6"/>
    <w:rsid w:val="00F55B24"/>
    <w:rsid w:val="00F55BD0"/>
    <w:rsid w:val="00F55D86"/>
    <w:rsid w:val="00F5615E"/>
    <w:rsid w:val="00F56519"/>
    <w:rsid w:val="00F5662A"/>
    <w:rsid w:val="00F567B4"/>
    <w:rsid w:val="00F56943"/>
    <w:rsid w:val="00F56955"/>
    <w:rsid w:val="00F56AA5"/>
    <w:rsid w:val="00F56C2A"/>
    <w:rsid w:val="00F56CFA"/>
    <w:rsid w:val="00F56D07"/>
    <w:rsid w:val="00F573AE"/>
    <w:rsid w:val="00F5759D"/>
    <w:rsid w:val="00F5765F"/>
    <w:rsid w:val="00F577E9"/>
    <w:rsid w:val="00F578F9"/>
    <w:rsid w:val="00F600FE"/>
    <w:rsid w:val="00F60158"/>
    <w:rsid w:val="00F6044D"/>
    <w:rsid w:val="00F6057C"/>
    <w:rsid w:val="00F60959"/>
    <w:rsid w:val="00F60A22"/>
    <w:rsid w:val="00F60B62"/>
    <w:rsid w:val="00F6108A"/>
    <w:rsid w:val="00F61097"/>
    <w:rsid w:val="00F610CF"/>
    <w:rsid w:val="00F6129C"/>
    <w:rsid w:val="00F61303"/>
    <w:rsid w:val="00F61432"/>
    <w:rsid w:val="00F61445"/>
    <w:rsid w:val="00F61A68"/>
    <w:rsid w:val="00F61D90"/>
    <w:rsid w:val="00F61FAD"/>
    <w:rsid w:val="00F62027"/>
    <w:rsid w:val="00F62266"/>
    <w:rsid w:val="00F62276"/>
    <w:rsid w:val="00F62305"/>
    <w:rsid w:val="00F62445"/>
    <w:rsid w:val="00F6283D"/>
    <w:rsid w:val="00F629DA"/>
    <w:rsid w:val="00F62DA8"/>
    <w:rsid w:val="00F62DFF"/>
    <w:rsid w:val="00F63501"/>
    <w:rsid w:val="00F635A1"/>
    <w:rsid w:val="00F636D6"/>
    <w:rsid w:val="00F63DD0"/>
    <w:rsid w:val="00F640F2"/>
    <w:rsid w:val="00F641AB"/>
    <w:rsid w:val="00F6462C"/>
    <w:rsid w:val="00F6487F"/>
    <w:rsid w:val="00F64945"/>
    <w:rsid w:val="00F64E97"/>
    <w:rsid w:val="00F65667"/>
    <w:rsid w:val="00F659C1"/>
    <w:rsid w:val="00F65F0A"/>
    <w:rsid w:val="00F6639C"/>
    <w:rsid w:val="00F66822"/>
    <w:rsid w:val="00F66890"/>
    <w:rsid w:val="00F66975"/>
    <w:rsid w:val="00F671FD"/>
    <w:rsid w:val="00F67541"/>
    <w:rsid w:val="00F676D8"/>
    <w:rsid w:val="00F6CCC8"/>
    <w:rsid w:val="00F70070"/>
    <w:rsid w:val="00F7016F"/>
    <w:rsid w:val="00F7032C"/>
    <w:rsid w:val="00F70441"/>
    <w:rsid w:val="00F70480"/>
    <w:rsid w:val="00F70880"/>
    <w:rsid w:val="00F70B84"/>
    <w:rsid w:val="00F70C64"/>
    <w:rsid w:val="00F70ED8"/>
    <w:rsid w:val="00F7108B"/>
    <w:rsid w:val="00F71180"/>
    <w:rsid w:val="00F71281"/>
    <w:rsid w:val="00F71313"/>
    <w:rsid w:val="00F714D5"/>
    <w:rsid w:val="00F716BB"/>
    <w:rsid w:val="00F717FD"/>
    <w:rsid w:val="00F71E3D"/>
    <w:rsid w:val="00F71E6B"/>
    <w:rsid w:val="00F72714"/>
    <w:rsid w:val="00F729FF"/>
    <w:rsid w:val="00F72B80"/>
    <w:rsid w:val="00F72ED5"/>
    <w:rsid w:val="00F72FC9"/>
    <w:rsid w:val="00F7334C"/>
    <w:rsid w:val="00F7354E"/>
    <w:rsid w:val="00F7364C"/>
    <w:rsid w:val="00F736E9"/>
    <w:rsid w:val="00F73930"/>
    <w:rsid w:val="00F73953"/>
    <w:rsid w:val="00F73B65"/>
    <w:rsid w:val="00F73D92"/>
    <w:rsid w:val="00F73E7D"/>
    <w:rsid w:val="00F73EDE"/>
    <w:rsid w:val="00F73F97"/>
    <w:rsid w:val="00F73FD2"/>
    <w:rsid w:val="00F74219"/>
    <w:rsid w:val="00F74321"/>
    <w:rsid w:val="00F74B45"/>
    <w:rsid w:val="00F74BED"/>
    <w:rsid w:val="00F74DD4"/>
    <w:rsid w:val="00F74F6C"/>
    <w:rsid w:val="00F74FC0"/>
    <w:rsid w:val="00F7519F"/>
    <w:rsid w:val="00F75304"/>
    <w:rsid w:val="00F754C4"/>
    <w:rsid w:val="00F756EA"/>
    <w:rsid w:val="00F7582F"/>
    <w:rsid w:val="00F75C44"/>
    <w:rsid w:val="00F75D09"/>
    <w:rsid w:val="00F75EE3"/>
    <w:rsid w:val="00F762F3"/>
    <w:rsid w:val="00F768C0"/>
    <w:rsid w:val="00F76A69"/>
    <w:rsid w:val="00F76CC6"/>
    <w:rsid w:val="00F771C9"/>
    <w:rsid w:val="00F7722B"/>
    <w:rsid w:val="00F776DF"/>
    <w:rsid w:val="00F77826"/>
    <w:rsid w:val="00F7792D"/>
    <w:rsid w:val="00F77E57"/>
    <w:rsid w:val="00F800E1"/>
    <w:rsid w:val="00F8034C"/>
    <w:rsid w:val="00F80451"/>
    <w:rsid w:val="00F8049A"/>
    <w:rsid w:val="00F8049E"/>
    <w:rsid w:val="00F805B8"/>
    <w:rsid w:val="00F80944"/>
    <w:rsid w:val="00F80A2B"/>
    <w:rsid w:val="00F80D66"/>
    <w:rsid w:val="00F81082"/>
    <w:rsid w:val="00F811D7"/>
    <w:rsid w:val="00F813D5"/>
    <w:rsid w:val="00F81511"/>
    <w:rsid w:val="00F81530"/>
    <w:rsid w:val="00F816BF"/>
    <w:rsid w:val="00F819A3"/>
    <w:rsid w:val="00F81A92"/>
    <w:rsid w:val="00F81AF9"/>
    <w:rsid w:val="00F81AFB"/>
    <w:rsid w:val="00F82022"/>
    <w:rsid w:val="00F82316"/>
    <w:rsid w:val="00F825AA"/>
    <w:rsid w:val="00F82CAF"/>
    <w:rsid w:val="00F82D80"/>
    <w:rsid w:val="00F83025"/>
    <w:rsid w:val="00F83209"/>
    <w:rsid w:val="00F833A8"/>
    <w:rsid w:val="00F833DC"/>
    <w:rsid w:val="00F83445"/>
    <w:rsid w:val="00F836A8"/>
    <w:rsid w:val="00F8372E"/>
    <w:rsid w:val="00F8376D"/>
    <w:rsid w:val="00F837C9"/>
    <w:rsid w:val="00F83D4C"/>
    <w:rsid w:val="00F83F21"/>
    <w:rsid w:val="00F840CE"/>
    <w:rsid w:val="00F8439F"/>
    <w:rsid w:val="00F8440F"/>
    <w:rsid w:val="00F8461B"/>
    <w:rsid w:val="00F84D50"/>
    <w:rsid w:val="00F85191"/>
    <w:rsid w:val="00F85202"/>
    <w:rsid w:val="00F853B3"/>
    <w:rsid w:val="00F8567A"/>
    <w:rsid w:val="00F8572A"/>
    <w:rsid w:val="00F85BD0"/>
    <w:rsid w:val="00F85C1D"/>
    <w:rsid w:val="00F861B5"/>
    <w:rsid w:val="00F864DF"/>
    <w:rsid w:val="00F86620"/>
    <w:rsid w:val="00F86893"/>
    <w:rsid w:val="00F86CC0"/>
    <w:rsid w:val="00F86CD6"/>
    <w:rsid w:val="00F86FBF"/>
    <w:rsid w:val="00F86FF3"/>
    <w:rsid w:val="00F8701F"/>
    <w:rsid w:val="00F870F7"/>
    <w:rsid w:val="00F87223"/>
    <w:rsid w:val="00F875E0"/>
    <w:rsid w:val="00F87A85"/>
    <w:rsid w:val="00F87E5D"/>
    <w:rsid w:val="00F9012B"/>
    <w:rsid w:val="00F903B3"/>
    <w:rsid w:val="00F90586"/>
    <w:rsid w:val="00F905F4"/>
    <w:rsid w:val="00F9090E"/>
    <w:rsid w:val="00F90C55"/>
    <w:rsid w:val="00F90F40"/>
    <w:rsid w:val="00F91331"/>
    <w:rsid w:val="00F914E4"/>
    <w:rsid w:val="00F91609"/>
    <w:rsid w:val="00F91821"/>
    <w:rsid w:val="00F91CFC"/>
    <w:rsid w:val="00F92185"/>
    <w:rsid w:val="00F923C5"/>
    <w:rsid w:val="00F9242A"/>
    <w:rsid w:val="00F9244F"/>
    <w:rsid w:val="00F926AA"/>
    <w:rsid w:val="00F926AD"/>
    <w:rsid w:val="00F926B1"/>
    <w:rsid w:val="00F926C8"/>
    <w:rsid w:val="00F927E6"/>
    <w:rsid w:val="00F928DE"/>
    <w:rsid w:val="00F93021"/>
    <w:rsid w:val="00F930B7"/>
    <w:rsid w:val="00F93477"/>
    <w:rsid w:val="00F9361E"/>
    <w:rsid w:val="00F93622"/>
    <w:rsid w:val="00F9366F"/>
    <w:rsid w:val="00F93803"/>
    <w:rsid w:val="00F93A75"/>
    <w:rsid w:val="00F93DCC"/>
    <w:rsid w:val="00F93E84"/>
    <w:rsid w:val="00F943F5"/>
    <w:rsid w:val="00F944C6"/>
    <w:rsid w:val="00F946FD"/>
    <w:rsid w:val="00F950B9"/>
    <w:rsid w:val="00F957D3"/>
    <w:rsid w:val="00F95BBA"/>
    <w:rsid w:val="00F95C4F"/>
    <w:rsid w:val="00F95F70"/>
    <w:rsid w:val="00F96277"/>
    <w:rsid w:val="00F962D5"/>
    <w:rsid w:val="00F965E3"/>
    <w:rsid w:val="00F968A1"/>
    <w:rsid w:val="00F96BBF"/>
    <w:rsid w:val="00F96D0E"/>
    <w:rsid w:val="00F96EA1"/>
    <w:rsid w:val="00F96EC9"/>
    <w:rsid w:val="00F974A0"/>
    <w:rsid w:val="00F9755A"/>
    <w:rsid w:val="00F97795"/>
    <w:rsid w:val="00F977B5"/>
    <w:rsid w:val="00F97EB9"/>
    <w:rsid w:val="00FA0166"/>
    <w:rsid w:val="00FA0496"/>
    <w:rsid w:val="00FA081A"/>
    <w:rsid w:val="00FA0851"/>
    <w:rsid w:val="00FA09BE"/>
    <w:rsid w:val="00FA0B88"/>
    <w:rsid w:val="00FA0D15"/>
    <w:rsid w:val="00FA0E9F"/>
    <w:rsid w:val="00FA0EFF"/>
    <w:rsid w:val="00FA0F80"/>
    <w:rsid w:val="00FA0FE7"/>
    <w:rsid w:val="00FA12DE"/>
    <w:rsid w:val="00FA139B"/>
    <w:rsid w:val="00FA13EF"/>
    <w:rsid w:val="00FA180C"/>
    <w:rsid w:val="00FA1A0D"/>
    <w:rsid w:val="00FA1B22"/>
    <w:rsid w:val="00FA1DAE"/>
    <w:rsid w:val="00FA20C0"/>
    <w:rsid w:val="00FA21FD"/>
    <w:rsid w:val="00FA228F"/>
    <w:rsid w:val="00FA2ED9"/>
    <w:rsid w:val="00FA309E"/>
    <w:rsid w:val="00FA30D4"/>
    <w:rsid w:val="00FA365C"/>
    <w:rsid w:val="00FA3699"/>
    <w:rsid w:val="00FA3AAE"/>
    <w:rsid w:val="00FA3AE7"/>
    <w:rsid w:val="00FA3B68"/>
    <w:rsid w:val="00FA3D1C"/>
    <w:rsid w:val="00FA3D54"/>
    <w:rsid w:val="00FA3E5A"/>
    <w:rsid w:val="00FA4015"/>
    <w:rsid w:val="00FA40C3"/>
    <w:rsid w:val="00FA4D24"/>
    <w:rsid w:val="00FA51AE"/>
    <w:rsid w:val="00FA5268"/>
    <w:rsid w:val="00FA52F7"/>
    <w:rsid w:val="00FA5675"/>
    <w:rsid w:val="00FA56E1"/>
    <w:rsid w:val="00FA57B8"/>
    <w:rsid w:val="00FA5B0C"/>
    <w:rsid w:val="00FA5C35"/>
    <w:rsid w:val="00FA5E58"/>
    <w:rsid w:val="00FA6018"/>
    <w:rsid w:val="00FA6180"/>
    <w:rsid w:val="00FA669F"/>
    <w:rsid w:val="00FA6715"/>
    <w:rsid w:val="00FA696E"/>
    <w:rsid w:val="00FA6985"/>
    <w:rsid w:val="00FA6AF7"/>
    <w:rsid w:val="00FA703C"/>
    <w:rsid w:val="00FA7047"/>
    <w:rsid w:val="00FA708C"/>
    <w:rsid w:val="00FA7235"/>
    <w:rsid w:val="00FA726B"/>
    <w:rsid w:val="00FA733C"/>
    <w:rsid w:val="00FA749B"/>
    <w:rsid w:val="00FA7706"/>
    <w:rsid w:val="00FA790A"/>
    <w:rsid w:val="00FA798D"/>
    <w:rsid w:val="00FA7ABB"/>
    <w:rsid w:val="00FA7F5E"/>
    <w:rsid w:val="00FB0126"/>
    <w:rsid w:val="00FB0564"/>
    <w:rsid w:val="00FB05D5"/>
    <w:rsid w:val="00FB07C7"/>
    <w:rsid w:val="00FB0A8D"/>
    <w:rsid w:val="00FB0C0E"/>
    <w:rsid w:val="00FB0C96"/>
    <w:rsid w:val="00FB0E73"/>
    <w:rsid w:val="00FB0FBC"/>
    <w:rsid w:val="00FB104C"/>
    <w:rsid w:val="00FB1256"/>
    <w:rsid w:val="00FB14BA"/>
    <w:rsid w:val="00FB14F3"/>
    <w:rsid w:val="00FB167B"/>
    <w:rsid w:val="00FB174D"/>
    <w:rsid w:val="00FB17AC"/>
    <w:rsid w:val="00FB17E3"/>
    <w:rsid w:val="00FB18CA"/>
    <w:rsid w:val="00FB19AA"/>
    <w:rsid w:val="00FB1AF0"/>
    <w:rsid w:val="00FB1D78"/>
    <w:rsid w:val="00FB2008"/>
    <w:rsid w:val="00FB24B5"/>
    <w:rsid w:val="00FB263F"/>
    <w:rsid w:val="00FB2ECC"/>
    <w:rsid w:val="00FB2EEA"/>
    <w:rsid w:val="00FB338C"/>
    <w:rsid w:val="00FB3396"/>
    <w:rsid w:val="00FB380E"/>
    <w:rsid w:val="00FB3963"/>
    <w:rsid w:val="00FB3B2B"/>
    <w:rsid w:val="00FB3CF6"/>
    <w:rsid w:val="00FB3D2A"/>
    <w:rsid w:val="00FB4150"/>
    <w:rsid w:val="00FB428C"/>
    <w:rsid w:val="00FB4532"/>
    <w:rsid w:val="00FB478C"/>
    <w:rsid w:val="00FB4792"/>
    <w:rsid w:val="00FB47D3"/>
    <w:rsid w:val="00FB49A2"/>
    <w:rsid w:val="00FB4CD9"/>
    <w:rsid w:val="00FB4D8D"/>
    <w:rsid w:val="00FB4DC6"/>
    <w:rsid w:val="00FB4DCF"/>
    <w:rsid w:val="00FB4E0C"/>
    <w:rsid w:val="00FB5234"/>
    <w:rsid w:val="00FB5353"/>
    <w:rsid w:val="00FB53E9"/>
    <w:rsid w:val="00FB54D3"/>
    <w:rsid w:val="00FB5817"/>
    <w:rsid w:val="00FB58DE"/>
    <w:rsid w:val="00FB592A"/>
    <w:rsid w:val="00FB5E49"/>
    <w:rsid w:val="00FB604A"/>
    <w:rsid w:val="00FB63A2"/>
    <w:rsid w:val="00FB6619"/>
    <w:rsid w:val="00FB6F80"/>
    <w:rsid w:val="00FB70D7"/>
    <w:rsid w:val="00FB7305"/>
    <w:rsid w:val="00FB7867"/>
    <w:rsid w:val="00FB78FD"/>
    <w:rsid w:val="00FB7BA4"/>
    <w:rsid w:val="00FB7C4F"/>
    <w:rsid w:val="00FB7D3B"/>
    <w:rsid w:val="00FB7E18"/>
    <w:rsid w:val="00FB7F9A"/>
    <w:rsid w:val="00FC000F"/>
    <w:rsid w:val="00FC01E2"/>
    <w:rsid w:val="00FC02B9"/>
    <w:rsid w:val="00FC037C"/>
    <w:rsid w:val="00FC041F"/>
    <w:rsid w:val="00FC0846"/>
    <w:rsid w:val="00FC08E0"/>
    <w:rsid w:val="00FC0CAA"/>
    <w:rsid w:val="00FC0EE3"/>
    <w:rsid w:val="00FC11AC"/>
    <w:rsid w:val="00FC1744"/>
    <w:rsid w:val="00FC176B"/>
    <w:rsid w:val="00FC1978"/>
    <w:rsid w:val="00FC1D09"/>
    <w:rsid w:val="00FC201C"/>
    <w:rsid w:val="00FC22AD"/>
    <w:rsid w:val="00FC2521"/>
    <w:rsid w:val="00FC25EC"/>
    <w:rsid w:val="00FC261E"/>
    <w:rsid w:val="00FC263B"/>
    <w:rsid w:val="00FC2761"/>
    <w:rsid w:val="00FC2C30"/>
    <w:rsid w:val="00FC2E58"/>
    <w:rsid w:val="00FC324D"/>
    <w:rsid w:val="00FC33D1"/>
    <w:rsid w:val="00FC352A"/>
    <w:rsid w:val="00FC369E"/>
    <w:rsid w:val="00FC37F6"/>
    <w:rsid w:val="00FC3A2B"/>
    <w:rsid w:val="00FC3CA4"/>
    <w:rsid w:val="00FC3FFD"/>
    <w:rsid w:val="00FC4566"/>
    <w:rsid w:val="00FC465E"/>
    <w:rsid w:val="00FC4A8D"/>
    <w:rsid w:val="00FC4EDF"/>
    <w:rsid w:val="00FC4FA4"/>
    <w:rsid w:val="00FC5350"/>
    <w:rsid w:val="00FC55E5"/>
    <w:rsid w:val="00FC5656"/>
    <w:rsid w:val="00FC5B28"/>
    <w:rsid w:val="00FC5BF9"/>
    <w:rsid w:val="00FC5F75"/>
    <w:rsid w:val="00FC6336"/>
    <w:rsid w:val="00FC6463"/>
    <w:rsid w:val="00FC64C4"/>
    <w:rsid w:val="00FC6700"/>
    <w:rsid w:val="00FC6749"/>
    <w:rsid w:val="00FC67E9"/>
    <w:rsid w:val="00FC67FF"/>
    <w:rsid w:val="00FC6AC3"/>
    <w:rsid w:val="00FC6D71"/>
    <w:rsid w:val="00FC6DD2"/>
    <w:rsid w:val="00FC729B"/>
    <w:rsid w:val="00FC72B4"/>
    <w:rsid w:val="00FC734C"/>
    <w:rsid w:val="00FC75B1"/>
    <w:rsid w:val="00FC7CCD"/>
    <w:rsid w:val="00FC7E21"/>
    <w:rsid w:val="00FC8F74"/>
    <w:rsid w:val="00FD0BE2"/>
    <w:rsid w:val="00FD0E69"/>
    <w:rsid w:val="00FD0E6E"/>
    <w:rsid w:val="00FD119A"/>
    <w:rsid w:val="00FD12D2"/>
    <w:rsid w:val="00FD1E13"/>
    <w:rsid w:val="00FD20AE"/>
    <w:rsid w:val="00FD24BD"/>
    <w:rsid w:val="00FD288F"/>
    <w:rsid w:val="00FD2924"/>
    <w:rsid w:val="00FD2951"/>
    <w:rsid w:val="00FD296C"/>
    <w:rsid w:val="00FD29B3"/>
    <w:rsid w:val="00FD2D14"/>
    <w:rsid w:val="00FD2D75"/>
    <w:rsid w:val="00FD2F37"/>
    <w:rsid w:val="00FD3066"/>
    <w:rsid w:val="00FD30F7"/>
    <w:rsid w:val="00FD327E"/>
    <w:rsid w:val="00FD35C1"/>
    <w:rsid w:val="00FD3906"/>
    <w:rsid w:val="00FD3BAC"/>
    <w:rsid w:val="00FD3CC7"/>
    <w:rsid w:val="00FD3DA4"/>
    <w:rsid w:val="00FD3E87"/>
    <w:rsid w:val="00FD3EAE"/>
    <w:rsid w:val="00FD4124"/>
    <w:rsid w:val="00FD4352"/>
    <w:rsid w:val="00FD4424"/>
    <w:rsid w:val="00FD4723"/>
    <w:rsid w:val="00FD4764"/>
    <w:rsid w:val="00FD4778"/>
    <w:rsid w:val="00FD4AAC"/>
    <w:rsid w:val="00FD4B09"/>
    <w:rsid w:val="00FD4BED"/>
    <w:rsid w:val="00FD5071"/>
    <w:rsid w:val="00FD50F5"/>
    <w:rsid w:val="00FD5113"/>
    <w:rsid w:val="00FD52B7"/>
    <w:rsid w:val="00FD53FC"/>
    <w:rsid w:val="00FD5590"/>
    <w:rsid w:val="00FD5706"/>
    <w:rsid w:val="00FD5807"/>
    <w:rsid w:val="00FD5B6B"/>
    <w:rsid w:val="00FD5CC9"/>
    <w:rsid w:val="00FD5E9E"/>
    <w:rsid w:val="00FD60DA"/>
    <w:rsid w:val="00FD61BE"/>
    <w:rsid w:val="00FD64AD"/>
    <w:rsid w:val="00FD652E"/>
    <w:rsid w:val="00FD66CD"/>
    <w:rsid w:val="00FD6812"/>
    <w:rsid w:val="00FD694A"/>
    <w:rsid w:val="00FD6AAF"/>
    <w:rsid w:val="00FD6BB6"/>
    <w:rsid w:val="00FD6D6E"/>
    <w:rsid w:val="00FD6E92"/>
    <w:rsid w:val="00FD7598"/>
    <w:rsid w:val="00FD77A0"/>
    <w:rsid w:val="00FD78D4"/>
    <w:rsid w:val="00FD7A39"/>
    <w:rsid w:val="00FD7A58"/>
    <w:rsid w:val="00FD7B11"/>
    <w:rsid w:val="00FD7C33"/>
    <w:rsid w:val="00FD7C88"/>
    <w:rsid w:val="00FD7CCF"/>
    <w:rsid w:val="00FD7DAD"/>
    <w:rsid w:val="00FE0171"/>
    <w:rsid w:val="00FE01A5"/>
    <w:rsid w:val="00FE0437"/>
    <w:rsid w:val="00FE05FE"/>
    <w:rsid w:val="00FE0D35"/>
    <w:rsid w:val="00FE0E90"/>
    <w:rsid w:val="00FE1118"/>
    <w:rsid w:val="00FE137A"/>
    <w:rsid w:val="00FE150B"/>
    <w:rsid w:val="00FE1838"/>
    <w:rsid w:val="00FE19DB"/>
    <w:rsid w:val="00FE2024"/>
    <w:rsid w:val="00FE21DA"/>
    <w:rsid w:val="00FE21E0"/>
    <w:rsid w:val="00FE245F"/>
    <w:rsid w:val="00FE24B0"/>
    <w:rsid w:val="00FE2529"/>
    <w:rsid w:val="00FE27AC"/>
    <w:rsid w:val="00FE2A73"/>
    <w:rsid w:val="00FE2CEE"/>
    <w:rsid w:val="00FE2D09"/>
    <w:rsid w:val="00FE2EA6"/>
    <w:rsid w:val="00FE31C3"/>
    <w:rsid w:val="00FE3291"/>
    <w:rsid w:val="00FE3459"/>
    <w:rsid w:val="00FE3A9C"/>
    <w:rsid w:val="00FE3BBE"/>
    <w:rsid w:val="00FE3D4A"/>
    <w:rsid w:val="00FE3DA1"/>
    <w:rsid w:val="00FE3EB4"/>
    <w:rsid w:val="00FE40F9"/>
    <w:rsid w:val="00FE4264"/>
    <w:rsid w:val="00FE4706"/>
    <w:rsid w:val="00FE4884"/>
    <w:rsid w:val="00FE4A66"/>
    <w:rsid w:val="00FE4EBC"/>
    <w:rsid w:val="00FE5087"/>
    <w:rsid w:val="00FE52C0"/>
    <w:rsid w:val="00FE5303"/>
    <w:rsid w:val="00FE5523"/>
    <w:rsid w:val="00FE55CE"/>
    <w:rsid w:val="00FE5905"/>
    <w:rsid w:val="00FE59E3"/>
    <w:rsid w:val="00FE5A29"/>
    <w:rsid w:val="00FE5CB0"/>
    <w:rsid w:val="00FE5CB9"/>
    <w:rsid w:val="00FE5D2A"/>
    <w:rsid w:val="00FE5D5E"/>
    <w:rsid w:val="00FE5E0A"/>
    <w:rsid w:val="00FE6418"/>
    <w:rsid w:val="00FE6463"/>
    <w:rsid w:val="00FE69D2"/>
    <w:rsid w:val="00FE6B60"/>
    <w:rsid w:val="00FE6B83"/>
    <w:rsid w:val="00FE6D7E"/>
    <w:rsid w:val="00FE7024"/>
    <w:rsid w:val="00FE7087"/>
    <w:rsid w:val="00FE717B"/>
    <w:rsid w:val="00FE71F1"/>
    <w:rsid w:val="00FE76CB"/>
    <w:rsid w:val="00FE775C"/>
    <w:rsid w:val="00FE7781"/>
    <w:rsid w:val="00FE7962"/>
    <w:rsid w:val="00FE7BCE"/>
    <w:rsid w:val="00FE7C7F"/>
    <w:rsid w:val="00FE7E4D"/>
    <w:rsid w:val="00FF0055"/>
    <w:rsid w:val="00FF050E"/>
    <w:rsid w:val="00FF0571"/>
    <w:rsid w:val="00FF0772"/>
    <w:rsid w:val="00FF077E"/>
    <w:rsid w:val="00FF1188"/>
    <w:rsid w:val="00FF1643"/>
    <w:rsid w:val="00FF1899"/>
    <w:rsid w:val="00FF19EE"/>
    <w:rsid w:val="00FF1AC1"/>
    <w:rsid w:val="00FF1B0A"/>
    <w:rsid w:val="00FF1C43"/>
    <w:rsid w:val="00FF1C47"/>
    <w:rsid w:val="00FF1DC4"/>
    <w:rsid w:val="00FF1F14"/>
    <w:rsid w:val="00FF1F1F"/>
    <w:rsid w:val="00FF219E"/>
    <w:rsid w:val="00FF22EB"/>
    <w:rsid w:val="00FF25A3"/>
    <w:rsid w:val="00FF2697"/>
    <w:rsid w:val="00FF273C"/>
    <w:rsid w:val="00FF2742"/>
    <w:rsid w:val="00FF29CE"/>
    <w:rsid w:val="00FF29EA"/>
    <w:rsid w:val="00FF2D39"/>
    <w:rsid w:val="00FF2E95"/>
    <w:rsid w:val="00FF30ED"/>
    <w:rsid w:val="00FF3163"/>
    <w:rsid w:val="00FF36AC"/>
    <w:rsid w:val="00FF3A00"/>
    <w:rsid w:val="00FF4086"/>
    <w:rsid w:val="00FF440E"/>
    <w:rsid w:val="00FF44CE"/>
    <w:rsid w:val="00FF46ED"/>
    <w:rsid w:val="00FF4FB7"/>
    <w:rsid w:val="00FF5203"/>
    <w:rsid w:val="00FF524C"/>
    <w:rsid w:val="00FF5361"/>
    <w:rsid w:val="00FF542B"/>
    <w:rsid w:val="00FF584A"/>
    <w:rsid w:val="00FF5E8F"/>
    <w:rsid w:val="00FF5FF4"/>
    <w:rsid w:val="00FF674F"/>
    <w:rsid w:val="00FF68E2"/>
    <w:rsid w:val="00FF6924"/>
    <w:rsid w:val="00FF69EC"/>
    <w:rsid w:val="00FF6D12"/>
    <w:rsid w:val="00FF6F0D"/>
    <w:rsid w:val="00FF6FBA"/>
    <w:rsid w:val="00FF75AE"/>
    <w:rsid w:val="00FF7674"/>
    <w:rsid w:val="00FF7BEA"/>
    <w:rsid w:val="00FF7CBD"/>
    <w:rsid w:val="00FF7CC6"/>
    <w:rsid w:val="00FF7D0A"/>
    <w:rsid w:val="00FF7DB8"/>
    <w:rsid w:val="00FF7F45"/>
    <w:rsid w:val="0102B855"/>
    <w:rsid w:val="010AAF3A"/>
    <w:rsid w:val="01143286"/>
    <w:rsid w:val="0114FBD4"/>
    <w:rsid w:val="0115E4B1"/>
    <w:rsid w:val="011A26D3"/>
    <w:rsid w:val="011AF079"/>
    <w:rsid w:val="011FD4D5"/>
    <w:rsid w:val="01246B6F"/>
    <w:rsid w:val="012AE60B"/>
    <w:rsid w:val="012DDC84"/>
    <w:rsid w:val="013968E0"/>
    <w:rsid w:val="014DCF08"/>
    <w:rsid w:val="0150B252"/>
    <w:rsid w:val="0151C07F"/>
    <w:rsid w:val="0156B02A"/>
    <w:rsid w:val="01641D34"/>
    <w:rsid w:val="016B3C88"/>
    <w:rsid w:val="016DCDCE"/>
    <w:rsid w:val="017369B2"/>
    <w:rsid w:val="0173BF40"/>
    <w:rsid w:val="01780378"/>
    <w:rsid w:val="017B02C2"/>
    <w:rsid w:val="017D43E3"/>
    <w:rsid w:val="018B1F25"/>
    <w:rsid w:val="01A30DC8"/>
    <w:rsid w:val="01A4A353"/>
    <w:rsid w:val="01A69259"/>
    <w:rsid w:val="01A79FCB"/>
    <w:rsid w:val="01A89D91"/>
    <w:rsid w:val="01AD1CB2"/>
    <w:rsid w:val="01B34367"/>
    <w:rsid w:val="01B7A297"/>
    <w:rsid w:val="01B7E9D6"/>
    <w:rsid w:val="01C139CA"/>
    <w:rsid w:val="01C5F9C3"/>
    <w:rsid w:val="01CBFBAB"/>
    <w:rsid w:val="01CC5689"/>
    <w:rsid w:val="01CF8432"/>
    <w:rsid w:val="01D0F192"/>
    <w:rsid w:val="01D7141C"/>
    <w:rsid w:val="01DD55E4"/>
    <w:rsid w:val="01E2F5F4"/>
    <w:rsid w:val="01E559C0"/>
    <w:rsid w:val="01F01FF5"/>
    <w:rsid w:val="01F68558"/>
    <w:rsid w:val="01FB3703"/>
    <w:rsid w:val="01FC386A"/>
    <w:rsid w:val="01FCA35C"/>
    <w:rsid w:val="0202F7A7"/>
    <w:rsid w:val="02056CD2"/>
    <w:rsid w:val="0206FB1C"/>
    <w:rsid w:val="02076AE1"/>
    <w:rsid w:val="02077CEF"/>
    <w:rsid w:val="020BA696"/>
    <w:rsid w:val="0215D651"/>
    <w:rsid w:val="0215DD87"/>
    <w:rsid w:val="021E637A"/>
    <w:rsid w:val="0223EA10"/>
    <w:rsid w:val="02264822"/>
    <w:rsid w:val="02272C95"/>
    <w:rsid w:val="0228CFD5"/>
    <w:rsid w:val="02304D66"/>
    <w:rsid w:val="0231AB43"/>
    <w:rsid w:val="023BC1C8"/>
    <w:rsid w:val="0245139F"/>
    <w:rsid w:val="024F51DA"/>
    <w:rsid w:val="02553AA0"/>
    <w:rsid w:val="02585BA7"/>
    <w:rsid w:val="02586BFF"/>
    <w:rsid w:val="0258FB04"/>
    <w:rsid w:val="025F3802"/>
    <w:rsid w:val="0263B92D"/>
    <w:rsid w:val="0265DDDA"/>
    <w:rsid w:val="02679F11"/>
    <w:rsid w:val="026881D8"/>
    <w:rsid w:val="026A1B17"/>
    <w:rsid w:val="026D1CC5"/>
    <w:rsid w:val="027C557B"/>
    <w:rsid w:val="0282DC90"/>
    <w:rsid w:val="02908827"/>
    <w:rsid w:val="02909D78"/>
    <w:rsid w:val="02921638"/>
    <w:rsid w:val="02998958"/>
    <w:rsid w:val="029D1323"/>
    <w:rsid w:val="02A2412C"/>
    <w:rsid w:val="02A6FC9C"/>
    <w:rsid w:val="02A80B92"/>
    <w:rsid w:val="02A949ED"/>
    <w:rsid w:val="02AE74E6"/>
    <w:rsid w:val="02BB659F"/>
    <w:rsid w:val="02BB95AB"/>
    <w:rsid w:val="02BC6775"/>
    <w:rsid w:val="02C2D155"/>
    <w:rsid w:val="02C3F429"/>
    <w:rsid w:val="02C650D7"/>
    <w:rsid w:val="02C95F62"/>
    <w:rsid w:val="02CA3377"/>
    <w:rsid w:val="02D0D1C1"/>
    <w:rsid w:val="02D2EE65"/>
    <w:rsid w:val="02D494A7"/>
    <w:rsid w:val="02D62EEB"/>
    <w:rsid w:val="02D68F5C"/>
    <w:rsid w:val="02DFB666"/>
    <w:rsid w:val="02E05F09"/>
    <w:rsid w:val="02E244FB"/>
    <w:rsid w:val="02E24568"/>
    <w:rsid w:val="02E3CFB4"/>
    <w:rsid w:val="02E71803"/>
    <w:rsid w:val="02EB002F"/>
    <w:rsid w:val="02EE8404"/>
    <w:rsid w:val="02EF6070"/>
    <w:rsid w:val="02EFFB5B"/>
    <w:rsid w:val="02F233E3"/>
    <w:rsid w:val="02F4B18D"/>
    <w:rsid w:val="02FB9576"/>
    <w:rsid w:val="03011AD7"/>
    <w:rsid w:val="0310E563"/>
    <w:rsid w:val="03131FF7"/>
    <w:rsid w:val="0314A7F3"/>
    <w:rsid w:val="0315771F"/>
    <w:rsid w:val="03222ECA"/>
    <w:rsid w:val="03262285"/>
    <w:rsid w:val="0329E979"/>
    <w:rsid w:val="033EDCFE"/>
    <w:rsid w:val="0346DA1F"/>
    <w:rsid w:val="034966B0"/>
    <w:rsid w:val="034B4BCA"/>
    <w:rsid w:val="034E2A4C"/>
    <w:rsid w:val="0355C72C"/>
    <w:rsid w:val="0359C8BC"/>
    <w:rsid w:val="03659A61"/>
    <w:rsid w:val="03753427"/>
    <w:rsid w:val="03777C10"/>
    <w:rsid w:val="03820C73"/>
    <w:rsid w:val="03864276"/>
    <w:rsid w:val="0389506F"/>
    <w:rsid w:val="038E3EDF"/>
    <w:rsid w:val="039830D3"/>
    <w:rsid w:val="03A10DEB"/>
    <w:rsid w:val="03A16311"/>
    <w:rsid w:val="03A1F722"/>
    <w:rsid w:val="03A9CA00"/>
    <w:rsid w:val="03AFF034"/>
    <w:rsid w:val="03B45B8E"/>
    <w:rsid w:val="03B64493"/>
    <w:rsid w:val="03BAF94B"/>
    <w:rsid w:val="03BFE8D2"/>
    <w:rsid w:val="03C0ED5F"/>
    <w:rsid w:val="03C62117"/>
    <w:rsid w:val="03C704D6"/>
    <w:rsid w:val="03C9F2B8"/>
    <w:rsid w:val="03CC3C6B"/>
    <w:rsid w:val="03CFCEFE"/>
    <w:rsid w:val="03D36ED3"/>
    <w:rsid w:val="03D5A4E6"/>
    <w:rsid w:val="03D636B1"/>
    <w:rsid w:val="03D6A680"/>
    <w:rsid w:val="03DA882B"/>
    <w:rsid w:val="03DD085B"/>
    <w:rsid w:val="03DE5E7B"/>
    <w:rsid w:val="03E0C918"/>
    <w:rsid w:val="03E5F4F7"/>
    <w:rsid w:val="03E8AF2E"/>
    <w:rsid w:val="03EA6E7D"/>
    <w:rsid w:val="03ED1D8C"/>
    <w:rsid w:val="03F30EC3"/>
    <w:rsid w:val="03F33FFA"/>
    <w:rsid w:val="03F6331F"/>
    <w:rsid w:val="03F7589A"/>
    <w:rsid w:val="03F7AFC0"/>
    <w:rsid w:val="03FAC0EE"/>
    <w:rsid w:val="03FAE85D"/>
    <w:rsid w:val="03FED328"/>
    <w:rsid w:val="0409E515"/>
    <w:rsid w:val="0413A5ED"/>
    <w:rsid w:val="04179D27"/>
    <w:rsid w:val="041C4CD4"/>
    <w:rsid w:val="041F285F"/>
    <w:rsid w:val="043554CA"/>
    <w:rsid w:val="043B1C06"/>
    <w:rsid w:val="043C7DDD"/>
    <w:rsid w:val="0442FA89"/>
    <w:rsid w:val="044B2BA6"/>
    <w:rsid w:val="04567B22"/>
    <w:rsid w:val="045917AC"/>
    <w:rsid w:val="0467D0A5"/>
    <w:rsid w:val="0468FE58"/>
    <w:rsid w:val="0469908A"/>
    <w:rsid w:val="046B6F9E"/>
    <w:rsid w:val="04725FBD"/>
    <w:rsid w:val="0475146C"/>
    <w:rsid w:val="047712F3"/>
    <w:rsid w:val="0485B583"/>
    <w:rsid w:val="048A1291"/>
    <w:rsid w:val="048C6319"/>
    <w:rsid w:val="048F15AB"/>
    <w:rsid w:val="0495AA06"/>
    <w:rsid w:val="04A052E6"/>
    <w:rsid w:val="04A4AAEF"/>
    <w:rsid w:val="04A863B1"/>
    <w:rsid w:val="04AE0E10"/>
    <w:rsid w:val="04B475C5"/>
    <w:rsid w:val="04B58BB7"/>
    <w:rsid w:val="04B5ED34"/>
    <w:rsid w:val="04B99089"/>
    <w:rsid w:val="04C5DB63"/>
    <w:rsid w:val="04C99C70"/>
    <w:rsid w:val="04D2B5B9"/>
    <w:rsid w:val="04D8A867"/>
    <w:rsid w:val="04DDC972"/>
    <w:rsid w:val="04F150DC"/>
    <w:rsid w:val="04F18AED"/>
    <w:rsid w:val="04F46D17"/>
    <w:rsid w:val="04F5FE0F"/>
    <w:rsid w:val="04F7C603"/>
    <w:rsid w:val="0504C194"/>
    <w:rsid w:val="0505B8A1"/>
    <w:rsid w:val="050662F0"/>
    <w:rsid w:val="050D8E7D"/>
    <w:rsid w:val="050E825F"/>
    <w:rsid w:val="051C4A9B"/>
    <w:rsid w:val="05260061"/>
    <w:rsid w:val="052659FB"/>
    <w:rsid w:val="052B8861"/>
    <w:rsid w:val="05318BA1"/>
    <w:rsid w:val="05354204"/>
    <w:rsid w:val="05372768"/>
    <w:rsid w:val="054126A8"/>
    <w:rsid w:val="05468679"/>
    <w:rsid w:val="054BAF24"/>
    <w:rsid w:val="054BD98D"/>
    <w:rsid w:val="054E8715"/>
    <w:rsid w:val="054FD063"/>
    <w:rsid w:val="054FF5D6"/>
    <w:rsid w:val="055308BE"/>
    <w:rsid w:val="055CE5A4"/>
    <w:rsid w:val="05600DC7"/>
    <w:rsid w:val="0564AD27"/>
    <w:rsid w:val="056648D4"/>
    <w:rsid w:val="05698D04"/>
    <w:rsid w:val="056AEC43"/>
    <w:rsid w:val="056F0FBA"/>
    <w:rsid w:val="05716A15"/>
    <w:rsid w:val="05739100"/>
    <w:rsid w:val="057FFCFE"/>
    <w:rsid w:val="058A430F"/>
    <w:rsid w:val="058F3B37"/>
    <w:rsid w:val="059845A9"/>
    <w:rsid w:val="059F283C"/>
    <w:rsid w:val="059FF4CB"/>
    <w:rsid w:val="05A77302"/>
    <w:rsid w:val="05A98080"/>
    <w:rsid w:val="05AB012C"/>
    <w:rsid w:val="05ACF561"/>
    <w:rsid w:val="05B4E3B0"/>
    <w:rsid w:val="05B5E1EF"/>
    <w:rsid w:val="05B6AC60"/>
    <w:rsid w:val="05B82F37"/>
    <w:rsid w:val="05B8762F"/>
    <w:rsid w:val="05BD67B3"/>
    <w:rsid w:val="05C07251"/>
    <w:rsid w:val="05C48D67"/>
    <w:rsid w:val="05CA9587"/>
    <w:rsid w:val="05CEA5CD"/>
    <w:rsid w:val="05CFFBFB"/>
    <w:rsid w:val="05D0D92C"/>
    <w:rsid w:val="05D63824"/>
    <w:rsid w:val="05D7EA5B"/>
    <w:rsid w:val="05D866D4"/>
    <w:rsid w:val="05D8B67A"/>
    <w:rsid w:val="05D8CB53"/>
    <w:rsid w:val="05FB7AEB"/>
    <w:rsid w:val="05FC47B8"/>
    <w:rsid w:val="0600A0A3"/>
    <w:rsid w:val="060C5CED"/>
    <w:rsid w:val="060D0564"/>
    <w:rsid w:val="0610BFDB"/>
    <w:rsid w:val="0614FCC6"/>
    <w:rsid w:val="062268A0"/>
    <w:rsid w:val="06228894"/>
    <w:rsid w:val="0624E2D2"/>
    <w:rsid w:val="0624FE14"/>
    <w:rsid w:val="0625C9F4"/>
    <w:rsid w:val="0628ACB4"/>
    <w:rsid w:val="062B5044"/>
    <w:rsid w:val="06322943"/>
    <w:rsid w:val="06375C1C"/>
    <w:rsid w:val="063EC86D"/>
    <w:rsid w:val="0640A689"/>
    <w:rsid w:val="0645B1DE"/>
    <w:rsid w:val="0649BDED"/>
    <w:rsid w:val="064D1B27"/>
    <w:rsid w:val="064DAC5C"/>
    <w:rsid w:val="064E2957"/>
    <w:rsid w:val="0655AFBD"/>
    <w:rsid w:val="0658A191"/>
    <w:rsid w:val="0659EF0D"/>
    <w:rsid w:val="06628919"/>
    <w:rsid w:val="06676EB2"/>
    <w:rsid w:val="0667A5EF"/>
    <w:rsid w:val="066AD2F1"/>
    <w:rsid w:val="067456D7"/>
    <w:rsid w:val="06783DAA"/>
    <w:rsid w:val="067DB189"/>
    <w:rsid w:val="0684CF34"/>
    <w:rsid w:val="068F45AD"/>
    <w:rsid w:val="0698FBAB"/>
    <w:rsid w:val="069CA3AB"/>
    <w:rsid w:val="06A86EE9"/>
    <w:rsid w:val="06AECDC1"/>
    <w:rsid w:val="06AEEE84"/>
    <w:rsid w:val="06B87D79"/>
    <w:rsid w:val="06BF7738"/>
    <w:rsid w:val="06C61B79"/>
    <w:rsid w:val="06CC104A"/>
    <w:rsid w:val="06CC2D51"/>
    <w:rsid w:val="06CCAA00"/>
    <w:rsid w:val="06D83EE7"/>
    <w:rsid w:val="06DAC95B"/>
    <w:rsid w:val="06DD273F"/>
    <w:rsid w:val="06DD679D"/>
    <w:rsid w:val="06E72291"/>
    <w:rsid w:val="06E83772"/>
    <w:rsid w:val="06EB6DDD"/>
    <w:rsid w:val="06F35AAE"/>
    <w:rsid w:val="06F4CB67"/>
    <w:rsid w:val="070A5E64"/>
    <w:rsid w:val="070CA504"/>
    <w:rsid w:val="070F6632"/>
    <w:rsid w:val="0714B141"/>
    <w:rsid w:val="0725E4CA"/>
    <w:rsid w:val="07286AD9"/>
    <w:rsid w:val="0733CBE7"/>
    <w:rsid w:val="0736C8F7"/>
    <w:rsid w:val="0740340B"/>
    <w:rsid w:val="07406271"/>
    <w:rsid w:val="074D4754"/>
    <w:rsid w:val="074F3DE9"/>
    <w:rsid w:val="07554798"/>
    <w:rsid w:val="07671580"/>
    <w:rsid w:val="076CBDAF"/>
    <w:rsid w:val="076D8906"/>
    <w:rsid w:val="077215F1"/>
    <w:rsid w:val="0772A260"/>
    <w:rsid w:val="07767940"/>
    <w:rsid w:val="077CFBFA"/>
    <w:rsid w:val="079742D5"/>
    <w:rsid w:val="07A30C55"/>
    <w:rsid w:val="07A38BD8"/>
    <w:rsid w:val="07A7CBCD"/>
    <w:rsid w:val="07A8C47F"/>
    <w:rsid w:val="07B312D9"/>
    <w:rsid w:val="07B73D8A"/>
    <w:rsid w:val="07B8844E"/>
    <w:rsid w:val="07BF977F"/>
    <w:rsid w:val="07C1B353"/>
    <w:rsid w:val="07C9DB02"/>
    <w:rsid w:val="07D20AB7"/>
    <w:rsid w:val="07D22AB0"/>
    <w:rsid w:val="07DA3DA6"/>
    <w:rsid w:val="07ECD26A"/>
    <w:rsid w:val="07F27A27"/>
    <w:rsid w:val="07F2C1B5"/>
    <w:rsid w:val="07F50059"/>
    <w:rsid w:val="07F678A7"/>
    <w:rsid w:val="081015B2"/>
    <w:rsid w:val="08126676"/>
    <w:rsid w:val="08170122"/>
    <w:rsid w:val="081C550A"/>
    <w:rsid w:val="081D9ABC"/>
    <w:rsid w:val="081F6C57"/>
    <w:rsid w:val="08223F8E"/>
    <w:rsid w:val="0825FC80"/>
    <w:rsid w:val="0828D640"/>
    <w:rsid w:val="082F0ED7"/>
    <w:rsid w:val="0831E42A"/>
    <w:rsid w:val="0837943F"/>
    <w:rsid w:val="083BB3C3"/>
    <w:rsid w:val="0846F4AC"/>
    <w:rsid w:val="08479FEC"/>
    <w:rsid w:val="08492C18"/>
    <w:rsid w:val="084DECA5"/>
    <w:rsid w:val="0854F066"/>
    <w:rsid w:val="08589DE8"/>
    <w:rsid w:val="085AA346"/>
    <w:rsid w:val="085D81C0"/>
    <w:rsid w:val="085DE684"/>
    <w:rsid w:val="0865972D"/>
    <w:rsid w:val="0873A94A"/>
    <w:rsid w:val="08778031"/>
    <w:rsid w:val="0879D39D"/>
    <w:rsid w:val="087D601E"/>
    <w:rsid w:val="0887AD7D"/>
    <w:rsid w:val="088F66B1"/>
    <w:rsid w:val="0897B029"/>
    <w:rsid w:val="0897C667"/>
    <w:rsid w:val="0899D178"/>
    <w:rsid w:val="089BBF4B"/>
    <w:rsid w:val="089FB5FE"/>
    <w:rsid w:val="08A8BEBB"/>
    <w:rsid w:val="08A9AD15"/>
    <w:rsid w:val="08AAFFF5"/>
    <w:rsid w:val="08AC819D"/>
    <w:rsid w:val="08ADF94E"/>
    <w:rsid w:val="08B657BC"/>
    <w:rsid w:val="08B6F412"/>
    <w:rsid w:val="08BBB5F8"/>
    <w:rsid w:val="08C20E56"/>
    <w:rsid w:val="08C6B11D"/>
    <w:rsid w:val="08CB8868"/>
    <w:rsid w:val="08E08088"/>
    <w:rsid w:val="08E7CD90"/>
    <w:rsid w:val="08E8FCEC"/>
    <w:rsid w:val="08EB119E"/>
    <w:rsid w:val="08F1CB3D"/>
    <w:rsid w:val="08F75AD8"/>
    <w:rsid w:val="08FB4E14"/>
    <w:rsid w:val="08FF17BF"/>
    <w:rsid w:val="0903D459"/>
    <w:rsid w:val="0904E086"/>
    <w:rsid w:val="090E2555"/>
    <w:rsid w:val="09137C94"/>
    <w:rsid w:val="0917F8C6"/>
    <w:rsid w:val="09216024"/>
    <w:rsid w:val="0924F2FF"/>
    <w:rsid w:val="0926DC38"/>
    <w:rsid w:val="092739F6"/>
    <w:rsid w:val="092A7FE6"/>
    <w:rsid w:val="092D9238"/>
    <w:rsid w:val="092DC678"/>
    <w:rsid w:val="09378B2C"/>
    <w:rsid w:val="09388DE3"/>
    <w:rsid w:val="093F47FC"/>
    <w:rsid w:val="094394FD"/>
    <w:rsid w:val="094609BC"/>
    <w:rsid w:val="094757ED"/>
    <w:rsid w:val="0948CB48"/>
    <w:rsid w:val="094947AC"/>
    <w:rsid w:val="094CB082"/>
    <w:rsid w:val="094EAA6F"/>
    <w:rsid w:val="094FB26E"/>
    <w:rsid w:val="094FBCAF"/>
    <w:rsid w:val="09530816"/>
    <w:rsid w:val="095508B2"/>
    <w:rsid w:val="09551A68"/>
    <w:rsid w:val="095C081B"/>
    <w:rsid w:val="095D0C8F"/>
    <w:rsid w:val="095D1472"/>
    <w:rsid w:val="095D83B4"/>
    <w:rsid w:val="095EADFC"/>
    <w:rsid w:val="096EC3C3"/>
    <w:rsid w:val="096FA47A"/>
    <w:rsid w:val="0971BE1C"/>
    <w:rsid w:val="09738614"/>
    <w:rsid w:val="0975AE1C"/>
    <w:rsid w:val="09870339"/>
    <w:rsid w:val="0991348C"/>
    <w:rsid w:val="0994782B"/>
    <w:rsid w:val="099755D4"/>
    <w:rsid w:val="09A75C14"/>
    <w:rsid w:val="09B5950D"/>
    <w:rsid w:val="09BA1929"/>
    <w:rsid w:val="09BB50FF"/>
    <w:rsid w:val="09BD4BB9"/>
    <w:rsid w:val="09C3745E"/>
    <w:rsid w:val="09C7AE30"/>
    <w:rsid w:val="09C99313"/>
    <w:rsid w:val="09CE0778"/>
    <w:rsid w:val="09D567CA"/>
    <w:rsid w:val="09D9F420"/>
    <w:rsid w:val="09DC1BC8"/>
    <w:rsid w:val="09E2D346"/>
    <w:rsid w:val="09EB9F89"/>
    <w:rsid w:val="09EC004D"/>
    <w:rsid w:val="09EE4900"/>
    <w:rsid w:val="09EFAE12"/>
    <w:rsid w:val="09EFD943"/>
    <w:rsid w:val="09F15E17"/>
    <w:rsid w:val="09F48B82"/>
    <w:rsid w:val="09F771A0"/>
    <w:rsid w:val="09F7DA98"/>
    <w:rsid w:val="09F8CF29"/>
    <w:rsid w:val="0A026AF7"/>
    <w:rsid w:val="0A0428A0"/>
    <w:rsid w:val="0A08BE9E"/>
    <w:rsid w:val="0A1281C2"/>
    <w:rsid w:val="0A165528"/>
    <w:rsid w:val="0A16CD72"/>
    <w:rsid w:val="0A1FB45D"/>
    <w:rsid w:val="0A20FC46"/>
    <w:rsid w:val="0A2D8FE8"/>
    <w:rsid w:val="0A2D92C9"/>
    <w:rsid w:val="0A2E3827"/>
    <w:rsid w:val="0A366562"/>
    <w:rsid w:val="0A4355BE"/>
    <w:rsid w:val="0A43CED7"/>
    <w:rsid w:val="0A490A14"/>
    <w:rsid w:val="0A4B0259"/>
    <w:rsid w:val="0A4B366A"/>
    <w:rsid w:val="0A4D4E40"/>
    <w:rsid w:val="0A4FDDF6"/>
    <w:rsid w:val="0A555787"/>
    <w:rsid w:val="0A563C86"/>
    <w:rsid w:val="0A57BD44"/>
    <w:rsid w:val="0A5AAC97"/>
    <w:rsid w:val="0A5EACE3"/>
    <w:rsid w:val="0A607230"/>
    <w:rsid w:val="0A63A247"/>
    <w:rsid w:val="0A813F71"/>
    <w:rsid w:val="0A82959F"/>
    <w:rsid w:val="0A83D033"/>
    <w:rsid w:val="0A84DF29"/>
    <w:rsid w:val="0A885EE9"/>
    <w:rsid w:val="0A9BF047"/>
    <w:rsid w:val="0A9E586A"/>
    <w:rsid w:val="0AA6B1E2"/>
    <w:rsid w:val="0AA8C378"/>
    <w:rsid w:val="0AABD4C9"/>
    <w:rsid w:val="0AAF2FEA"/>
    <w:rsid w:val="0AB0CF02"/>
    <w:rsid w:val="0AB37BF3"/>
    <w:rsid w:val="0AB8B06D"/>
    <w:rsid w:val="0AB99531"/>
    <w:rsid w:val="0ABCA539"/>
    <w:rsid w:val="0AC0F1B5"/>
    <w:rsid w:val="0AC0F560"/>
    <w:rsid w:val="0AC1D8F8"/>
    <w:rsid w:val="0AC34909"/>
    <w:rsid w:val="0AC56992"/>
    <w:rsid w:val="0AC65D71"/>
    <w:rsid w:val="0ACE0814"/>
    <w:rsid w:val="0AD1E3BD"/>
    <w:rsid w:val="0AD67226"/>
    <w:rsid w:val="0AE0C4F4"/>
    <w:rsid w:val="0AE5DFDA"/>
    <w:rsid w:val="0AF2CBF8"/>
    <w:rsid w:val="0AF5DD11"/>
    <w:rsid w:val="0AF8C0A7"/>
    <w:rsid w:val="0AFDEC65"/>
    <w:rsid w:val="0B028734"/>
    <w:rsid w:val="0B09DF71"/>
    <w:rsid w:val="0B0C42E7"/>
    <w:rsid w:val="0B0ECB8D"/>
    <w:rsid w:val="0B104CBB"/>
    <w:rsid w:val="0B1C99BF"/>
    <w:rsid w:val="0B1E091B"/>
    <w:rsid w:val="0B1EB0B5"/>
    <w:rsid w:val="0B23B749"/>
    <w:rsid w:val="0B2B1F83"/>
    <w:rsid w:val="0B322E58"/>
    <w:rsid w:val="0B3391E6"/>
    <w:rsid w:val="0B3D9E33"/>
    <w:rsid w:val="0B44D47A"/>
    <w:rsid w:val="0B544EDC"/>
    <w:rsid w:val="0B5B976F"/>
    <w:rsid w:val="0B5EC3CC"/>
    <w:rsid w:val="0B5F50AC"/>
    <w:rsid w:val="0B60FAF0"/>
    <w:rsid w:val="0B62402F"/>
    <w:rsid w:val="0B630594"/>
    <w:rsid w:val="0B63A7A4"/>
    <w:rsid w:val="0B6F5A91"/>
    <w:rsid w:val="0B7287BE"/>
    <w:rsid w:val="0B77C473"/>
    <w:rsid w:val="0B89C3ED"/>
    <w:rsid w:val="0B8BA9A4"/>
    <w:rsid w:val="0B8BF678"/>
    <w:rsid w:val="0B8CBB25"/>
    <w:rsid w:val="0B91BAB8"/>
    <w:rsid w:val="0B93972A"/>
    <w:rsid w:val="0B96B130"/>
    <w:rsid w:val="0B98BCAD"/>
    <w:rsid w:val="0B9AD116"/>
    <w:rsid w:val="0BA55853"/>
    <w:rsid w:val="0BA9CBD8"/>
    <w:rsid w:val="0BAAD265"/>
    <w:rsid w:val="0BB19462"/>
    <w:rsid w:val="0BBAE177"/>
    <w:rsid w:val="0BBF3165"/>
    <w:rsid w:val="0BC0C090"/>
    <w:rsid w:val="0BC1EF75"/>
    <w:rsid w:val="0BCE71D7"/>
    <w:rsid w:val="0BCFBAAF"/>
    <w:rsid w:val="0BD0DBFA"/>
    <w:rsid w:val="0BD6D846"/>
    <w:rsid w:val="0BDBDC31"/>
    <w:rsid w:val="0BDCA520"/>
    <w:rsid w:val="0BDDFF55"/>
    <w:rsid w:val="0BE59A10"/>
    <w:rsid w:val="0BE782BA"/>
    <w:rsid w:val="0BF51D66"/>
    <w:rsid w:val="0BFD977C"/>
    <w:rsid w:val="0C05BEA0"/>
    <w:rsid w:val="0C06E0C6"/>
    <w:rsid w:val="0C0CD4B7"/>
    <w:rsid w:val="0C145366"/>
    <w:rsid w:val="0C1729B6"/>
    <w:rsid w:val="0C206D5B"/>
    <w:rsid w:val="0C24F74B"/>
    <w:rsid w:val="0C2C5096"/>
    <w:rsid w:val="0C33CA0D"/>
    <w:rsid w:val="0C367E9B"/>
    <w:rsid w:val="0C3E2808"/>
    <w:rsid w:val="0C45B040"/>
    <w:rsid w:val="0C4621FE"/>
    <w:rsid w:val="0C46BC13"/>
    <w:rsid w:val="0C46FBC0"/>
    <w:rsid w:val="0C47C323"/>
    <w:rsid w:val="0C481DE4"/>
    <w:rsid w:val="0C4AA4CC"/>
    <w:rsid w:val="0C5671F1"/>
    <w:rsid w:val="0C568661"/>
    <w:rsid w:val="0C5DF804"/>
    <w:rsid w:val="0C60C6FF"/>
    <w:rsid w:val="0C61ADFC"/>
    <w:rsid w:val="0C67F2CF"/>
    <w:rsid w:val="0C6F161F"/>
    <w:rsid w:val="0C70122B"/>
    <w:rsid w:val="0C710AA8"/>
    <w:rsid w:val="0C73B2F1"/>
    <w:rsid w:val="0C76667E"/>
    <w:rsid w:val="0C7A345D"/>
    <w:rsid w:val="0C88A80C"/>
    <w:rsid w:val="0C8B80BE"/>
    <w:rsid w:val="0C8ECCFE"/>
    <w:rsid w:val="0C9B8128"/>
    <w:rsid w:val="0C9E3B49"/>
    <w:rsid w:val="0C9F2317"/>
    <w:rsid w:val="0CA241E4"/>
    <w:rsid w:val="0CAA4184"/>
    <w:rsid w:val="0CB04F4A"/>
    <w:rsid w:val="0CB2105A"/>
    <w:rsid w:val="0CB2469D"/>
    <w:rsid w:val="0CB710E8"/>
    <w:rsid w:val="0CBA98C0"/>
    <w:rsid w:val="0CBF87AA"/>
    <w:rsid w:val="0CCCD5AD"/>
    <w:rsid w:val="0CCE6B8C"/>
    <w:rsid w:val="0CD34F46"/>
    <w:rsid w:val="0CD3DDDD"/>
    <w:rsid w:val="0CD80854"/>
    <w:rsid w:val="0CD941DC"/>
    <w:rsid w:val="0CDAB33F"/>
    <w:rsid w:val="0CE4C602"/>
    <w:rsid w:val="0CEE5A48"/>
    <w:rsid w:val="0CEFCF1A"/>
    <w:rsid w:val="0CF7A6C7"/>
    <w:rsid w:val="0CF88799"/>
    <w:rsid w:val="0CF9A05E"/>
    <w:rsid w:val="0D0134D2"/>
    <w:rsid w:val="0D01E6F8"/>
    <w:rsid w:val="0D0600B0"/>
    <w:rsid w:val="0D09F789"/>
    <w:rsid w:val="0D1064E4"/>
    <w:rsid w:val="0D2106B8"/>
    <w:rsid w:val="0D2F678B"/>
    <w:rsid w:val="0D337D9D"/>
    <w:rsid w:val="0D35FF67"/>
    <w:rsid w:val="0D37C4FE"/>
    <w:rsid w:val="0D3CDC78"/>
    <w:rsid w:val="0D493377"/>
    <w:rsid w:val="0D4C189A"/>
    <w:rsid w:val="0D4DF8D4"/>
    <w:rsid w:val="0D4FAC21"/>
    <w:rsid w:val="0D538EE7"/>
    <w:rsid w:val="0D56792C"/>
    <w:rsid w:val="0D5E345F"/>
    <w:rsid w:val="0D6CE065"/>
    <w:rsid w:val="0D6FBF0C"/>
    <w:rsid w:val="0D722FBA"/>
    <w:rsid w:val="0D740519"/>
    <w:rsid w:val="0D75C9C5"/>
    <w:rsid w:val="0D77BDE7"/>
    <w:rsid w:val="0D7AC385"/>
    <w:rsid w:val="0D80C170"/>
    <w:rsid w:val="0D83B925"/>
    <w:rsid w:val="0D846D7D"/>
    <w:rsid w:val="0D870B1F"/>
    <w:rsid w:val="0D900857"/>
    <w:rsid w:val="0D9234BA"/>
    <w:rsid w:val="0D97B520"/>
    <w:rsid w:val="0D9B9489"/>
    <w:rsid w:val="0D9FB2A3"/>
    <w:rsid w:val="0DA25E33"/>
    <w:rsid w:val="0DA3C433"/>
    <w:rsid w:val="0DA55710"/>
    <w:rsid w:val="0DB919D6"/>
    <w:rsid w:val="0DB95E53"/>
    <w:rsid w:val="0DBBF5E3"/>
    <w:rsid w:val="0DBC3FCB"/>
    <w:rsid w:val="0DD36FBF"/>
    <w:rsid w:val="0DD947A2"/>
    <w:rsid w:val="0DD9AB37"/>
    <w:rsid w:val="0DE31376"/>
    <w:rsid w:val="0DEBF4FF"/>
    <w:rsid w:val="0DEFEE1E"/>
    <w:rsid w:val="0DF115F8"/>
    <w:rsid w:val="0DF7324B"/>
    <w:rsid w:val="0DF89277"/>
    <w:rsid w:val="0E00198B"/>
    <w:rsid w:val="0E02593A"/>
    <w:rsid w:val="0E0D6E07"/>
    <w:rsid w:val="0E102100"/>
    <w:rsid w:val="0E173B19"/>
    <w:rsid w:val="0E1AA7D8"/>
    <w:rsid w:val="0E1C77FF"/>
    <w:rsid w:val="0E1CAAD0"/>
    <w:rsid w:val="0E240432"/>
    <w:rsid w:val="0E40B5EA"/>
    <w:rsid w:val="0E44B024"/>
    <w:rsid w:val="0E473274"/>
    <w:rsid w:val="0E4AD771"/>
    <w:rsid w:val="0E4DC1A9"/>
    <w:rsid w:val="0E528C61"/>
    <w:rsid w:val="0E52D346"/>
    <w:rsid w:val="0E650EA6"/>
    <w:rsid w:val="0E652F69"/>
    <w:rsid w:val="0E664586"/>
    <w:rsid w:val="0E6D2B84"/>
    <w:rsid w:val="0E793B09"/>
    <w:rsid w:val="0E8D3CCA"/>
    <w:rsid w:val="0E94452A"/>
    <w:rsid w:val="0E9612CF"/>
    <w:rsid w:val="0E96793E"/>
    <w:rsid w:val="0E994E7D"/>
    <w:rsid w:val="0E995A3D"/>
    <w:rsid w:val="0E9F38E7"/>
    <w:rsid w:val="0EA24AE0"/>
    <w:rsid w:val="0EA560FB"/>
    <w:rsid w:val="0EB0735B"/>
    <w:rsid w:val="0EB34861"/>
    <w:rsid w:val="0EB680BA"/>
    <w:rsid w:val="0EB9671C"/>
    <w:rsid w:val="0EBE2C79"/>
    <w:rsid w:val="0EC3C46F"/>
    <w:rsid w:val="0ECA2E4D"/>
    <w:rsid w:val="0ECF2287"/>
    <w:rsid w:val="0ED307B8"/>
    <w:rsid w:val="0ED3C830"/>
    <w:rsid w:val="0EE3C922"/>
    <w:rsid w:val="0EE76188"/>
    <w:rsid w:val="0EEA47FC"/>
    <w:rsid w:val="0EF7C9DA"/>
    <w:rsid w:val="0F006CBE"/>
    <w:rsid w:val="0F0596ED"/>
    <w:rsid w:val="0F0851CE"/>
    <w:rsid w:val="0F16267C"/>
    <w:rsid w:val="0F1E8C04"/>
    <w:rsid w:val="0F28A4F2"/>
    <w:rsid w:val="0F2928EE"/>
    <w:rsid w:val="0F2C5376"/>
    <w:rsid w:val="0F3075EE"/>
    <w:rsid w:val="0F409D30"/>
    <w:rsid w:val="0F41F959"/>
    <w:rsid w:val="0F4358BF"/>
    <w:rsid w:val="0F554AD4"/>
    <w:rsid w:val="0F6C612F"/>
    <w:rsid w:val="0F6CE2A4"/>
    <w:rsid w:val="0F6E5080"/>
    <w:rsid w:val="0F6FEB9A"/>
    <w:rsid w:val="0F797E5F"/>
    <w:rsid w:val="0F7ABA67"/>
    <w:rsid w:val="0F813DDC"/>
    <w:rsid w:val="0F8824FD"/>
    <w:rsid w:val="0F8983AE"/>
    <w:rsid w:val="0F8B292F"/>
    <w:rsid w:val="0F8DFDFB"/>
    <w:rsid w:val="0F999158"/>
    <w:rsid w:val="0F9A26AB"/>
    <w:rsid w:val="0F9B9965"/>
    <w:rsid w:val="0F9C9F47"/>
    <w:rsid w:val="0FB24B50"/>
    <w:rsid w:val="0FC9FBC1"/>
    <w:rsid w:val="0FD5A64B"/>
    <w:rsid w:val="0FD6CA65"/>
    <w:rsid w:val="0FDCA5FF"/>
    <w:rsid w:val="0FE2E1A0"/>
    <w:rsid w:val="0FE58E12"/>
    <w:rsid w:val="0FEA363E"/>
    <w:rsid w:val="0FED02EB"/>
    <w:rsid w:val="0FED62C8"/>
    <w:rsid w:val="0FF6EE11"/>
    <w:rsid w:val="0FF7B2C2"/>
    <w:rsid w:val="0FF95BC5"/>
    <w:rsid w:val="0FFFF008"/>
    <w:rsid w:val="1003AC26"/>
    <w:rsid w:val="100E7249"/>
    <w:rsid w:val="1016A126"/>
    <w:rsid w:val="1017FF18"/>
    <w:rsid w:val="101805DB"/>
    <w:rsid w:val="1018FA53"/>
    <w:rsid w:val="101D6131"/>
    <w:rsid w:val="101E9B10"/>
    <w:rsid w:val="102114AE"/>
    <w:rsid w:val="1027B56B"/>
    <w:rsid w:val="102811C2"/>
    <w:rsid w:val="10301D5B"/>
    <w:rsid w:val="10332349"/>
    <w:rsid w:val="10416EA3"/>
    <w:rsid w:val="1048A315"/>
    <w:rsid w:val="1048FFE1"/>
    <w:rsid w:val="10535C16"/>
    <w:rsid w:val="10544A70"/>
    <w:rsid w:val="105777A9"/>
    <w:rsid w:val="105A30E8"/>
    <w:rsid w:val="105A58BE"/>
    <w:rsid w:val="105CBF07"/>
    <w:rsid w:val="106E32A3"/>
    <w:rsid w:val="10752590"/>
    <w:rsid w:val="1082A8A2"/>
    <w:rsid w:val="1093215A"/>
    <w:rsid w:val="1095AB94"/>
    <w:rsid w:val="109624F7"/>
    <w:rsid w:val="1098CE80"/>
    <w:rsid w:val="1099099E"/>
    <w:rsid w:val="109981EB"/>
    <w:rsid w:val="109E05A9"/>
    <w:rsid w:val="109ED7B4"/>
    <w:rsid w:val="10A1DB04"/>
    <w:rsid w:val="10A29B4B"/>
    <w:rsid w:val="10A29E19"/>
    <w:rsid w:val="10A3F122"/>
    <w:rsid w:val="10A48AF2"/>
    <w:rsid w:val="10A84215"/>
    <w:rsid w:val="10A97480"/>
    <w:rsid w:val="10AC14CD"/>
    <w:rsid w:val="10AEB127"/>
    <w:rsid w:val="10AFD0F1"/>
    <w:rsid w:val="10BEBD14"/>
    <w:rsid w:val="10D00853"/>
    <w:rsid w:val="10DF04EE"/>
    <w:rsid w:val="10E6468D"/>
    <w:rsid w:val="10E704EB"/>
    <w:rsid w:val="10F5C22D"/>
    <w:rsid w:val="10F644D5"/>
    <w:rsid w:val="1105F2DC"/>
    <w:rsid w:val="11154AC5"/>
    <w:rsid w:val="11181980"/>
    <w:rsid w:val="11198144"/>
    <w:rsid w:val="111BFC65"/>
    <w:rsid w:val="111D650F"/>
    <w:rsid w:val="11253F7A"/>
    <w:rsid w:val="1126B698"/>
    <w:rsid w:val="11278931"/>
    <w:rsid w:val="1128207B"/>
    <w:rsid w:val="112E19CA"/>
    <w:rsid w:val="112F7454"/>
    <w:rsid w:val="1139E116"/>
    <w:rsid w:val="113E66DB"/>
    <w:rsid w:val="113FDE24"/>
    <w:rsid w:val="114C5D1C"/>
    <w:rsid w:val="11527C67"/>
    <w:rsid w:val="1153DF43"/>
    <w:rsid w:val="115C683F"/>
    <w:rsid w:val="11656029"/>
    <w:rsid w:val="11668056"/>
    <w:rsid w:val="116B71F3"/>
    <w:rsid w:val="116C3B41"/>
    <w:rsid w:val="11718584"/>
    <w:rsid w:val="1173683C"/>
    <w:rsid w:val="11771AB3"/>
    <w:rsid w:val="117B3404"/>
    <w:rsid w:val="117BA6C7"/>
    <w:rsid w:val="11878EAD"/>
    <w:rsid w:val="118C2A26"/>
    <w:rsid w:val="118F2C06"/>
    <w:rsid w:val="1190EC85"/>
    <w:rsid w:val="11954219"/>
    <w:rsid w:val="1195BA13"/>
    <w:rsid w:val="11A46B8B"/>
    <w:rsid w:val="11AAA866"/>
    <w:rsid w:val="11AAD6BE"/>
    <w:rsid w:val="11AE0F4E"/>
    <w:rsid w:val="11B57943"/>
    <w:rsid w:val="11B6FA3D"/>
    <w:rsid w:val="11B96972"/>
    <w:rsid w:val="11BA2F30"/>
    <w:rsid w:val="11C79CD2"/>
    <w:rsid w:val="11CAEC9C"/>
    <w:rsid w:val="11CD1C19"/>
    <w:rsid w:val="11D28252"/>
    <w:rsid w:val="11D7D482"/>
    <w:rsid w:val="11DC61B0"/>
    <w:rsid w:val="11E00550"/>
    <w:rsid w:val="11E5E3C9"/>
    <w:rsid w:val="11E6AB8B"/>
    <w:rsid w:val="11E8B433"/>
    <w:rsid w:val="11F14D97"/>
    <w:rsid w:val="11F2A974"/>
    <w:rsid w:val="11FEFB91"/>
    <w:rsid w:val="12018C4F"/>
    <w:rsid w:val="1202D8AE"/>
    <w:rsid w:val="120667D7"/>
    <w:rsid w:val="12089EF6"/>
    <w:rsid w:val="1215DD41"/>
    <w:rsid w:val="1215FA80"/>
    <w:rsid w:val="1218A01F"/>
    <w:rsid w:val="121BAF96"/>
    <w:rsid w:val="121D333D"/>
    <w:rsid w:val="122C92AA"/>
    <w:rsid w:val="1231F558"/>
    <w:rsid w:val="1236A444"/>
    <w:rsid w:val="123D37AF"/>
    <w:rsid w:val="1249241D"/>
    <w:rsid w:val="124E8EB5"/>
    <w:rsid w:val="1254AFF6"/>
    <w:rsid w:val="12569905"/>
    <w:rsid w:val="125B5F7E"/>
    <w:rsid w:val="125BD652"/>
    <w:rsid w:val="125FCC73"/>
    <w:rsid w:val="126C0374"/>
    <w:rsid w:val="126C233A"/>
    <w:rsid w:val="126D9363"/>
    <w:rsid w:val="126E7859"/>
    <w:rsid w:val="126ED093"/>
    <w:rsid w:val="128040D0"/>
    <w:rsid w:val="128AB466"/>
    <w:rsid w:val="128F376B"/>
    <w:rsid w:val="1292D188"/>
    <w:rsid w:val="12988716"/>
    <w:rsid w:val="12998CD4"/>
    <w:rsid w:val="12AD698C"/>
    <w:rsid w:val="12B393B1"/>
    <w:rsid w:val="12CCC15D"/>
    <w:rsid w:val="12D2AD58"/>
    <w:rsid w:val="12DCD488"/>
    <w:rsid w:val="12F0B891"/>
    <w:rsid w:val="12F11D0A"/>
    <w:rsid w:val="12FB3DA4"/>
    <w:rsid w:val="130A46FB"/>
    <w:rsid w:val="131383D9"/>
    <w:rsid w:val="131443B7"/>
    <w:rsid w:val="1315A4FF"/>
    <w:rsid w:val="131AA397"/>
    <w:rsid w:val="131D37F0"/>
    <w:rsid w:val="131F44AE"/>
    <w:rsid w:val="1320FD04"/>
    <w:rsid w:val="132211A3"/>
    <w:rsid w:val="13249408"/>
    <w:rsid w:val="133A7720"/>
    <w:rsid w:val="1340D7A5"/>
    <w:rsid w:val="13515F40"/>
    <w:rsid w:val="13541634"/>
    <w:rsid w:val="1359FFB2"/>
    <w:rsid w:val="135FF13D"/>
    <w:rsid w:val="13601B50"/>
    <w:rsid w:val="136E2211"/>
    <w:rsid w:val="137DF18A"/>
    <w:rsid w:val="137F798E"/>
    <w:rsid w:val="138174B6"/>
    <w:rsid w:val="13828511"/>
    <w:rsid w:val="13A30281"/>
    <w:rsid w:val="13A70753"/>
    <w:rsid w:val="13A7A71B"/>
    <w:rsid w:val="13AC453A"/>
    <w:rsid w:val="13AFE5A3"/>
    <w:rsid w:val="13B03333"/>
    <w:rsid w:val="13BB16C5"/>
    <w:rsid w:val="13BBD8C1"/>
    <w:rsid w:val="13BC3028"/>
    <w:rsid w:val="13BD0B9E"/>
    <w:rsid w:val="13C57BC5"/>
    <w:rsid w:val="13C5A9D6"/>
    <w:rsid w:val="13E07718"/>
    <w:rsid w:val="14048569"/>
    <w:rsid w:val="140970F6"/>
    <w:rsid w:val="140E76E2"/>
    <w:rsid w:val="1414C0D4"/>
    <w:rsid w:val="1416FB33"/>
    <w:rsid w:val="14178836"/>
    <w:rsid w:val="14287F2D"/>
    <w:rsid w:val="142B6155"/>
    <w:rsid w:val="142C083F"/>
    <w:rsid w:val="142C87B7"/>
    <w:rsid w:val="142CA763"/>
    <w:rsid w:val="1431D262"/>
    <w:rsid w:val="143C3D90"/>
    <w:rsid w:val="14416E26"/>
    <w:rsid w:val="144326B5"/>
    <w:rsid w:val="144E5E5B"/>
    <w:rsid w:val="1457CBBF"/>
    <w:rsid w:val="145BB172"/>
    <w:rsid w:val="145BC232"/>
    <w:rsid w:val="145D1C6A"/>
    <w:rsid w:val="145E4F3F"/>
    <w:rsid w:val="145F4063"/>
    <w:rsid w:val="146135A5"/>
    <w:rsid w:val="146175C5"/>
    <w:rsid w:val="1465B7BB"/>
    <w:rsid w:val="1465BB67"/>
    <w:rsid w:val="14718C44"/>
    <w:rsid w:val="147208A8"/>
    <w:rsid w:val="147283BA"/>
    <w:rsid w:val="147C2561"/>
    <w:rsid w:val="1488BA8E"/>
    <w:rsid w:val="148C646A"/>
    <w:rsid w:val="148DB2BC"/>
    <w:rsid w:val="1492527F"/>
    <w:rsid w:val="1492AE51"/>
    <w:rsid w:val="14959428"/>
    <w:rsid w:val="1497F2B5"/>
    <w:rsid w:val="149BD94D"/>
    <w:rsid w:val="149D3FAF"/>
    <w:rsid w:val="14A33146"/>
    <w:rsid w:val="14A4B435"/>
    <w:rsid w:val="14A4FB72"/>
    <w:rsid w:val="14AD8F2F"/>
    <w:rsid w:val="14B028B2"/>
    <w:rsid w:val="14B673F8"/>
    <w:rsid w:val="14B6A225"/>
    <w:rsid w:val="14BDD69B"/>
    <w:rsid w:val="14BE3669"/>
    <w:rsid w:val="14C37511"/>
    <w:rsid w:val="14CA8954"/>
    <w:rsid w:val="14D12727"/>
    <w:rsid w:val="14D19B7E"/>
    <w:rsid w:val="14D51CBB"/>
    <w:rsid w:val="14D700A3"/>
    <w:rsid w:val="14DB0B1F"/>
    <w:rsid w:val="14DB992E"/>
    <w:rsid w:val="14DDCA77"/>
    <w:rsid w:val="14E296A4"/>
    <w:rsid w:val="14E4BBCF"/>
    <w:rsid w:val="14E57F2D"/>
    <w:rsid w:val="14E6C386"/>
    <w:rsid w:val="14EB9E10"/>
    <w:rsid w:val="14F17937"/>
    <w:rsid w:val="14FBC3B5"/>
    <w:rsid w:val="14FE9F7D"/>
    <w:rsid w:val="15025C4E"/>
    <w:rsid w:val="150714C4"/>
    <w:rsid w:val="150825E0"/>
    <w:rsid w:val="150A883F"/>
    <w:rsid w:val="1516C275"/>
    <w:rsid w:val="151845CE"/>
    <w:rsid w:val="15217244"/>
    <w:rsid w:val="1523FBDA"/>
    <w:rsid w:val="152BD659"/>
    <w:rsid w:val="153673D6"/>
    <w:rsid w:val="15389599"/>
    <w:rsid w:val="153CE882"/>
    <w:rsid w:val="15450B87"/>
    <w:rsid w:val="15509991"/>
    <w:rsid w:val="1555C3FD"/>
    <w:rsid w:val="1564922F"/>
    <w:rsid w:val="156D8542"/>
    <w:rsid w:val="15705DE4"/>
    <w:rsid w:val="1572FE39"/>
    <w:rsid w:val="1573ADFC"/>
    <w:rsid w:val="1582B7B8"/>
    <w:rsid w:val="1586562F"/>
    <w:rsid w:val="1588FE6D"/>
    <w:rsid w:val="1590CFD1"/>
    <w:rsid w:val="159A1881"/>
    <w:rsid w:val="159A3A3F"/>
    <w:rsid w:val="159C8134"/>
    <w:rsid w:val="15AE61D4"/>
    <w:rsid w:val="15B12076"/>
    <w:rsid w:val="15B17341"/>
    <w:rsid w:val="15BDDEDD"/>
    <w:rsid w:val="15C7EBD8"/>
    <w:rsid w:val="15D33E09"/>
    <w:rsid w:val="15DC8487"/>
    <w:rsid w:val="15E32A97"/>
    <w:rsid w:val="15E47B2B"/>
    <w:rsid w:val="15ED5832"/>
    <w:rsid w:val="15EF37FA"/>
    <w:rsid w:val="15F168BD"/>
    <w:rsid w:val="15F76534"/>
    <w:rsid w:val="15FD2B52"/>
    <w:rsid w:val="16023D5E"/>
    <w:rsid w:val="160276BB"/>
    <w:rsid w:val="1606E89D"/>
    <w:rsid w:val="16107864"/>
    <w:rsid w:val="16160C67"/>
    <w:rsid w:val="1621F706"/>
    <w:rsid w:val="162CC7CB"/>
    <w:rsid w:val="1634B799"/>
    <w:rsid w:val="16370D3A"/>
    <w:rsid w:val="163857C1"/>
    <w:rsid w:val="163B5741"/>
    <w:rsid w:val="163DFDA6"/>
    <w:rsid w:val="164AA317"/>
    <w:rsid w:val="164BEBD5"/>
    <w:rsid w:val="16591AED"/>
    <w:rsid w:val="1661C78B"/>
    <w:rsid w:val="16663063"/>
    <w:rsid w:val="166952B5"/>
    <w:rsid w:val="16743BB2"/>
    <w:rsid w:val="16827956"/>
    <w:rsid w:val="1687F618"/>
    <w:rsid w:val="16912365"/>
    <w:rsid w:val="169DBB21"/>
    <w:rsid w:val="16A08F1C"/>
    <w:rsid w:val="16A15283"/>
    <w:rsid w:val="16B02AC8"/>
    <w:rsid w:val="16B23852"/>
    <w:rsid w:val="16B28821"/>
    <w:rsid w:val="16B36FA6"/>
    <w:rsid w:val="16B4FAD4"/>
    <w:rsid w:val="16B54C29"/>
    <w:rsid w:val="16B67DDC"/>
    <w:rsid w:val="16B6A0FC"/>
    <w:rsid w:val="16B7D0E0"/>
    <w:rsid w:val="16BF39AC"/>
    <w:rsid w:val="16C43192"/>
    <w:rsid w:val="16C4F18B"/>
    <w:rsid w:val="16C90C88"/>
    <w:rsid w:val="16CA1B5C"/>
    <w:rsid w:val="16CE5C4B"/>
    <w:rsid w:val="16D6845B"/>
    <w:rsid w:val="16DE9E57"/>
    <w:rsid w:val="16EBFD08"/>
    <w:rsid w:val="16ED89A1"/>
    <w:rsid w:val="16EEF6DA"/>
    <w:rsid w:val="16FB8BEB"/>
    <w:rsid w:val="1700EE97"/>
    <w:rsid w:val="17018ABA"/>
    <w:rsid w:val="17044EF3"/>
    <w:rsid w:val="17082109"/>
    <w:rsid w:val="170BE5B9"/>
    <w:rsid w:val="170CCF13"/>
    <w:rsid w:val="1711EB30"/>
    <w:rsid w:val="171E8ED8"/>
    <w:rsid w:val="171EB9BE"/>
    <w:rsid w:val="17220A9C"/>
    <w:rsid w:val="172EF876"/>
    <w:rsid w:val="172F6A6E"/>
    <w:rsid w:val="173589D7"/>
    <w:rsid w:val="1736EECE"/>
    <w:rsid w:val="1738831B"/>
    <w:rsid w:val="17391052"/>
    <w:rsid w:val="174776ED"/>
    <w:rsid w:val="1747DCEF"/>
    <w:rsid w:val="174C6DBE"/>
    <w:rsid w:val="174ED1DF"/>
    <w:rsid w:val="175216DE"/>
    <w:rsid w:val="175F4FAD"/>
    <w:rsid w:val="17609FC9"/>
    <w:rsid w:val="177EBA08"/>
    <w:rsid w:val="1782714D"/>
    <w:rsid w:val="178B58A1"/>
    <w:rsid w:val="178F262B"/>
    <w:rsid w:val="1794FEBE"/>
    <w:rsid w:val="1796DAFC"/>
    <w:rsid w:val="17973C6B"/>
    <w:rsid w:val="1797DA51"/>
    <w:rsid w:val="17983613"/>
    <w:rsid w:val="179D119B"/>
    <w:rsid w:val="179D6112"/>
    <w:rsid w:val="179EEEC8"/>
    <w:rsid w:val="17AE42C5"/>
    <w:rsid w:val="17B1104B"/>
    <w:rsid w:val="17B30842"/>
    <w:rsid w:val="17BCB623"/>
    <w:rsid w:val="17C13720"/>
    <w:rsid w:val="17C84805"/>
    <w:rsid w:val="17CD8B5E"/>
    <w:rsid w:val="17D73B72"/>
    <w:rsid w:val="17DA3FAE"/>
    <w:rsid w:val="17E147FF"/>
    <w:rsid w:val="17EDFAE2"/>
    <w:rsid w:val="17FF1CFA"/>
    <w:rsid w:val="180050FC"/>
    <w:rsid w:val="1811A6DC"/>
    <w:rsid w:val="1814801D"/>
    <w:rsid w:val="181A0ACD"/>
    <w:rsid w:val="1822E2DE"/>
    <w:rsid w:val="1832BF00"/>
    <w:rsid w:val="18355A49"/>
    <w:rsid w:val="18369189"/>
    <w:rsid w:val="18399D13"/>
    <w:rsid w:val="183A2C3E"/>
    <w:rsid w:val="183B2415"/>
    <w:rsid w:val="18422014"/>
    <w:rsid w:val="1848FB92"/>
    <w:rsid w:val="1849786A"/>
    <w:rsid w:val="184B4317"/>
    <w:rsid w:val="184CFCF5"/>
    <w:rsid w:val="184EDB7F"/>
    <w:rsid w:val="1851B9EC"/>
    <w:rsid w:val="1852378E"/>
    <w:rsid w:val="18535053"/>
    <w:rsid w:val="185AF725"/>
    <w:rsid w:val="1864C391"/>
    <w:rsid w:val="18652FD1"/>
    <w:rsid w:val="18679283"/>
    <w:rsid w:val="1868E4D6"/>
    <w:rsid w:val="18727C8D"/>
    <w:rsid w:val="1872F092"/>
    <w:rsid w:val="1873905A"/>
    <w:rsid w:val="1876626A"/>
    <w:rsid w:val="187E865F"/>
    <w:rsid w:val="188AB72E"/>
    <w:rsid w:val="1895A54A"/>
    <w:rsid w:val="189636A5"/>
    <w:rsid w:val="18A136DC"/>
    <w:rsid w:val="18A8EF42"/>
    <w:rsid w:val="18A8FE9D"/>
    <w:rsid w:val="18ABDEFE"/>
    <w:rsid w:val="18AC6E26"/>
    <w:rsid w:val="18AFF138"/>
    <w:rsid w:val="18B8F569"/>
    <w:rsid w:val="18BA5F39"/>
    <w:rsid w:val="18C41D18"/>
    <w:rsid w:val="18C78846"/>
    <w:rsid w:val="18CDEB4C"/>
    <w:rsid w:val="18CEA759"/>
    <w:rsid w:val="18D654A1"/>
    <w:rsid w:val="18DF7B8C"/>
    <w:rsid w:val="18E08216"/>
    <w:rsid w:val="18E0F108"/>
    <w:rsid w:val="18F5715E"/>
    <w:rsid w:val="18F7B304"/>
    <w:rsid w:val="18F91053"/>
    <w:rsid w:val="19006C1A"/>
    <w:rsid w:val="19039119"/>
    <w:rsid w:val="19084E0D"/>
    <w:rsid w:val="1909D611"/>
    <w:rsid w:val="1910A3AA"/>
    <w:rsid w:val="1912D1DD"/>
    <w:rsid w:val="191325CC"/>
    <w:rsid w:val="19144C86"/>
    <w:rsid w:val="1914BE9A"/>
    <w:rsid w:val="19194011"/>
    <w:rsid w:val="191B0970"/>
    <w:rsid w:val="19233B35"/>
    <w:rsid w:val="192CF046"/>
    <w:rsid w:val="192EE366"/>
    <w:rsid w:val="193163D6"/>
    <w:rsid w:val="19328536"/>
    <w:rsid w:val="1938C1F1"/>
    <w:rsid w:val="193E8C7D"/>
    <w:rsid w:val="1942FEFB"/>
    <w:rsid w:val="1953C2D9"/>
    <w:rsid w:val="1953D1BA"/>
    <w:rsid w:val="1956BA86"/>
    <w:rsid w:val="19606C0C"/>
    <w:rsid w:val="19653B12"/>
    <w:rsid w:val="196BC0E3"/>
    <w:rsid w:val="19744706"/>
    <w:rsid w:val="1976D822"/>
    <w:rsid w:val="1980264F"/>
    <w:rsid w:val="1980D3D9"/>
    <w:rsid w:val="1981A593"/>
    <w:rsid w:val="19823F07"/>
    <w:rsid w:val="19827E80"/>
    <w:rsid w:val="19830EB1"/>
    <w:rsid w:val="19839C61"/>
    <w:rsid w:val="1989A76C"/>
    <w:rsid w:val="198A16E8"/>
    <w:rsid w:val="198B4A84"/>
    <w:rsid w:val="1993D85D"/>
    <w:rsid w:val="199688BE"/>
    <w:rsid w:val="199A7F4C"/>
    <w:rsid w:val="19A0D74B"/>
    <w:rsid w:val="19A1B8C3"/>
    <w:rsid w:val="19A9CC6C"/>
    <w:rsid w:val="19AACE1D"/>
    <w:rsid w:val="19B23E3D"/>
    <w:rsid w:val="19B2BE05"/>
    <w:rsid w:val="19BA1B29"/>
    <w:rsid w:val="19BFE440"/>
    <w:rsid w:val="19C4A4E9"/>
    <w:rsid w:val="19C5EAAF"/>
    <w:rsid w:val="19C6B274"/>
    <w:rsid w:val="19C8DFFC"/>
    <w:rsid w:val="19D3B0A2"/>
    <w:rsid w:val="19D614F9"/>
    <w:rsid w:val="19D6B9CA"/>
    <w:rsid w:val="19E0261C"/>
    <w:rsid w:val="19E8C5B1"/>
    <w:rsid w:val="19E9D914"/>
    <w:rsid w:val="19EC3F58"/>
    <w:rsid w:val="19F16F9B"/>
    <w:rsid w:val="19F231CD"/>
    <w:rsid w:val="19F2D287"/>
    <w:rsid w:val="19F2E509"/>
    <w:rsid w:val="19F55E2F"/>
    <w:rsid w:val="19F8A767"/>
    <w:rsid w:val="19FAF6A6"/>
    <w:rsid w:val="1A0056A2"/>
    <w:rsid w:val="1A04BD69"/>
    <w:rsid w:val="1A0C398D"/>
    <w:rsid w:val="1A13E234"/>
    <w:rsid w:val="1A1478BC"/>
    <w:rsid w:val="1A1D6256"/>
    <w:rsid w:val="1A2D2C82"/>
    <w:rsid w:val="1A2DDE77"/>
    <w:rsid w:val="1A2EF656"/>
    <w:rsid w:val="1A32C4D2"/>
    <w:rsid w:val="1A3AE76B"/>
    <w:rsid w:val="1A404233"/>
    <w:rsid w:val="1A41F87B"/>
    <w:rsid w:val="1A43B0E4"/>
    <w:rsid w:val="1A492EB9"/>
    <w:rsid w:val="1A4A57A5"/>
    <w:rsid w:val="1A54F9BA"/>
    <w:rsid w:val="1A6599B8"/>
    <w:rsid w:val="1A69529E"/>
    <w:rsid w:val="1A6A6C99"/>
    <w:rsid w:val="1A758DAC"/>
    <w:rsid w:val="1A78A548"/>
    <w:rsid w:val="1A7D52A2"/>
    <w:rsid w:val="1A853495"/>
    <w:rsid w:val="1A881595"/>
    <w:rsid w:val="1A8E7A4D"/>
    <w:rsid w:val="1A8EAA1F"/>
    <w:rsid w:val="1A90AD59"/>
    <w:rsid w:val="1A97FAEA"/>
    <w:rsid w:val="1AA79243"/>
    <w:rsid w:val="1AA9A2D2"/>
    <w:rsid w:val="1AAC9B83"/>
    <w:rsid w:val="1AAE2667"/>
    <w:rsid w:val="1AB4F679"/>
    <w:rsid w:val="1AB7957D"/>
    <w:rsid w:val="1AB7B442"/>
    <w:rsid w:val="1ABB2425"/>
    <w:rsid w:val="1AC349F7"/>
    <w:rsid w:val="1AC5647A"/>
    <w:rsid w:val="1AC7D808"/>
    <w:rsid w:val="1AD3A10E"/>
    <w:rsid w:val="1AD8594F"/>
    <w:rsid w:val="1ADEB4C7"/>
    <w:rsid w:val="1AE097A3"/>
    <w:rsid w:val="1AEA975C"/>
    <w:rsid w:val="1AF18486"/>
    <w:rsid w:val="1AF18590"/>
    <w:rsid w:val="1AFFA18C"/>
    <w:rsid w:val="1B08EFC2"/>
    <w:rsid w:val="1B0E81B0"/>
    <w:rsid w:val="1B1AFEE7"/>
    <w:rsid w:val="1B1DDE7B"/>
    <w:rsid w:val="1B205A68"/>
    <w:rsid w:val="1B26E85F"/>
    <w:rsid w:val="1B29A003"/>
    <w:rsid w:val="1B2B666B"/>
    <w:rsid w:val="1B2D5AAD"/>
    <w:rsid w:val="1B2D6941"/>
    <w:rsid w:val="1B2E2473"/>
    <w:rsid w:val="1B39425A"/>
    <w:rsid w:val="1B3BA523"/>
    <w:rsid w:val="1B3E4B54"/>
    <w:rsid w:val="1B4449E9"/>
    <w:rsid w:val="1B4544A5"/>
    <w:rsid w:val="1B4FF749"/>
    <w:rsid w:val="1B585AF3"/>
    <w:rsid w:val="1B5BE2D7"/>
    <w:rsid w:val="1B60AF12"/>
    <w:rsid w:val="1B623A2D"/>
    <w:rsid w:val="1B66E28A"/>
    <w:rsid w:val="1B688993"/>
    <w:rsid w:val="1B68E2F8"/>
    <w:rsid w:val="1B6CFE72"/>
    <w:rsid w:val="1B6F4C87"/>
    <w:rsid w:val="1B753E78"/>
    <w:rsid w:val="1B77AB26"/>
    <w:rsid w:val="1B78BBE3"/>
    <w:rsid w:val="1B794F5D"/>
    <w:rsid w:val="1B7D8132"/>
    <w:rsid w:val="1B881767"/>
    <w:rsid w:val="1B8940D8"/>
    <w:rsid w:val="1B8B22EB"/>
    <w:rsid w:val="1B8C2C84"/>
    <w:rsid w:val="1B99963F"/>
    <w:rsid w:val="1B9E8081"/>
    <w:rsid w:val="1BA1CD6E"/>
    <w:rsid w:val="1BA9BAF4"/>
    <w:rsid w:val="1BAB6635"/>
    <w:rsid w:val="1BAFB339"/>
    <w:rsid w:val="1BB5511F"/>
    <w:rsid w:val="1BBA1F3C"/>
    <w:rsid w:val="1BC16406"/>
    <w:rsid w:val="1BC61630"/>
    <w:rsid w:val="1BC85BAE"/>
    <w:rsid w:val="1BCBC2DE"/>
    <w:rsid w:val="1BCCB78B"/>
    <w:rsid w:val="1BCD73F9"/>
    <w:rsid w:val="1BD0B82B"/>
    <w:rsid w:val="1BD50C11"/>
    <w:rsid w:val="1BD711F8"/>
    <w:rsid w:val="1BDE6AEC"/>
    <w:rsid w:val="1BDFE0A0"/>
    <w:rsid w:val="1BF0FF34"/>
    <w:rsid w:val="1BF1FFFB"/>
    <w:rsid w:val="1BF435D0"/>
    <w:rsid w:val="1BFA6068"/>
    <w:rsid w:val="1C00329F"/>
    <w:rsid w:val="1C00938A"/>
    <w:rsid w:val="1C126AE8"/>
    <w:rsid w:val="1C1398B2"/>
    <w:rsid w:val="1C13F328"/>
    <w:rsid w:val="1C1414AA"/>
    <w:rsid w:val="1C14FB61"/>
    <w:rsid w:val="1C1C73B7"/>
    <w:rsid w:val="1C1EB0D4"/>
    <w:rsid w:val="1C267920"/>
    <w:rsid w:val="1C2C268A"/>
    <w:rsid w:val="1C2DD0B2"/>
    <w:rsid w:val="1C2DFA1C"/>
    <w:rsid w:val="1C2FA4B0"/>
    <w:rsid w:val="1C3B7D9D"/>
    <w:rsid w:val="1C3D1BCC"/>
    <w:rsid w:val="1C421AFB"/>
    <w:rsid w:val="1C43A1E2"/>
    <w:rsid w:val="1C43A42A"/>
    <w:rsid w:val="1C4503A3"/>
    <w:rsid w:val="1C4550E6"/>
    <w:rsid w:val="1C4566FB"/>
    <w:rsid w:val="1C479359"/>
    <w:rsid w:val="1C4C64B1"/>
    <w:rsid w:val="1C4E389A"/>
    <w:rsid w:val="1C539041"/>
    <w:rsid w:val="1C5CC160"/>
    <w:rsid w:val="1C5F1A58"/>
    <w:rsid w:val="1C6085F9"/>
    <w:rsid w:val="1C61BD2A"/>
    <w:rsid w:val="1C625690"/>
    <w:rsid w:val="1C6B4BD7"/>
    <w:rsid w:val="1C765E1D"/>
    <w:rsid w:val="1C7779BB"/>
    <w:rsid w:val="1C78ECA8"/>
    <w:rsid w:val="1C8033BC"/>
    <w:rsid w:val="1C82C045"/>
    <w:rsid w:val="1C834E4A"/>
    <w:rsid w:val="1C836BBA"/>
    <w:rsid w:val="1C8C8A48"/>
    <w:rsid w:val="1C91E250"/>
    <w:rsid w:val="1C929DAF"/>
    <w:rsid w:val="1C948878"/>
    <w:rsid w:val="1C960F90"/>
    <w:rsid w:val="1CA0FD99"/>
    <w:rsid w:val="1CB9ABDE"/>
    <w:rsid w:val="1CC4608C"/>
    <w:rsid w:val="1CCA8049"/>
    <w:rsid w:val="1CD0EF6E"/>
    <w:rsid w:val="1CD287EE"/>
    <w:rsid w:val="1CD4AB20"/>
    <w:rsid w:val="1CD52A7B"/>
    <w:rsid w:val="1CD85DEA"/>
    <w:rsid w:val="1CD8A089"/>
    <w:rsid w:val="1CE08194"/>
    <w:rsid w:val="1CE13301"/>
    <w:rsid w:val="1CE68711"/>
    <w:rsid w:val="1CE94C74"/>
    <w:rsid w:val="1CECB953"/>
    <w:rsid w:val="1CF1F55C"/>
    <w:rsid w:val="1CF22CA7"/>
    <w:rsid w:val="1CF4E5A5"/>
    <w:rsid w:val="1CF60FE6"/>
    <w:rsid w:val="1CF71569"/>
    <w:rsid w:val="1CF9FC5B"/>
    <w:rsid w:val="1CFD4012"/>
    <w:rsid w:val="1D021526"/>
    <w:rsid w:val="1D080973"/>
    <w:rsid w:val="1D08B9F9"/>
    <w:rsid w:val="1D0DD527"/>
    <w:rsid w:val="1D10EFBA"/>
    <w:rsid w:val="1D1272F6"/>
    <w:rsid w:val="1D1899AA"/>
    <w:rsid w:val="1D1A7BE0"/>
    <w:rsid w:val="1D1FE63A"/>
    <w:rsid w:val="1D27F847"/>
    <w:rsid w:val="1D29DCA4"/>
    <w:rsid w:val="1D2D4F83"/>
    <w:rsid w:val="1D375FEC"/>
    <w:rsid w:val="1D458B55"/>
    <w:rsid w:val="1D458C67"/>
    <w:rsid w:val="1D45A97A"/>
    <w:rsid w:val="1D48D8FE"/>
    <w:rsid w:val="1D4B3920"/>
    <w:rsid w:val="1D5805E9"/>
    <w:rsid w:val="1D607A0F"/>
    <w:rsid w:val="1D641971"/>
    <w:rsid w:val="1D645103"/>
    <w:rsid w:val="1D698506"/>
    <w:rsid w:val="1D70A017"/>
    <w:rsid w:val="1D71B7AB"/>
    <w:rsid w:val="1D7F85D3"/>
    <w:rsid w:val="1D80CF7B"/>
    <w:rsid w:val="1D826554"/>
    <w:rsid w:val="1D85152C"/>
    <w:rsid w:val="1D8C51CE"/>
    <w:rsid w:val="1D9417EF"/>
    <w:rsid w:val="1D94535B"/>
    <w:rsid w:val="1D9E23E5"/>
    <w:rsid w:val="1D9F6E99"/>
    <w:rsid w:val="1DA1AAC9"/>
    <w:rsid w:val="1DA414BC"/>
    <w:rsid w:val="1DA6598D"/>
    <w:rsid w:val="1DA9DA91"/>
    <w:rsid w:val="1DB2917D"/>
    <w:rsid w:val="1DB43B29"/>
    <w:rsid w:val="1DB4AA7E"/>
    <w:rsid w:val="1DB874A1"/>
    <w:rsid w:val="1DBBE1EF"/>
    <w:rsid w:val="1DD5965F"/>
    <w:rsid w:val="1DDB7977"/>
    <w:rsid w:val="1DEA6D35"/>
    <w:rsid w:val="1DEEE782"/>
    <w:rsid w:val="1DEFEDA3"/>
    <w:rsid w:val="1DF02A70"/>
    <w:rsid w:val="1DF670F1"/>
    <w:rsid w:val="1DFC399A"/>
    <w:rsid w:val="1E0AAA58"/>
    <w:rsid w:val="1E14BDAC"/>
    <w:rsid w:val="1E183865"/>
    <w:rsid w:val="1E1A19DE"/>
    <w:rsid w:val="1E1F1B3A"/>
    <w:rsid w:val="1E26BE7E"/>
    <w:rsid w:val="1E2B5EF6"/>
    <w:rsid w:val="1E30852E"/>
    <w:rsid w:val="1E3B9B13"/>
    <w:rsid w:val="1E467CF6"/>
    <w:rsid w:val="1E4A80F6"/>
    <w:rsid w:val="1E4B08D7"/>
    <w:rsid w:val="1E4B1F86"/>
    <w:rsid w:val="1E4BEAB3"/>
    <w:rsid w:val="1E4CA3BB"/>
    <w:rsid w:val="1E4D7566"/>
    <w:rsid w:val="1E4DE8D6"/>
    <w:rsid w:val="1E4F1EFF"/>
    <w:rsid w:val="1E51C4C5"/>
    <w:rsid w:val="1E538CDA"/>
    <w:rsid w:val="1E56E6C0"/>
    <w:rsid w:val="1E5A0AA0"/>
    <w:rsid w:val="1E5AFDC9"/>
    <w:rsid w:val="1E6CD8B4"/>
    <w:rsid w:val="1E6DCC0E"/>
    <w:rsid w:val="1E750BB3"/>
    <w:rsid w:val="1E76E3BC"/>
    <w:rsid w:val="1E7E1D1D"/>
    <w:rsid w:val="1E82A84B"/>
    <w:rsid w:val="1E880F4E"/>
    <w:rsid w:val="1E897CF8"/>
    <w:rsid w:val="1E8BB929"/>
    <w:rsid w:val="1E99ECBB"/>
    <w:rsid w:val="1E9DB402"/>
    <w:rsid w:val="1EA1E8E9"/>
    <w:rsid w:val="1EA4E3B2"/>
    <w:rsid w:val="1EA6EB6F"/>
    <w:rsid w:val="1EA79B70"/>
    <w:rsid w:val="1EA9D2AB"/>
    <w:rsid w:val="1EAF0D76"/>
    <w:rsid w:val="1EB30564"/>
    <w:rsid w:val="1EB98785"/>
    <w:rsid w:val="1EC15D2A"/>
    <w:rsid w:val="1EC92F90"/>
    <w:rsid w:val="1EC995BA"/>
    <w:rsid w:val="1ECF1EC9"/>
    <w:rsid w:val="1ED36D9D"/>
    <w:rsid w:val="1ED3ABE2"/>
    <w:rsid w:val="1ED96E30"/>
    <w:rsid w:val="1EDBEE52"/>
    <w:rsid w:val="1EE2F831"/>
    <w:rsid w:val="1EE2F932"/>
    <w:rsid w:val="1EE8DF95"/>
    <w:rsid w:val="1EEB625B"/>
    <w:rsid w:val="1EEC8A41"/>
    <w:rsid w:val="1EEEF45F"/>
    <w:rsid w:val="1EF36DFA"/>
    <w:rsid w:val="1EF465DF"/>
    <w:rsid w:val="1EF63F56"/>
    <w:rsid w:val="1EFF9B40"/>
    <w:rsid w:val="1F06B88F"/>
    <w:rsid w:val="1F0B13D3"/>
    <w:rsid w:val="1F1536E3"/>
    <w:rsid w:val="1F1C1FE4"/>
    <w:rsid w:val="1F290B14"/>
    <w:rsid w:val="1F2F3816"/>
    <w:rsid w:val="1F3506B0"/>
    <w:rsid w:val="1F41245B"/>
    <w:rsid w:val="1F4664DC"/>
    <w:rsid w:val="1F4AB20B"/>
    <w:rsid w:val="1F4C166B"/>
    <w:rsid w:val="1F4D21C5"/>
    <w:rsid w:val="1F51C79C"/>
    <w:rsid w:val="1F527E92"/>
    <w:rsid w:val="1F59134C"/>
    <w:rsid w:val="1F643FAC"/>
    <w:rsid w:val="1F69819E"/>
    <w:rsid w:val="1F69EF6D"/>
    <w:rsid w:val="1F7040C7"/>
    <w:rsid w:val="1F70D25F"/>
    <w:rsid w:val="1F730B3B"/>
    <w:rsid w:val="1F7E7CD6"/>
    <w:rsid w:val="1F7F9DEE"/>
    <w:rsid w:val="1F82F870"/>
    <w:rsid w:val="1F83F5D9"/>
    <w:rsid w:val="1F852D09"/>
    <w:rsid w:val="1F8D98B2"/>
    <w:rsid w:val="1F8E9548"/>
    <w:rsid w:val="1F8EDB5B"/>
    <w:rsid w:val="1F904D4A"/>
    <w:rsid w:val="1F9347FB"/>
    <w:rsid w:val="1F9426A9"/>
    <w:rsid w:val="1F96BB1A"/>
    <w:rsid w:val="1F995ADF"/>
    <w:rsid w:val="1F9B289C"/>
    <w:rsid w:val="1FA0539B"/>
    <w:rsid w:val="1FA27D9E"/>
    <w:rsid w:val="1FA38DCD"/>
    <w:rsid w:val="1FAAA6C9"/>
    <w:rsid w:val="1FAFF798"/>
    <w:rsid w:val="1FB7163D"/>
    <w:rsid w:val="1FBB92CA"/>
    <w:rsid w:val="1FBF77E4"/>
    <w:rsid w:val="1FC2387B"/>
    <w:rsid w:val="1FC366A0"/>
    <w:rsid w:val="1FCFB39E"/>
    <w:rsid w:val="1FD30633"/>
    <w:rsid w:val="1FD42B2A"/>
    <w:rsid w:val="1FD709BF"/>
    <w:rsid w:val="1FE262C4"/>
    <w:rsid w:val="1FE3D83F"/>
    <w:rsid w:val="1FEFD9A2"/>
    <w:rsid w:val="1FF2812C"/>
    <w:rsid w:val="1FF4350B"/>
    <w:rsid w:val="1FF818F8"/>
    <w:rsid w:val="1FF8F74D"/>
    <w:rsid w:val="1FF99495"/>
    <w:rsid w:val="1FFC0124"/>
    <w:rsid w:val="1FFFE93A"/>
    <w:rsid w:val="201960CB"/>
    <w:rsid w:val="2019A5A8"/>
    <w:rsid w:val="2019CFF0"/>
    <w:rsid w:val="201E153C"/>
    <w:rsid w:val="201ECF06"/>
    <w:rsid w:val="20245DB0"/>
    <w:rsid w:val="20374CB2"/>
    <w:rsid w:val="203FF23B"/>
    <w:rsid w:val="2047CE1B"/>
    <w:rsid w:val="204DAAF6"/>
    <w:rsid w:val="204EDCD2"/>
    <w:rsid w:val="20544372"/>
    <w:rsid w:val="20550954"/>
    <w:rsid w:val="20641D53"/>
    <w:rsid w:val="2065900D"/>
    <w:rsid w:val="206D8423"/>
    <w:rsid w:val="20738445"/>
    <w:rsid w:val="20748C7D"/>
    <w:rsid w:val="20775024"/>
    <w:rsid w:val="2079C9E3"/>
    <w:rsid w:val="207A75A7"/>
    <w:rsid w:val="207C696E"/>
    <w:rsid w:val="20852138"/>
    <w:rsid w:val="20897315"/>
    <w:rsid w:val="208A8A5A"/>
    <w:rsid w:val="208C4820"/>
    <w:rsid w:val="2095B301"/>
    <w:rsid w:val="2095F8B7"/>
    <w:rsid w:val="209B3F61"/>
    <w:rsid w:val="209B495B"/>
    <w:rsid w:val="209E7FC3"/>
    <w:rsid w:val="209EBFB8"/>
    <w:rsid w:val="20C66BC8"/>
    <w:rsid w:val="20C67F0D"/>
    <w:rsid w:val="20C9EDAE"/>
    <w:rsid w:val="20CA5792"/>
    <w:rsid w:val="20CD9F20"/>
    <w:rsid w:val="20D3A92E"/>
    <w:rsid w:val="20D4A37C"/>
    <w:rsid w:val="20E5DBCE"/>
    <w:rsid w:val="20F2D533"/>
    <w:rsid w:val="20F5F8F5"/>
    <w:rsid w:val="20F6DE91"/>
    <w:rsid w:val="20FDE1F7"/>
    <w:rsid w:val="2101E370"/>
    <w:rsid w:val="21053269"/>
    <w:rsid w:val="210B2455"/>
    <w:rsid w:val="210E1F91"/>
    <w:rsid w:val="210EC674"/>
    <w:rsid w:val="210F8D69"/>
    <w:rsid w:val="211A3A5E"/>
    <w:rsid w:val="211CEAAC"/>
    <w:rsid w:val="21235C58"/>
    <w:rsid w:val="212556C7"/>
    <w:rsid w:val="21268DBB"/>
    <w:rsid w:val="21288649"/>
    <w:rsid w:val="212D2964"/>
    <w:rsid w:val="213554FD"/>
    <w:rsid w:val="21393C7F"/>
    <w:rsid w:val="214496BC"/>
    <w:rsid w:val="2145DF7A"/>
    <w:rsid w:val="2147902E"/>
    <w:rsid w:val="21500295"/>
    <w:rsid w:val="21520722"/>
    <w:rsid w:val="21538099"/>
    <w:rsid w:val="21540763"/>
    <w:rsid w:val="21574B76"/>
    <w:rsid w:val="2157FAA3"/>
    <w:rsid w:val="215C00EE"/>
    <w:rsid w:val="215C5BB3"/>
    <w:rsid w:val="21650562"/>
    <w:rsid w:val="21729CB7"/>
    <w:rsid w:val="217B1802"/>
    <w:rsid w:val="217FB6CF"/>
    <w:rsid w:val="218BB0EB"/>
    <w:rsid w:val="218BFF16"/>
    <w:rsid w:val="2192EF82"/>
    <w:rsid w:val="2194CB8F"/>
    <w:rsid w:val="219573CF"/>
    <w:rsid w:val="2195D947"/>
    <w:rsid w:val="21AD4628"/>
    <w:rsid w:val="21B02D67"/>
    <w:rsid w:val="21B356F1"/>
    <w:rsid w:val="21B796BA"/>
    <w:rsid w:val="21B9E461"/>
    <w:rsid w:val="21C1ECE6"/>
    <w:rsid w:val="21CF69D9"/>
    <w:rsid w:val="21D1DDCE"/>
    <w:rsid w:val="21D32964"/>
    <w:rsid w:val="21D4736A"/>
    <w:rsid w:val="21D99570"/>
    <w:rsid w:val="21E006F8"/>
    <w:rsid w:val="21E04BBB"/>
    <w:rsid w:val="21E4A3EC"/>
    <w:rsid w:val="21E6737F"/>
    <w:rsid w:val="21F8A14A"/>
    <w:rsid w:val="22063A95"/>
    <w:rsid w:val="22089228"/>
    <w:rsid w:val="2212EA78"/>
    <w:rsid w:val="221BBCF5"/>
    <w:rsid w:val="221D74D8"/>
    <w:rsid w:val="2241A125"/>
    <w:rsid w:val="224A725A"/>
    <w:rsid w:val="22562AF8"/>
    <w:rsid w:val="2258EEF3"/>
    <w:rsid w:val="225B48FF"/>
    <w:rsid w:val="225C06E5"/>
    <w:rsid w:val="225C3F83"/>
    <w:rsid w:val="225CE471"/>
    <w:rsid w:val="225E4054"/>
    <w:rsid w:val="225F65D8"/>
    <w:rsid w:val="22612AA9"/>
    <w:rsid w:val="2268D947"/>
    <w:rsid w:val="226D2329"/>
    <w:rsid w:val="2279199E"/>
    <w:rsid w:val="227B2E82"/>
    <w:rsid w:val="227D92F3"/>
    <w:rsid w:val="22820691"/>
    <w:rsid w:val="228733EC"/>
    <w:rsid w:val="228AAB41"/>
    <w:rsid w:val="22904062"/>
    <w:rsid w:val="229265F6"/>
    <w:rsid w:val="22939085"/>
    <w:rsid w:val="229BEEFE"/>
    <w:rsid w:val="22A7F933"/>
    <w:rsid w:val="22B1DD78"/>
    <w:rsid w:val="22B2A6FF"/>
    <w:rsid w:val="22B85F53"/>
    <w:rsid w:val="22BB3F87"/>
    <w:rsid w:val="22BC8371"/>
    <w:rsid w:val="22CCAD9D"/>
    <w:rsid w:val="22CEC093"/>
    <w:rsid w:val="22D206A1"/>
    <w:rsid w:val="22E00C5D"/>
    <w:rsid w:val="22E94E22"/>
    <w:rsid w:val="22EEB786"/>
    <w:rsid w:val="22F4B1C7"/>
    <w:rsid w:val="22FAFC9A"/>
    <w:rsid w:val="22FDEFC0"/>
    <w:rsid w:val="22FE123C"/>
    <w:rsid w:val="2309898D"/>
    <w:rsid w:val="231B9D82"/>
    <w:rsid w:val="23249151"/>
    <w:rsid w:val="23263998"/>
    <w:rsid w:val="23269E3F"/>
    <w:rsid w:val="232D9545"/>
    <w:rsid w:val="232FDCEA"/>
    <w:rsid w:val="23344D41"/>
    <w:rsid w:val="23373F1E"/>
    <w:rsid w:val="233AF523"/>
    <w:rsid w:val="234969C9"/>
    <w:rsid w:val="234ED664"/>
    <w:rsid w:val="2353671B"/>
    <w:rsid w:val="2357A268"/>
    <w:rsid w:val="2359D6DB"/>
    <w:rsid w:val="235AB125"/>
    <w:rsid w:val="235F263B"/>
    <w:rsid w:val="23664B5F"/>
    <w:rsid w:val="2367BB2B"/>
    <w:rsid w:val="23682946"/>
    <w:rsid w:val="236A65C1"/>
    <w:rsid w:val="237092F2"/>
    <w:rsid w:val="2383D65E"/>
    <w:rsid w:val="23855EA0"/>
    <w:rsid w:val="2386DC22"/>
    <w:rsid w:val="23882BD5"/>
    <w:rsid w:val="2390C1EC"/>
    <w:rsid w:val="239346D6"/>
    <w:rsid w:val="239508AF"/>
    <w:rsid w:val="23952930"/>
    <w:rsid w:val="23992029"/>
    <w:rsid w:val="23999621"/>
    <w:rsid w:val="239E0E9D"/>
    <w:rsid w:val="23A512C2"/>
    <w:rsid w:val="23B09281"/>
    <w:rsid w:val="23BA6783"/>
    <w:rsid w:val="23C0AEEF"/>
    <w:rsid w:val="23C3BC19"/>
    <w:rsid w:val="23C6F374"/>
    <w:rsid w:val="23C8AE3F"/>
    <w:rsid w:val="23CCAE86"/>
    <w:rsid w:val="23CE7452"/>
    <w:rsid w:val="23CEF9E3"/>
    <w:rsid w:val="23CF26CE"/>
    <w:rsid w:val="23D13F6F"/>
    <w:rsid w:val="23D5A1B5"/>
    <w:rsid w:val="23E58723"/>
    <w:rsid w:val="23E623EA"/>
    <w:rsid w:val="23E7561D"/>
    <w:rsid w:val="23F36DEF"/>
    <w:rsid w:val="23F5245A"/>
    <w:rsid w:val="24056569"/>
    <w:rsid w:val="2409FA57"/>
    <w:rsid w:val="24122530"/>
    <w:rsid w:val="241FE48D"/>
    <w:rsid w:val="242635E9"/>
    <w:rsid w:val="2427947D"/>
    <w:rsid w:val="242E8B6A"/>
    <w:rsid w:val="242ECB6B"/>
    <w:rsid w:val="24342061"/>
    <w:rsid w:val="243F40A6"/>
    <w:rsid w:val="2446FFA3"/>
    <w:rsid w:val="244A26AE"/>
    <w:rsid w:val="244BE9B3"/>
    <w:rsid w:val="2454C90C"/>
    <w:rsid w:val="245AB77D"/>
    <w:rsid w:val="245AC49A"/>
    <w:rsid w:val="245CDA47"/>
    <w:rsid w:val="245D57A1"/>
    <w:rsid w:val="245FE64E"/>
    <w:rsid w:val="2461EC78"/>
    <w:rsid w:val="24636EB6"/>
    <w:rsid w:val="246B2CD8"/>
    <w:rsid w:val="247006A8"/>
    <w:rsid w:val="2476CF46"/>
    <w:rsid w:val="24831D82"/>
    <w:rsid w:val="24894797"/>
    <w:rsid w:val="248ACE9A"/>
    <w:rsid w:val="24962A6A"/>
    <w:rsid w:val="2496E10E"/>
    <w:rsid w:val="24A18208"/>
    <w:rsid w:val="24A6C1BA"/>
    <w:rsid w:val="24A76430"/>
    <w:rsid w:val="24A8B54A"/>
    <w:rsid w:val="24A8B55C"/>
    <w:rsid w:val="24AF1EE5"/>
    <w:rsid w:val="24AF815D"/>
    <w:rsid w:val="24B9B836"/>
    <w:rsid w:val="24BD28B7"/>
    <w:rsid w:val="24C3F029"/>
    <w:rsid w:val="24CBD36E"/>
    <w:rsid w:val="24CFBEF0"/>
    <w:rsid w:val="24D168A5"/>
    <w:rsid w:val="24D59000"/>
    <w:rsid w:val="24E2E231"/>
    <w:rsid w:val="24EFB12A"/>
    <w:rsid w:val="24F55B86"/>
    <w:rsid w:val="24FAEA1E"/>
    <w:rsid w:val="24FC4E9F"/>
    <w:rsid w:val="24FCD23E"/>
    <w:rsid w:val="25013137"/>
    <w:rsid w:val="250BAF61"/>
    <w:rsid w:val="250F8733"/>
    <w:rsid w:val="2516DECF"/>
    <w:rsid w:val="2529A01C"/>
    <w:rsid w:val="252B4E7D"/>
    <w:rsid w:val="252D3FD4"/>
    <w:rsid w:val="252E283A"/>
    <w:rsid w:val="25302254"/>
    <w:rsid w:val="25328694"/>
    <w:rsid w:val="253C84B5"/>
    <w:rsid w:val="254531CE"/>
    <w:rsid w:val="254964F8"/>
    <w:rsid w:val="254CAD6C"/>
    <w:rsid w:val="254FF2EB"/>
    <w:rsid w:val="2556620A"/>
    <w:rsid w:val="25598C10"/>
    <w:rsid w:val="255A7BE4"/>
    <w:rsid w:val="255D7DD8"/>
    <w:rsid w:val="256DD10A"/>
    <w:rsid w:val="257224B1"/>
    <w:rsid w:val="2576703B"/>
    <w:rsid w:val="2578D40C"/>
    <w:rsid w:val="257941E7"/>
    <w:rsid w:val="257A0F95"/>
    <w:rsid w:val="257A3006"/>
    <w:rsid w:val="257EE9A6"/>
    <w:rsid w:val="2582636D"/>
    <w:rsid w:val="258C6710"/>
    <w:rsid w:val="2591878B"/>
    <w:rsid w:val="2592B621"/>
    <w:rsid w:val="2592E9C1"/>
    <w:rsid w:val="2595592F"/>
    <w:rsid w:val="259D3033"/>
    <w:rsid w:val="25A364D1"/>
    <w:rsid w:val="25A46E7E"/>
    <w:rsid w:val="25A52892"/>
    <w:rsid w:val="25A796CA"/>
    <w:rsid w:val="25B3040A"/>
    <w:rsid w:val="25BDE689"/>
    <w:rsid w:val="25BE2EA5"/>
    <w:rsid w:val="25C103B0"/>
    <w:rsid w:val="25C2641E"/>
    <w:rsid w:val="25C315F9"/>
    <w:rsid w:val="25D1E653"/>
    <w:rsid w:val="25D4682D"/>
    <w:rsid w:val="25DB1201"/>
    <w:rsid w:val="25DEDC8D"/>
    <w:rsid w:val="25E55440"/>
    <w:rsid w:val="25EB6B65"/>
    <w:rsid w:val="25EF2FC6"/>
    <w:rsid w:val="25F84955"/>
    <w:rsid w:val="25F92802"/>
    <w:rsid w:val="2602F4CC"/>
    <w:rsid w:val="2603D58C"/>
    <w:rsid w:val="2604D22A"/>
    <w:rsid w:val="26064F11"/>
    <w:rsid w:val="26197D65"/>
    <w:rsid w:val="261AB922"/>
    <w:rsid w:val="26216D7B"/>
    <w:rsid w:val="26218275"/>
    <w:rsid w:val="2623FCC0"/>
    <w:rsid w:val="26265F9C"/>
    <w:rsid w:val="26276166"/>
    <w:rsid w:val="262D09B3"/>
    <w:rsid w:val="2630FB70"/>
    <w:rsid w:val="2637A022"/>
    <w:rsid w:val="263D4636"/>
    <w:rsid w:val="263F3D96"/>
    <w:rsid w:val="26466AA3"/>
    <w:rsid w:val="26470E08"/>
    <w:rsid w:val="26499F93"/>
    <w:rsid w:val="264E5137"/>
    <w:rsid w:val="26515D4A"/>
    <w:rsid w:val="26527681"/>
    <w:rsid w:val="26559070"/>
    <w:rsid w:val="2658A522"/>
    <w:rsid w:val="26643E26"/>
    <w:rsid w:val="266F33C5"/>
    <w:rsid w:val="2672420E"/>
    <w:rsid w:val="2678BF03"/>
    <w:rsid w:val="2681ADE3"/>
    <w:rsid w:val="26859D80"/>
    <w:rsid w:val="2686E665"/>
    <w:rsid w:val="2689C7DA"/>
    <w:rsid w:val="268AA41D"/>
    <w:rsid w:val="268BA7E5"/>
    <w:rsid w:val="268DE264"/>
    <w:rsid w:val="2690E025"/>
    <w:rsid w:val="2696DED5"/>
    <w:rsid w:val="26A6EF01"/>
    <w:rsid w:val="26B16A5C"/>
    <w:rsid w:val="26B468E6"/>
    <w:rsid w:val="26B7968D"/>
    <w:rsid w:val="26BCC69D"/>
    <w:rsid w:val="26C0D625"/>
    <w:rsid w:val="26C45F34"/>
    <w:rsid w:val="26CFB576"/>
    <w:rsid w:val="26D29B05"/>
    <w:rsid w:val="26EB4AC2"/>
    <w:rsid w:val="26F37918"/>
    <w:rsid w:val="26F5569A"/>
    <w:rsid w:val="26F655B8"/>
    <w:rsid w:val="26F65FE3"/>
    <w:rsid w:val="26FFB75B"/>
    <w:rsid w:val="2704378B"/>
    <w:rsid w:val="27048C98"/>
    <w:rsid w:val="270BE2A6"/>
    <w:rsid w:val="2717607C"/>
    <w:rsid w:val="271E73E0"/>
    <w:rsid w:val="2728B27E"/>
    <w:rsid w:val="272E9370"/>
    <w:rsid w:val="2731023C"/>
    <w:rsid w:val="2731E0DB"/>
    <w:rsid w:val="27324010"/>
    <w:rsid w:val="2734B2A2"/>
    <w:rsid w:val="273A3DA0"/>
    <w:rsid w:val="273B4817"/>
    <w:rsid w:val="273C8484"/>
    <w:rsid w:val="2742FBDF"/>
    <w:rsid w:val="2745ED79"/>
    <w:rsid w:val="27460C9C"/>
    <w:rsid w:val="27480E1D"/>
    <w:rsid w:val="274C7232"/>
    <w:rsid w:val="274D850F"/>
    <w:rsid w:val="274EDAAF"/>
    <w:rsid w:val="27547CA3"/>
    <w:rsid w:val="275E4F35"/>
    <w:rsid w:val="275EAC01"/>
    <w:rsid w:val="27623AC8"/>
    <w:rsid w:val="276575F4"/>
    <w:rsid w:val="2765BA73"/>
    <w:rsid w:val="276BB7B4"/>
    <w:rsid w:val="27704072"/>
    <w:rsid w:val="27724885"/>
    <w:rsid w:val="27731104"/>
    <w:rsid w:val="2778F91B"/>
    <w:rsid w:val="2781FDB1"/>
    <w:rsid w:val="27831501"/>
    <w:rsid w:val="2783E910"/>
    <w:rsid w:val="278AF2A8"/>
    <w:rsid w:val="278DBD98"/>
    <w:rsid w:val="27914C97"/>
    <w:rsid w:val="27A0F2FA"/>
    <w:rsid w:val="27A34624"/>
    <w:rsid w:val="27A62799"/>
    <w:rsid w:val="27B3B7AD"/>
    <w:rsid w:val="27B52616"/>
    <w:rsid w:val="27B7C424"/>
    <w:rsid w:val="27BD2558"/>
    <w:rsid w:val="27C536C7"/>
    <w:rsid w:val="27C5E310"/>
    <w:rsid w:val="27C6E5D9"/>
    <w:rsid w:val="27CA406F"/>
    <w:rsid w:val="27CDFB05"/>
    <w:rsid w:val="27CECF27"/>
    <w:rsid w:val="27D61A8A"/>
    <w:rsid w:val="27D7CB8A"/>
    <w:rsid w:val="27DB5D75"/>
    <w:rsid w:val="27DF785C"/>
    <w:rsid w:val="27F2922C"/>
    <w:rsid w:val="27F624DB"/>
    <w:rsid w:val="27F86812"/>
    <w:rsid w:val="27FD599B"/>
    <w:rsid w:val="28028852"/>
    <w:rsid w:val="280770D9"/>
    <w:rsid w:val="280E0B4D"/>
    <w:rsid w:val="2816ED1A"/>
    <w:rsid w:val="2817ADA5"/>
    <w:rsid w:val="2819157A"/>
    <w:rsid w:val="28272DA7"/>
    <w:rsid w:val="282B1864"/>
    <w:rsid w:val="282EE593"/>
    <w:rsid w:val="2833978E"/>
    <w:rsid w:val="2835D71D"/>
    <w:rsid w:val="283A891F"/>
    <w:rsid w:val="283BD5CE"/>
    <w:rsid w:val="284B670D"/>
    <w:rsid w:val="284DD6D1"/>
    <w:rsid w:val="28618D28"/>
    <w:rsid w:val="287AAC55"/>
    <w:rsid w:val="287BFF57"/>
    <w:rsid w:val="28883DFC"/>
    <w:rsid w:val="288CA206"/>
    <w:rsid w:val="28957708"/>
    <w:rsid w:val="289637AE"/>
    <w:rsid w:val="289EE0C2"/>
    <w:rsid w:val="28A6682A"/>
    <w:rsid w:val="28A6D905"/>
    <w:rsid w:val="28A862EA"/>
    <w:rsid w:val="28AEA790"/>
    <w:rsid w:val="28AF7228"/>
    <w:rsid w:val="28B0B4D4"/>
    <w:rsid w:val="28C58DB1"/>
    <w:rsid w:val="28C857EA"/>
    <w:rsid w:val="28CB1BC3"/>
    <w:rsid w:val="28D60E01"/>
    <w:rsid w:val="28D672A8"/>
    <w:rsid w:val="28DA14BB"/>
    <w:rsid w:val="28DF2150"/>
    <w:rsid w:val="28EEC98B"/>
    <w:rsid w:val="28EF3DB3"/>
    <w:rsid w:val="28F05E58"/>
    <w:rsid w:val="28F7DBC0"/>
    <w:rsid w:val="28F7FB77"/>
    <w:rsid w:val="28FA8EEB"/>
    <w:rsid w:val="28FD8548"/>
    <w:rsid w:val="2906786A"/>
    <w:rsid w:val="290CEDF4"/>
    <w:rsid w:val="290EF41D"/>
    <w:rsid w:val="29160431"/>
    <w:rsid w:val="29207B3E"/>
    <w:rsid w:val="29211EFC"/>
    <w:rsid w:val="2923CEEC"/>
    <w:rsid w:val="29340FF1"/>
    <w:rsid w:val="2936E346"/>
    <w:rsid w:val="293756E7"/>
    <w:rsid w:val="293CD118"/>
    <w:rsid w:val="293D4245"/>
    <w:rsid w:val="2940AA50"/>
    <w:rsid w:val="295EB569"/>
    <w:rsid w:val="2960775B"/>
    <w:rsid w:val="29665229"/>
    <w:rsid w:val="2968F6A8"/>
    <w:rsid w:val="296ABA1B"/>
    <w:rsid w:val="296BE889"/>
    <w:rsid w:val="29700A8E"/>
    <w:rsid w:val="297093AB"/>
    <w:rsid w:val="29739192"/>
    <w:rsid w:val="2977DFFB"/>
    <w:rsid w:val="2978E448"/>
    <w:rsid w:val="2987007F"/>
    <w:rsid w:val="298E4511"/>
    <w:rsid w:val="29941573"/>
    <w:rsid w:val="29980D83"/>
    <w:rsid w:val="29A19090"/>
    <w:rsid w:val="29A3BFF1"/>
    <w:rsid w:val="29A62B5B"/>
    <w:rsid w:val="29A79628"/>
    <w:rsid w:val="29A8CEF4"/>
    <w:rsid w:val="29ABFB0B"/>
    <w:rsid w:val="29ACC06B"/>
    <w:rsid w:val="29AD2F5A"/>
    <w:rsid w:val="29B0C53D"/>
    <w:rsid w:val="29B5AB5D"/>
    <w:rsid w:val="29BD0BD0"/>
    <w:rsid w:val="29BE19C4"/>
    <w:rsid w:val="29C9A10B"/>
    <w:rsid w:val="29CA6E39"/>
    <w:rsid w:val="29D0E338"/>
    <w:rsid w:val="29D6E53B"/>
    <w:rsid w:val="29D8C7DE"/>
    <w:rsid w:val="29D9D74D"/>
    <w:rsid w:val="29E9BA65"/>
    <w:rsid w:val="29F08DD9"/>
    <w:rsid w:val="29F4B88A"/>
    <w:rsid w:val="29F83DC9"/>
    <w:rsid w:val="29FE1CC7"/>
    <w:rsid w:val="29FE2E21"/>
    <w:rsid w:val="2A01CDD9"/>
    <w:rsid w:val="2A05C83D"/>
    <w:rsid w:val="2A0895A7"/>
    <w:rsid w:val="2A0C3252"/>
    <w:rsid w:val="2A171D25"/>
    <w:rsid w:val="2A1E2651"/>
    <w:rsid w:val="2A1E63A4"/>
    <w:rsid w:val="2A21C5AF"/>
    <w:rsid w:val="2A2B021D"/>
    <w:rsid w:val="2A2FA488"/>
    <w:rsid w:val="2A36654D"/>
    <w:rsid w:val="2A3A4DA3"/>
    <w:rsid w:val="2A3A7F1D"/>
    <w:rsid w:val="2A3CC3DF"/>
    <w:rsid w:val="2A498E60"/>
    <w:rsid w:val="2A5440C3"/>
    <w:rsid w:val="2A54D58D"/>
    <w:rsid w:val="2A621C91"/>
    <w:rsid w:val="2A63E37B"/>
    <w:rsid w:val="2A6836AF"/>
    <w:rsid w:val="2A6B0B76"/>
    <w:rsid w:val="2A72C3AF"/>
    <w:rsid w:val="2A7F2F01"/>
    <w:rsid w:val="2A7FAEDF"/>
    <w:rsid w:val="2A8FCA2F"/>
    <w:rsid w:val="2A94AE1F"/>
    <w:rsid w:val="2A953458"/>
    <w:rsid w:val="2A973934"/>
    <w:rsid w:val="2A9C6C3B"/>
    <w:rsid w:val="2A9F7FD2"/>
    <w:rsid w:val="2AAB29A1"/>
    <w:rsid w:val="2AAD1A1F"/>
    <w:rsid w:val="2AB2A671"/>
    <w:rsid w:val="2AB4BD2A"/>
    <w:rsid w:val="2ABCEF5D"/>
    <w:rsid w:val="2ACC9925"/>
    <w:rsid w:val="2AD091E3"/>
    <w:rsid w:val="2AD5B262"/>
    <w:rsid w:val="2AD7A1DC"/>
    <w:rsid w:val="2AD87648"/>
    <w:rsid w:val="2AD9DC83"/>
    <w:rsid w:val="2ADA0799"/>
    <w:rsid w:val="2AE0BE8D"/>
    <w:rsid w:val="2AED748E"/>
    <w:rsid w:val="2AEEEEF2"/>
    <w:rsid w:val="2AF033F7"/>
    <w:rsid w:val="2AFAA09E"/>
    <w:rsid w:val="2AFBB7EA"/>
    <w:rsid w:val="2B00CC4A"/>
    <w:rsid w:val="2B03D474"/>
    <w:rsid w:val="2B065CA7"/>
    <w:rsid w:val="2B0786C5"/>
    <w:rsid w:val="2B07DC18"/>
    <w:rsid w:val="2B07DCDE"/>
    <w:rsid w:val="2B08EB35"/>
    <w:rsid w:val="2B0F63FC"/>
    <w:rsid w:val="2B14AD76"/>
    <w:rsid w:val="2B1FAB59"/>
    <w:rsid w:val="2B21B6D9"/>
    <w:rsid w:val="2B23D194"/>
    <w:rsid w:val="2B2604F3"/>
    <w:rsid w:val="2B283598"/>
    <w:rsid w:val="2B2DF783"/>
    <w:rsid w:val="2B2F0D80"/>
    <w:rsid w:val="2B3AA29B"/>
    <w:rsid w:val="2B3D06F5"/>
    <w:rsid w:val="2B43C16A"/>
    <w:rsid w:val="2B43C6CC"/>
    <w:rsid w:val="2B477BB0"/>
    <w:rsid w:val="2B4DD776"/>
    <w:rsid w:val="2B523343"/>
    <w:rsid w:val="2B61D2CF"/>
    <w:rsid w:val="2B65CF07"/>
    <w:rsid w:val="2B667BBD"/>
    <w:rsid w:val="2B6C69AD"/>
    <w:rsid w:val="2B6F3AA2"/>
    <w:rsid w:val="2B73ACD2"/>
    <w:rsid w:val="2B781271"/>
    <w:rsid w:val="2B7AA9EA"/>
    <w:rsid w:val="2B7DA59F"/>
    <w:rsid w:val="2B8787DB"/>
    <w:rsid w:val="2B8D33A8"/>
    <w:rsid w:val="2B97F380"/>
    <w:rsid w:val="2B9E99E6"/>
    <w:rsid w:val="2BA32699"/>
    <w:rsid w:val="2BB2A175"/>
    <w:rsid w:val="2BB7A1AF"/>
    <w:rsid w:val="2BB9CC75"/>
    <w:rsid w:val="2BB9DB17"/>
    <w:rsid w:val="2BC3787F"/>
    <w:rsid w:val="2BC3AB50"/>
    <w:rsid w:val="2BC8192B"/>
    <w:rsid w:val="2BCD30B4"/>
    <w:rsid w:val="2BD31DE8"/>
    <w:rsid w:val="2BD6C3A7"/>
    <w:rsid w:val="2BDB9C65"/>
    <w:rsid w:val="2BDCBD82"/>
    <w:rsid w:val="2BE5041C"/>
    <w:rsid w:val="2BE81A37"/>
    <w:rsid w:val="2BEF5436"/>
    <w:rsid w:val="2BFC2CC5"/>
    <w:rsid w:val="2C0612D5"/>
    <w:rsid w:val="2C07F56A"/>
    <w:rsid w:val="2C117116"/>
    <w:rsid w:val="2C13FE47"/>
    <w:rsid w:val="2C14245D"/>
    <w:rsid w:val="2C207D86"/>
    <w:rsid w:val="2C2181A0"/>
    <w:rsid w:val="2C3115F8"/>
    <w:rsid w:val="2C31DED7"/>
    <w:rsid w:val="2C3B77BC"/>
    <w:rsid w:val="2C3D27A5"/>
    <w:rsid w:val="2C3E406A"/>
    <w:rsid w:val="2C40BC67"/>
    <w:rsid w:val="2C4565F2"/>
    <w:rsid w:val="2C51DFB2"/>
    <w:rsid w:val="2C522013"/>
    <w:rsid w:val="2C523BF3"/>
    <w:rsid w:val="2C55EA60"/>
    <w:rsid w:val="2C56421A"/>
    <w:rsid w:val="2C57447B"/>
    <w:rsid w:val="2C57758C"/>
    <w:rsid w:val="2C57DF4A"/>
    <w:rsid w:val="2C5D41D9"/>
    <w:rsid w:val="2C5DE0A9"/>
    <w:rsid w:val="2C65414F"/>
    <w:rsid w:val="2C655FCA"/>
    <w:rsid w:val="2C6C18A8"/>
    <w:rsid w:val="2C6D1A7F"/>
    <w:rsid w:val="2C71F1EA"/>
    <w:rsid w:val="2C7433EB"/>
    <w:rsid w:val="2C8EF065"/>
    <w:rsid w:val="2C9A7954"/>
    <w:rsid w:val="2C9A7AFC"/>
    <w:rsid w:val="2C9AE14F"/>
    <w:rsid w:val="2CA69D15"/>
    <w:rsid w:val="2CA9E962"/>
    <w:rsid w:val="2CAB5BC5"/>
    <w:rsid w:val="2CB15759"/>
    <w:rsid w:val="2CB32A33"/>
    <w:rsid w:val="2CB83D21"/>
    <w:rsid w:val="2CBDA9D4"/>
    <w:rsid w:val="2CC2E84C"/>
    <w:rsid w:val="2CC49213"/>
    <w:rsid w:val="2CC52564"/>
    <w:rsid w:val="2CC6A1A1"/>
    <w:rsid w:val="2CC6E2B2"/>
    <w:rsid w:val="2CC7DD9D"/>
    <w:rsid w:val="2CC82851"/>
    <w:rsid w:val="2CD0F7B6"/>
    <w:rsid w:val="2CD5BD7A"/>
    <w:rsid w:val="2CDA13B4"/>
    <w:rsid w:val="2CDC9905"/>
    <w:rsid w:val="2CDE4C94"/>
    <w:rsid w:val="2CE1CE6F"/>
    <w:rsid w:val="2CE2BE5B"/>
    <w:rsid w:val="2CF0346C"/>
    <w:rsid w:val="2CF0DE36"/>
    <w:rsid w:val="2CF5BAF2"/>
    <w:rsid w:val="2CF67760"/>
    <w:rsid w:val="2CFA3484"/>
    <w:rsid w:val="2CFDDB60"/>
    <w:rsid w:val="2D00C7C8"/>
    <w:rsid w:val="2D1052F6"/>
    <w:rsid w:val="2D1557E0"/>
    <w:rsid w:val="2D163A89"/>
    <w:rsid w:val="2D1DDC68"/>
    <w:rsid w:val="2D20C4E7"/>
    <w:rsid w:val="2D252971"/>
    <w:rsid w:val="2D27CDB8"/>
    <w:rsid w:val="2D2BB653"/>
    <w:rsid w:val="2D2D29F2"/>
    <w:rsid w:val="2D317BA2"/>
    <w:rsid w:val="2D3218D5"/>
    <w:rsid w:val="2D34F2BE"/>
    <w:rsid w:val="2D387720"/>
    <w:rsid w:val="2D4A7BE3"/>
    <w:rsid w:val="2D4D1146"/>
    <w:rsid w:val="2D5015BF"/>
    <w:rsid w:val="2D51228E"/>
    <w:rsid w:val="2D53451F"/>
    <w:rsid w:val="2D57EB1E"/>
    <w:rsid w:val="2D5E0C1A"/>
    <w:rsid w:val="2D5FF01E"/>
    <w:rsid w:val="2D66D67B"/>
    <w:rsid w:val="2D67454A"/>
    <w:rsid w:val="2D6F14FE"/>
    <w:rsid w:val="2D753F77"/>
    <w:rsid w:val="2D77F074"/>
    <w:rsid w:val="2D816D96"/>
    <w:rsid w:val="2D818468"/>
    <w:rsid w:val="2D856804"/>
    <w:rsid w:val="2D885937"/>
    <w:rsid w:val="2D8FB7EF"/>
    <w:rsid w:val="2D928A3C"/>
    <w:rsid w:val="2D96394B"/>
    <w:rsid w:val="2D9B3B03"/>
    <w:rsid w:val="2DA3F426"/>
    <w:rsid w:val="2DA60EFA"/>
    <w:rsid w:val="2DA845B5"/>
    <w:rsid w:val="2DA85318"/>
    <w:rsid w:val="2DA8C4AC"/>
    <w:rsid w:val="2DA9AEB2"/>
    <w:rsid w:val="2DAAAAE8"/>
    <w:rsid w:val="2DADE82A"/>
    <w:rsid w:val="2DAEC239"/>
    <w:rsid w:val="2DB2D5C7"/>
    <w:rsid w:val="2DB7F8C1"/>
    <w:rsid w:val="2DC162FD"/>
    <w:rsid w:val="2DC19EC0"/>
    <w:rsid w:val="2DC6C7B9"/>
    <w:rsid w:val="2DC9BBE8"/>
    <w:rsid w:val="2DD8E571"/>
    <w:rsid w:val="2DDAC731"/>
    <w:rsid w:val="2DE24652"/>
    <w:rsid w:val="2DE6408C"/>
    <w:rsid w:val="2DE6DF6D"/>
    <w:rsid w:val="2DE91504"/>
    <w:rsid w:val="2DE9AFBB"/>
    <w:rsid w:val="2DF3AFAB"/>
    <w:rsid w:val="2DF401EB"/>
    <w:rsid w:val="2DF4901F"/>
    <w:rsid w:val="2DF729A4"/>
    <w:rsid w:val="2DFB11FA"/>
    <w:rsid w:val="2E06BFD1"/>
    <w:rsid w:val="2E07AA9F"/>
    <w:rsid w:val="2E0F55E2"/>
    <w:rsid w:val="2E10B1DE"/>
    <w:rsid w:val="2E1D6244"/>
    <w:rsid w:val="2E1DF7E2"/>
    <w:rsid w:val="2E281599"/>
    <w:rsid w:val="2E2A5DC5"/>
    <w:rsid w:val="2E33E491"/>
    <w:rsid w:val="2E404F73"/>
    <w:rsid w:val="2E41085D"/>
    <w:rsid w:val="2E414B92"/>
    <w:rsid w:val="2E4291FA"/>
    <w:rsid w:val="2E44E1FF"/>
    <w:rsid w:val="2E4BD878"/>
    <w:rsid w:val="2E547234"/>
    <w:rsid w:val="2E58CAE4"/>
    <w:rsid w:val="2E5D0E3D"/>
    <w:rsid w:val="2E5FDA53"/>
    <w:rsid w:val="2E695D40"/>
    <w:rsid w:val="2E6A46BA"/>
    <w:rsid w:val="2E6FF97A"/>
    <w:rsid w:val="2E7CB35E"/>
    <w:rsid w:val="2E7F5CD2"/>
    <w:rsid w:val="2E7F91C6"/>
    <w:rsid w:val="2E7FEBF3"/>
    <w:rsid w:val="2E80A09A"/>
    <w:rsid w:val="2E82F5DF"/>
    <w:rsid w:val="2E83DC51"/>
    <w:rsid w:val="2E8526C6"/>
    <w:rsid w:val="2E8D7AEE"/>
    <w:rsid w:val="2E8E8A64"/>
    <w:rsid w:val="2E8FAEEA"/>
    <w:rsid w:val="2E945485"/>
    <w:rsid w:val="2E965417"/>
    <w:rsid w:val="2E981102"/>
    <w:rsid w:val="2E9D9D71"/>
    <w:rsid w:val="2E9DBB20"/>
    <w:rsid w:val="2EA0EC67"/>
    <w:rsid w:val="2EA2CE7A"/>
    <w:rsid w:val="2EA425C6"/>
    <w:rsid w:val="2EA4B3D0"/>
    <w:rsid w:val="2EB62C10"/>
    <w:rsid w:val="2EC68553"/>
    <w:rsid w:val="2EE08259"/>
    <w:rsid w:val="2EE15C21"/>
    <w:rsid w:val="2EE666EB"/>
    <w:rsid w:val="2EE88740"/>
    <w:rsid w:val="2EEBBF5E"/>
    <w:rsid w:val="2EEF6C65"/>
    <w:rsid w:val="2EF11F54"/>
    <w:rsid w:val="2EF7C9F4"/>
    <w:rsid w:val="2EF8D64B"/>
    <w:rsid w:val="2EF9E7EF"/>
    <w:rsid w:val="2EFADC65"/>
    <w:rsid w:val="2F066989"/>
    <w:rsid w:val="2F0D2D0E"/>
    <w:rsid w:val="2F0EC5AC"/>
    <w:rsid w:val="2F1393FB"/>
    <w:rsid w:val="2F14901A"/>
    <w:rsid w:val="2F18F1D0"/>
    <w:rsid w:val="2F1A9C75"/>
    <w:rsid w:val="2F216FD7"/>
    <w:rsid w:val="2F217D61"/>
    <w:rsid w:val="2F232853"/>
    <w:rsid w:val="2F242998"/>
    <w:rsid w:val="2F299772"/>
    <w:rsid w:val="2F2BE89C"/>
    <w:rsid w:val="2F2DD93A"/>
    <w:rsid w:val="2F3C2BDE"/>
    <w:rsid w:val="2F3C47CF"/>
    <w:rsid w:val="2F407DBD"/>
    <w:rsid w:val="2F45EA64"/>
    <w:rsid w:val="2F46B986"/>
    <w:rsid w:val="2F4B2DA7"/>
    <w:rsid w:val="2F4CBB8B"/>
    <w:rsid w:val="2F4F22DB"/>
    <w:rsid w:val="2F5033D4"/>
    <w:rsid w:val="2F52510E"/>
    <w:rsid w:val="2F52D64E"/>
    <w:rsid w:val="2F611142"/>
    <w:rsid w:val="2F65CCF5"/>
    <w:rsid w:val="2F65D8D3"/>
    <w:rsid w:val="2F669313"/>
    <w:rsid w:val="2F674A8B"/>
    <w:rsid w:val="2F6FF924"/>
    <w:rsid w:val="2F72EB50"/>
    <w:rsid w:val="2F79879A"/>
    <w:rsid w:val="2F80E156"/>
    <w:rsid w:val="2F84CE96"/>
    <w:rsid w:val="2F8B05DF"/>
    <w:rsid w:val="2F8CD1FC"/>
    <w:rsid w:val="2F903C60"/>
    <w:rsid w:val="2F90A1C1"/>
    <w:rsid w:val="2F9626CF"/>
    <w:rsid w:val="2F97D9B9"/>
    <w:rsid w:val="2F9F9700"/>
    <w:rsid w:val="2FA1B882"/>
    <w:rsid w:val="2FA2FCB4"/>
    <w:rsid w:val="2FACEC42"/>
    <w:rsid w:val="2FB1DB08"/>
    <w:rsid w:val="2FB5174B"/>
    <w:rsid w:val="2FC401A1"/>
    <w:rsid w:val="2FC7F2A1"/>
    <w:rsid w:val="2FC87C85"/>
    <w:rsid w:val="2FC91DB0"/>
    <w:rsid w:val="2FD3035E"/>
    <w:rsid w:val="2FDB4D3B"/>
    <w:rsid w:val="2FDB68DC"/>
    <w:rsid w:val="2FE3B6AF"/>
    <w:rsid w:val="2FE52941"/>
    <w:rsid w:val="2FED2E6B"/>
    <w:rsid w:val="2FEFA171"/>
    <w:rsid w:val="2FF4DA19"/>
    <w:rsid w:val="2FFFA691"/>
    <w:rsid w:val="3001B38F"/>
    <w:rsid w:val="30062315"/>
    <w:rsid w:val="3008D8B8"/>
    <w:rsid w:val="300ABAED"/>
    <w:rsid w:val="300F59A9"/>
    <w:rsid w:val="3011D4C8"/>
    <w:rsid w:val="3013BAE6"/>
    <w:rsid w:val="302190CD"/>
    <w:rsid w:val="3026884C"/>
    <w:rsid w:val="302BBE8C"/>
    <w:rsid w:val="30328370"/>
    <w:rsid w:val="303401F1"/>
    <w:rsid w:val="303CD42A"/>
    <w:rsid w:val="30453F68"/>
    <w:rsid w:val="304B0F35"/>
    <w:rsid w:val="304BB665"/>
    <w:rsid w:val="304CAF5D"/>
    <w:rsid w:val="304F5865"/>
    <w:rsid w:val="304FF721"/>
    <w:rsid w:val="30505E03"/>
    <w:rsid w:val="3052C8F3"/>
    <w:rsid w:val="3054770A"/>
    <w:rsid w:val="305C50B3"/>
    <w:rsid w:val="3065048F"/>
    <w:rsid w:val="306B9774"/>
    <w:rsid w:val="306E634C"/>
    <w:rsid w:val="306F171F"/>
    <w:rsid w:val="307470B0"/>
    <w:rsid w:val="307697BC"/>
    <w:rsid w:val="307A2AE0"/>
    <w:rsid w:val="307C860C"/>
    <w:rsid w:val="307D709A"/>
    <w:rsid w:val="3082418B"/>
    <w:rsid w:val="3085A64A"/>
    <w:rsid w:val="30884BA6"/>
    <w:rsid w:val="308EDA50"/>
    <w:rsid w:val="308EF27F"/>
    <w:rsid w:val="308FC019"/>
    <w:rsid w:val="309C0A09"/>
    <w:rsid w:val="30A00EDB"/>
    <w:rsid w:val="30A04F93"/>
    <w:rsid w:val="30A6FCBE"/>
    <w:rsid w:val="30C0D895"/>
    <w:rsid w:val="30C834F2"/>
    <w:rsid w:val="30C937F1"/>
    <w:rsid w:val="30CDC8E1"/>
    <w:rsid w:val="30D66D91"/>
    <w:rsid w:val="30DD47E8"/>
    <w:rsid w:val="30DF17E6"/>
    <w:rsid w:val="30E0C2AA"/>
    <w:rsid w:val="30E6C28D"/>
    <w:rsid w:val="30E98DE8"/>
    <w:rsid w:val="30F1895F"/>
    <w:rsid w:val="30FB5936"/>
    <w:rsid w:val="30FE0955"/>
    <w:rsid w:val="31002BED"/>
    <w:rsid w:val="3103B486"/>
    <w:rsid w:val="310E9236"/>
    <w:rsid w:val="31102B4D"/>
    <w:rsid w:val="311FCBA5"/>
    <w:rsid w:val="3123F936"/>
    <w:rsid w:val="3124435B"/>
    <w:rsid w:val="3128FCF3"/>
    <w:rsid w:val="3129BFC0"/>
    <w:rsid w:val="3139B090"/>
    <w:rsid w:val="313CE8BD"/>
    <w:rsid w:val="31450572"/>
    <w:rsid w:val="3145FDDF"/>
    <w:rsid w:val="314C7CFF"/>
    <w:rsid w:val="314CBE9F"/>
    <w:rsid w:val="31551EEF"/>
    <w:rsid w:val="315A7D4D"/>
    <w:rsid w:val="31600F3B"/>
    <w:rsid w:val="31676CE3"/>
    <w:rsid w:val="316DEA77"/>
    <w:rsid w:val="316EF3A8"/>
    <w:rsid w:val="316F8659"/>
    <w:rsid w:val="317C2AFE"/>
    <w:rsid w:val="3186FB14"/>
    <w:rsid w:val="318789A0"/>
    <w:rsid w:val="3187A3A2"/>
    <w:rsid w:val="3188EFEB"/>
    <w:rsid w:val="318BC2A7"/>
    <w:rsid w:val="31903A90"/>
    <w:rsid w:val="31980336"/>
    <w:rsid w:val="319C2F08"/>
    <w:rsid w:val="31A92E9D"/>
    <w:rsid w:val="31AEA2F2"/>
    <w:rsid w:val="31B08152"/>
    <w:rsid w:val="31B1416B"/>
    <w:rsid w:val="31B145A1"/>
    <w:rsid w:val="31B5241F"/>
    <w:rsid w:val="31B724AD"/>
    <w:rsid w:val="31BF0025"/>
    <w:rsid w:val="31BF6DB9"/>
    <w:rsid w:val="31C0740F"/>
    <w:rsid w:val="31C3BAEA"/>
    <w:rsid w:val="31CB759F"/>
    <w:rsid w:val="31CC3EED"/>
    <w:rsid w:val="31CD6DDD"/>
    <w:rsid w:val="31D5135D"/>
    <w:rsid w:val="31D8DBA5"/>
    <w:rsid w:val="31E6B7E9"/>
    <w:rsid w:val="31EB2FD6"/>
    <w:rsid w:val="31F038B1"/>
    <w:rsid w:val="31F0D512"/>
    <w:rsid w:val="31F460E7"/>
    <w:rsid w:val="31F4911D"/>
    <w:rsid w:val="31F81033"/>
    <w:rsid w:val="31F84913"/>
    <w:rsid w:val="31F94A1F"/>
    <w:rsid w:val="31FFDC8A"/>
    <w:rsid w:val="320868DD"/>
    <w:rsid w:val="320D5C0F"/>
    <w:rsid w:val="320D93DC"/>
    <w:rsid w:val="3211F990"/>
    <w:rsid w:val="32139952"/>
    <w:rsid w:val="32156CAE"/>
    <w:rsid w:val="321B9804"/>
    <w:rsid w:val="321D9773"/>
    <w:rsid w:val="3220AA4B"/>
    <w:rsid w:val="32214BB2"/>
    <w:rsid w:val="3221B2F4"/>
    <w:rsid w:val="322BAA32"/>
    <w:rsid w:val="32328EB3"/>
    <w:rsid w:val="3237F710"/>
    <w:rsid w:val="323D3D94"/>
    <w:rsid w:val="323FEA01"/>
    <w:rsid w:val="32401CF4"/>
    <w:rsid w:val="3243C237"/>
    <w:rsid w:val="3246EBE7"/>
    <w:rsid w:val="32507412"/>
    <w:rsid w:val="32515143"/>
    <w:rsid w:val="3252A9B9"/>
    <w:rsid w:val="3262EEC1"/>
    <w:rsid w:val="32658B08"/>
    <w:rsid w:val="3278A9FB"/>
    <w:rsid w:val="327D7369"/>
    <w:rsid w:val="327E1546"/>
    <w:rsid w:val="3282A3D4"/>
    <w:rsid w:val="3282AA92"/>
    <w:rsid w:val="328868A7"/>
    <w:rsid w:val="32956B01"/>
    <w:rsid w:val="329848A9"/>
    <w:rsid w:val="32A06214"/>
    <w:rsid w:val="32A6B070"/>
    <w:rsid w:val="32AA6204"/>
    <w:rsid w:val="32B229CB"/>
    <w:rsid w:val="32B2D42B"/>
    <w:rsid w:val="32B2EA56"/>
    <w:rsid w:val="32B4D6E3"/>
    <w:rsid w:val="32B6010B"/>
    <w:rsid w:val="32BE9891"/>
    <w:rsid w:val="32C29A83"/>
    <w:rsid w:val="32C4BDF7"/>
    <w:rsid w:val="32CC0720"/>
    <w:rsid w:val="32CE01D5"/>
    <w:rsid w:val="32D2CE79"/>
    <w:rsid w:val="32D71AD9"/>
    <w:rsid w:val="32D73795"/>
    <w:rsid w:val="32DA2B40"/>
    <w:rsid w:val="32EE4D40"/>
    <w:rsid w:val="32F67003"/>
    <w:rsid w:val="3300EC31"/>
    <w:rsid w:val="3307E96E"/>
    <w:rsid w:val="330CF459"/>
    <w:rsid w:val="332109F6"/>
    <w:rsid w:val="33228FA4"/>
    <w:rsid w:val="3322BCA5"/>
    <w:rsid w:val="3323B89A"/>
    <w:rsid w:val="3327F6A3"/>
    <w:rsid w:val="33280747"/>
    <w:rsid w:val="332CB86A"/>
    <w:rsid w:val="332E0824"/>
    <w:rsid w:val="333E4327"/>
    <w:rsid w:val="3340B1E5"/>
    <w:rsid w:val="3348FB06"/>
    <w:rsid w:val="334A1259"/>
    <w:rsid w:val="334B72B2"/>
    <w:rsid w:val="334BFAE1"/>
    <w:rsid w:val="335B1A06"/>
    <w:rsid w:val="3366744B"/>
    <w:rsid w:val="336C0E06"/>
    <w:rsid w:val="336FD583"/>
    <w:rsid w:val="33721408"/>
    <w:rsid w:val="337A27C9"/>
    <w:rsid w:val="337AA87B"/>
    <w:rsid w:val="33831D9B"/>
    <w:rsid w:val="33861541"/>
    <w:rsid w:val="338D7370"/>
    <w:rsid w:val="3392A8C7"/>
    <w:rsid w:val="339457FF"/>
    <w:rsid w:val="3399DC15"/>
    <w:rsid w:val="33A55546"/>
    <w:rsid w:val="33A62069"/>
    <w:rsid w:val="33A626E6"/>
    <w:rsid w:val="33A6B5FB"/>
    <w:rsid w:val="33AD55B7"/>
    <w:rsid w:val="33AE387E"/>
    <w:rsid w:val="33AE5508"/>
    <w:rsid w:val="33B003FE"/>
    <w:rsid w:val="33B04C59"/>
    <w:rsid w:val="33B2B289"/>
    <w:rsid w:val="33B7AAE9"/>
    <w:rsid w:val="33B9BD67"/>
    <w:rsid w:val="33C4B09A"/>
    <w:rsid w:val="33C9C7BB"/>
    <w:rsid w:val="33D48681"/>
    <w:rsid w:val="33DF2183"/>
    <w:rsid w:val="33EEB807"/>
    <w:rsid w:val="33F72965"/>
    <w:rsid w:val="33F77705"/>
    <w:rsid w:val="33F998D4"/>
    <w:rsid w:val="33FC5000"/>
    <w:rsid w:val="33FDC838"/>
    <w:rsid w:val="33FF7F32"/>
    <w:rsid w:val="34101CBC"/>
    <w:rsid w:val="341335AA"/>
    <w:rsid w:val="342D9635"/>
    <w:rsid w:val="34318BC9"/>
    <w:rsid w:val="34333F30"/>
    <w:rsid w:val="343D4A24"/>
    <w:rsid w:val="3442A336"/>
    <w:rsid w:val="3448CE61"/>
    <w:rsid w:val="344FBCE5"/>
    <w:rsid w:val="34512124"/>
    <w:rsid w:val="345141A7"/>
    <w:rsid w:val="34563680"/>
    <w:rsid w:val="346172FA"/>
    <w:rsid w:val="346374F1"/>
    <w:rsid w:val="34648915"/>
    <w:rsid w:val="34653C38"/>
    <w:rsid w:val="3467E61F"/>
    <w:rsid w:val="34717629"/>
    <w:rsid w:val="347F3F8E"/>
    <w:rsid w:val="348524A7"/>
    <w:rsid w:val="34852732"/>
    <w:rsid w:val="3487BBF9"/>
    <w:rsid w:val="34889FB9"/>
    <w:rsid w:val="348C6CF8"/>
    <w:rsid w:val="3492A538"/>
    <w:rsid w:val="349415F1"/>
    <w:rsid w:val="349D6BD0"/>
    <w:rsid w:val="34A9C45F"/>
    <w:rsid w:val="34AA1D2F"/>
    <w:rsid w:val="34AC233F"/>
    <w:rsid w:val="34B20AFE"/>
    <w:rsid w:val="34B2555D"/>
    <w:rsid w:val="34C18163"/>
    <w:rsid w:val="34C4BF04"/>
    <w:rsid w:val="34C57E43"/>
    <w:rsid w:val="34CC0B65"/>
    <w:rsid w:val="34D0A827"/>
    <w:rsid w:val="34D18FF0"/>
    <w:rsid w:val="34D4A7E3"/>
    <w:rsid w:val="34D94064"/>
    <w:rsid w:val="34DE9325"/>
    <w:rsid w:val="34DF3B1B"/>
    <w:rsid w:val="34E00695"/>
    <w:rsid w:val="34E66917"/>
    <w:rsid w:val="34E67342"/>
    <w:rsid w:val="34E80151"/>
    <w:rsid w:val="34EDE71B"/>
    <w:rsid w:val="34EE75F8"/>
    <w:rsid w:val="34FEFF3E"/>
    <w:rsid w:val="350635D5"/>
    <w:rsid w:val="351318D0"/>
    <w:rsid w:val="3514FCA4"/>
    <w:rsid w:val="351686DF"/>
    <w:rsid w:val="351D571A"/>
    <w:rsid w:val="35226915"/>
    <w:rsid w:val="3530C4BA"/>
    <w:rsid w:val="353621AA"/>
    <w:rsid w:val="353F0C40"/>
    <w:rsid w:val="353FD7C9"/>
    <w:rsid w:val="35438461"/>
    <w:rsid w:val="35452EA7"/>
    <w:rsid w:val="354716C7"/>
    <w:rsid w:val="354E6B21"/>
    <w:rsid w:val="354FF9DB"/>
    <w:rsid w:val="35511B7C"/>
    <w:rsid w:val="355E6F18"/>
    <w:rsid w:val="355EF19A"/>
    <w:rsid w:val="35665068"/>
    <w:rsid w:val="3567CB0F"/>
    <w:rsid w:val="356DC263"/>
    <w:rsid w:val="356F0609"/>
    <w:rsid w:val="3572B04F"/>
    <w:rsid w:val="3573AF77"/>
    <w:rsid w:val="3579246B"/>
    <w:rsid w:val="357F8C82"/>
    <w:rsid w:val="35852704"/>
    <w:rsid w:val="35878C2B"/>
    <w:rsid w:val="3588037A"/>
    <w:rsid w:val="35975337"/>
    <w:rsid w:val="35A04041"/>
    <w:rsid w:val="35A19E8D"/>
    <w:rsid w:val="35A75043"/>
    <w:rsid w:val="35AAA0AD"/>
    <w:rsid w:val="35AB065D"/>
    <w:rsid w:val="35AE84A3"/>
    <w:rsid w:val="35B47CB3"/>
    <w:rsid w:val="35B87136"/>
    <w:rsid w:val="35C19150"/>
    <w:rsid w:val="35C45457"/>
    <w:rsid w:val="35CBF665"/>
    <w:rsid w:val="35D2FF3F"/>
    <w:rsid w:val="35D843A6"/>
    <w:rsid w:val="35DA8723"/>
    <w:rsid w:val="35DCC1EA"/>
    <w:rsid w:val="35DE96EB"/>
    <w:rsid w:val="35E8825E"/>
    <w:rsid w:val="35ECBF14"/>
    <w:rsid w:val="35ECDD65"/>
    <w:rsid w:val="35ED618D"/>
    <w:rsid w:val="35EE0C55"/>
    <w:rsid w:val="35EEE8A4"/>
    <w:rsid w:val="35F0B870"/>
    <w:rsid w:val="35F19EBB"/>
    <w:rsid w:val="35F83A1A"/>
    <w:rsid w:val="3600F9B1"/>
    <w:rsid w:val="360134C3"/>
    <w:rsid w:val="360F59A4"/>
    <w:rsid w:val="36131C51"/>
    <w:rsid w:val="361501D1"/>
    <w:rsid w:val="36194F02"/>
    <w:rsid w:val="3619F112"/>
    <w:rsid w:val="361B09D7"/>
    <w:rsid w:val="362B1E07"/>
    <w:rsid w:val="362BB989"/>
    <w:rsid w:val="362DDA8D"/>
    <w:rsid w:val="362F956B"/>
    <w:rsid w:val="3645BCA6"/>
    <w:rsid w:val="364B81F1"/>
    <w:rsid w:val="364DF6BD"/>
    <w:rsid w:val="36508B72"/>
    <w:rsid w:val="365146B7"/>
    <w:rsid w:val="3653E7CF"/>
    <w:rsid w:val="36585A0D"/>
    <w:rsid w:val="3659E284"/>
    <w:rsid w:val="365A75C1"/>
    <w:rsid w:val="365B0CC0"/>
    <w:rsid w:val="3669A000"/>
    <w:rsid w:val="366BE189"/>
    <w:rsid w:val="366D9E8C"/>
    <w:rsid w:val="366F4DF7"/>
    <w:rsid w:val="367B8C78"/>
    <w:rsid w:val="367C8CBF"/>
    <w:rsid w:val="36835EDA"/>
    <w:rsid w:val="3695AB84"/>
    <w:rsid w:val="36A2E879"/>
    <w:rsid w:val="36B66AF3"/>
    <w:rsid w:val="36B72F87"/>
    <w:rsid w:val="36C3FE15"/>
    <w:rsid w:val="36C3FEB8"/>
    <w:rsid w:val="36CEE18E"/>
    <w:rsid w:val="36CFDE05"/>
    <w:rsid w:val="36D0EB21"/>
    <w:rsid w:val="36DD25AC"/>
    <w:rsid w:val="36E5D940"/>
    <w:rsid w:val="36EE324B"/>
    <w:rsid w:val="36EEB87F"/>
    <w:rsid w:val="36FCF729"/>
    <w:rsid w:val="36FD1D1D"/>
    <w:rsid w:val="370E216F"/>
    <w:rsid w:val="370E42DC"/>
    <w:rsid w:val="3710DCCA"/>
    <w:rsid w:val="371EF4CE"/>
    <w:rsid w:val="371F3D58"/>
    <w:rsid w:val="372122AE"/>
    <w:rsid w:val="372993DD"/>
    <w:rsid w:val="372C8A69"/>
    <w:rsid w:val="372F1343"/>
    <w:rsid w:val="373A61B9"/>
    <w:rsid w:val="3743EFE3"/>
    <w:rsid w:val="3750C611"/>
    <w:rsid w:val="3756F537"/>
    <w:rsid w:val="3758DC17"/>
    <w:rsid w:val="377057E1"/>
    <w:rsid w:val="37763207"/>
    <w:rsid w:val="377D74F5"/>
    <w:rsid w:val="3782A596"/>
    <w:rsid w:val="378647A8"/>
    <w:rsid w:val="378BA7BF"/>
    <w:rsid w:val="378EA52F"/>
    <w:rsid w:val="379938CB"/>
    <w:rsid w:val="379B7265"/>
    <w:rsid w:val="379B7723"/>
    <w:rsid w:val="37AF6EF4"/>
    <w:rsid w:val="37B05D28"/>
    <w:rsid w:val="37B309B3"/>
    <w:rsid w:val="37B7909E"/>
    <w:rsid w:val="37BA8042"/>
    <w:rsid w:val="37BBB074"/>
    <w:rsid w:val="37BC6347"/>
    <w:rsid w:val="37BCDE78"/>
    <w:rsid w:val="37BF2802"/>
    <w:rsid w:val="37C09222"/>
    <w:rsid w:val="37C41EAF"/>
    <w:rsid w:val="37C9C555"/>
    <w:rsid w:val="37CF71E4"/>
    <w:rsid w:val="37D2FA86"/>
    <w:rsid w:val="37F49144"/>
    <w:rsid w:val="37F4BF8A"/>
    <w:rsid w:val="37FD64BE"/>
    <w:rsid w:val="37FF882C"/>
    <w:rsid w:val="38023FB0"/>
    <w:rsid w:val="38187021"/>
    <w:rsid w:val="3822A78B"/>
    <w:rsid w:val="38248CE1"/>
    <w:rsid w:val="382732C2"/>
    <w:rsid w:val="382B4284"/>
    <w:rsid w:val="382D33FE"/>
    <w:rsid w:val="3833CB55"/>
    <w:rsid w:val="3834873A"/>
    <w:rsid w:val="3839C09A"/>
    <w:rsid w:val="383BD597"/>
    <w:rsid w:val="383D46D9"/>
    <w:rsid w:val="384017E8"/>
    <w:rsid w:val="38429B83"/>
    <w:rsid w:val="3847E55C"/>
    <w:rsid w:val="38691570"/>
    <w:rsid w:val="38772304"/>
    <w:rsid w:val="387C5D00"/>
    <w:rsid w:val="387ECB10"/>
    <w:rsid w:val="3889F488"/>
    <w:rsid w:val="388A2A53"/>
    <w:rsid w:val="388D2FD9"/>
    <w:rsid w:val="38908E59"/>
    <w:rsid w:val="3891CF23"/>
    <w:rsid w:val="3894692B"/>
    <w:rsid w:val="38962034"/>
    <w:rsid w:val="3897960B"/>
    <w:rsid w:val="38A12C99"/>
    <w:rsid w:val="38A30F63"/>
    <w:rsid w:val="38B39B69"/>
    <w:rsid w:val="38B48FCF"/>
    <w:rsid w:val="38B58740"/>
    <w:rsid w:val="38B9F648"/>
    <w:rsid w:val="38C722B8"/>
    <w:rsid w:val="38CE457D"/>
    <w:rsid w:val="38D079B8"/>
    <w:rsid w:val="38D3818B"/>
    <w:rsid w:val="38DE1D9C"/>
    <w:rsid w:val="38E04B9D"/>
    <w:rsid w:val="38E2B4F7"/>
    <w:rsid w:val="38E3A6B3"/>
    <w:rsid w:val="38E4A051"/>
    <w:rsid w:val="38F505DC"/>
    <w:rsid w:val="390023C0"/>
    <w:rsid w:val="3901EFCE"/>
    <w:rsid w:val="3905617D"/>
    <w:rsid w:val="390865CF"/>
    <w:rsid w:val="3910BE32"/>
    <w:rsid w:val="3919EA6F"/>
    <w:rsid w:val="3925159F"/>
    <w:rsid w:val="3925CD2E"/>
    <w:rsid w:val="3928E975"/>
    <w:rsid w:val="392E28CA"/>
    <w:rsid w:val="39372F69"/>
    <w:rsid w:val="393964DD"/>
    <w:rsid w:val="393B654A"/>
    <w:rsid w:val="3944830D"/>
    <w:rsid w:val="394E02EB"/>
    <w:rsid w:val="3954F1C5"/>
    <w:rsid w:val="39574585"/>
    <w:rsid w:val="395944BD"/>
    <w:rsid w:val="395B5A62"/>
    <w:rsid w:val="395F7101"/>
    <w:rsid w:val="39624BF6"/>
    <w:rsid w:val="3968326D"/>
    <w:rsid w:val="396C7152"/>
    <w:rsid w:val="396E9F1A"/>
    <w:rsid w:val="396EB4FC"/>
    <w:rsid w:val="3971A7BA"/>
    <w:rsid w:val="39739DDF"/>
    <w:rsid w:val="39753E2D"/>
    <w:rsid w:val="397E6643"/>
    <w:rsid w:val="398E395A"/>
    <w:rsid w:val="3993F460"/>
    <w:rsid w:val="399B417F"/>
    <w:rsid w:val="399DB715"/>
    <w:rsid w:val="39A17369"/>
    <w:rsid w:val="39A2A267"/>
    <w:rsid w:val="39A6A081"/>
    <w:rsid w:val="39AA15FD"/>
    <w:rsid w:val="39ABA9BF"/>
    <w:rsid w:val="39AF1BF0"/>
    <w:rsid w:val="39AF7590"/>
    <w:rsid w:val="39B0068C"/>
    <w:rsid w:val="39B25C81"/>
    <w:rsid w:val="39B3C9E3"/>
    <w:rsid w:val="39B7F6D5"/>
    <w:rsid w:val="39BB48E3"/>
    <w:rsid w:val="39BE6975"/>
    <w:rsid w:val="39C5C803"/>
    <w:rsid w:val="39C6ADBF"/>
    <w:rsid w:val="39CE5830"/>
    <w:rsid w:val="39D86BAA"/>
    <w:rsid w:val="39DF7466"/>
    <w:rsid w:val="39E1B446"/>
    <w:rsid w:val="39E7C340"/>
    <w:rsid w:val="39F7709B"/>
    <w:rsid w:val="39F7EB54"/>
    <w:rsid w:val="39FB0699"/>
    <w:rsid w:val="39FC6D2A"/>
    <w:rsid w:val="3A0BF75D"/>
    <w:rsid w:val="3A0CDB44"/>
    <w:rsid w:val="3A0F4CDD"/>
    <w:rsid w:val="3A0FCD63"/>
    <w:rsid w:val="3A1BBAE1"/>
    <w:rsid w:val="3A1D7A02"/>
    <w:rsid w:val="3A1FE7EC"/>
    <w:rsid w:val="3A239252"/>
    <w:rsid w:val="3A23E220"/>
    <w:rsid w:val="3A28E48F"/>
    <w:rsid w:val="3A356F36"/>
    <w:rsid w:val="3A39DF4F"/>
    <w:rsid w:val="3A3A873A"/>
    <w:rsid w:val="3A42E0A4"/>
    <w:rsid w:val="3A454A9A"/>
    <w:rsid w:val="3A4BA8B9"/>
    <w:rsid w:val="3A5991D3"/>
    <w:rsid w:val="3A5B04AA"/>
    <w:rsid w:val="3A5DA58C"/>
    <w:rsid w:val="3A73E59B"/>
    <w:rsid w:val="3A8E75F3"/>
    <w:rsid w:val="3A92A74A"/>
    <w:rsid w:val="3A9320FD"/>
    <w:rsid w:val="3A964BF4"/>
    <w:rsid w:val="3A9818AB"/>
    <w:rsid w:val="3A99B683"/>
    <w:rsid w:val="3AA0CD4D"/>
    <w:rsid w:val="3AA819FA"/>
    <w:rsid w:val="3AAE5D64"/>
    <w:rsid w:val="3AB4FA7F"/>
    <w:rsid w:val="3ABEE09E"/>
    <w:rsid w:val="3AC27BDF"/>
    <w:rsid w:val="3AC43257"/>
    <w:rsid w:val="3ACA344C"/>
    <w:rsid w:val="3ACA9F84"/>
    <w:rsid w:val="3AD474C3"/>
    <w:rsid w:val="3AD56BFD"/>
    <w:rsid w:val="3AD6A07B"/>
    <w:rsid w:val="3ADB5130"/>
    <w:rsid w:val="3ADC8339"/>
    <w:rsid w:val="3AE13C32"/>
    <w:rsid w:val="3AE27D0C"/>
    <w:rsid w:val="3AE623E4"/>
    <w:rsid w:val="3AE7158F"/>
    <w:rsid w:val="3AE81C0F"/>
    <w:rsid w:val="3AE922C6"/>
    <w:rsid w:val="3AF23AF1"/>
    <w:rsid w:val="3AF4C5F6"/>
    <w:rsid w:val="3AFCD03A"/>
    <w:rsid w:val="3B06D425"/>
    <w:rsid w:val="3B0A7317"/>
    <w:rsid w:val="3B0B3594"/>
    <w:rsid w:val="3B0BC629"/>
    <w:rsid w:val="3B0FBC16"/>
    <w:rsid w:val="3B12FF1B"/>
    <w:rsid w:val="3B13F098"/>
    <w:rsid w:val="3B1BAD95"/>
    <w:rsid w:val="3B1CC32D"/>
    <w:rsid w:val="3B226F84"/>
    <w:rsid w:val="3B254A87"/>
    <w:rsid w:val="3B2DEB82"/>
    <w:rsid w:val="3B2F4309"/>
    <w:rsid w:val="3B335E06"/>
    <w:rsid w:val="3B3B8797"/>
    <w:rsid w:val="3B3C7D88"/>
    <w:rsid w:val="3B4010E9"/>
    <w:rsid w:val="3B4ABFFB"/>
    <w:rsid w:val="3B4D7D3F"/>
    <w:rsid w:val="3B4FDE45"/>
    <w:rsid w:val="3B5247E2"/>
    <w:rsid w:val="3B5389B7"/>
    <w:rsid w:val="3B5B9613"/>
    <w:rsid w:val="3B5CCD31"/>
    <w:rsid w:val="3B64EF0C"/>
    <w:rsid w:val="3B67431B"/>
    <w:rsid w:val="3B692BE0"/>
    <w:rsid w:val="3B7162FD"/>
    <w:rsid w:val="3B7208EC"/>
    <w:rsid w:val="3B73DAA8"/>
    <w:rsid w:val="3B7439F8"/>
    <w:rsid w:val="3B9824C3"/>
    <w:rsid w:val="3B994606"/>
    <w:rsid w:val="3B9E0029"/>
    <w:rsid w:val="3B9FD3A0"/>
    <w:rsid w:val="3BACBE96"/>
    <w:rsid w:val="3BB0837B"/>
    <w:rsid w:val="3BB1BEAE"/>
    <w:rsid w:val="3BB91ED9"/>
    <w:rsid w:val="3BBA379E"/>
    <w:rsid w:val="3BC1D1BE"/>
    <w:rsid w:val="3BC476B3"/>
    <w:rsid w:val="3BC5A661"/>
    <w:rsid w:val="3BC7471A"/>
    <w:rsid w:val="3BC7A159"/>
    <w:rsid w:val="3BC9CBF6"/>
    <w:rsid w:val="3BCA411F"/>
    <w:rsid w:val="3BD29E97"/>
    <w:rsid w:val="3BD37BBC"/>
    <w:rsid w:val="3BDC43E6"/>
    <w:rsid w:val="3BDDE995"/>
    <w:rsid w:val="3BE02FC7"/>
    <w:rsid w:val="3BED8AE8"/>
    <w:rsid w:val="3BFB096B"/>
    <w:rsid w:val="3C112B5D"/>
    <w:rsid w:val="3C1EA546"/>
    <w:rsid w:val="3C220B9D"/>
    <w:rsid w:val="3C2862D1"/>
    <w:rsid w:val="3C2D0A54"/>
    <w:rsid w:val="3C3B8AA8"/>
    <w:rsid w:val="3C46D420"/>
    <w:rsid w:val="3C4AABB4"/>
    <w:rsid w:val="3C5162EB"/>
    <w:rsid w:val="3C5721FC"/>
    <w:rsid w:val="3C5750B6"/>
    <w:rsid w:val="3C6295B2"/>
    <w:rsid w:val="3C6677BE"/>
    <w:rsid w:val="3C6B7763"/>
    <w:rsid w:val="3C6C8A8E"/>
    <w:rsid w:val="3C7122FE"/>
    <w:rsid w:val="3C741856"/>
    <w:rsid w:val="3C74CB8F"/>
    <w:rsid w:val="3C76A8F6"/>
    <w:rsid w:val="3C81DE2A"/>
    <w:rsid w:val="3C8C0F22"/>
    <w:rsid w:val="3C8C4A2A"/>
    <w:rsid w:val="3C8EFA8D"/>
    <w:rsid w:val="3C8F5069"/>
    <w:rsid w:val="3C8F8B8A"/>
    <w:rsid w:val="3C903FBE"/>
    <w:rsid w:val="3C9981CB"/>
    <w:rsid w:val="3C9B193B"/>
    <w:rsid w:val="3CA1DF26"/>
    <w:rsid w:val="3CA8331E"/>
    <w:rsid w:val="3CA999DB"/>
    <w:rsid w:val="3CAAAB20"/>
    <w:rsid w:val="3CAFBA71"/>
    <w:rsid w:val="3CB33915"/>
    <w:rsid w:val="3CBE1FD0"/>
    <w:rsid w:val="3CC55A02"/>
    <w:rsid w:val="3CC8FE86"/>
    <w:rsid w:val="3CD02107"/>
    <w:rsid w:val="3CD65500"/>
    <w:rsid w:val="3CD97AA7"/>
    <w:rsid w:val="3CEBEAE9"/>
    <w:rsid w:val="3CED6D9E"/>
    <w:rsid w:val="3CF00DB1"/>
    <w:rsid w:val="3CF18814"/>
    <w:rsid w:val="3CF1D9BD"/>
    <w:rsid w:val="3CF3F31A"/>
    <w:rsid w:val="3CF55BDB"/>
    <w:rsid w:val="3CF8E225"/>
    <w:rsid w:val="3D047A33"/>
    <w:rsid w:val="3D0608CC"/>
    <w:rsid w:val="3D13F2AF"/>
    <w:rsid w:val="3D1A2C72"/>
    <w:rsid w:val="3D1A3DA0"/>
    <w:rsid w:val="3D1BF984"/>
    <w:rsid w:val="3D20EB3D"/>
    <w:rsid w:val="3D2B6D6F"/>
    <w:rsid w:val="3D2E6F99"/>
    <w:rsid w:val="3D36E0BD"/>
    <w:rsid w:val="3D41ED21"/>
    <w:rsid w:val="3D4270C0"/>
    <w:rsid w:val="3D47559D"/>
    <w:rsid w:val="3D561392"/>
    <w:rsid w:val="3D62E220"/>
    <w:rsid w:val="3D644909"/>
    <w:rsid w:val="3D681430"/>
    <w:rsid w:val="3D69F275"/>
    <w:rsid w:val="3D6B5DAE"/>
    <w:rsid w:val="3D71F991"/>
    <w:rsid w:val="3D721BA8"/>
    <w:rsid w:val="3D8B4919"/>
    <w:rsid w:val="3D8C6C40"/>
    <w:rsid w:val="3D8D532F"/>
    <w:rsid w:val="3D8E1722"/>
    <w:rsid w:val="3D8F029B"/>
    <w:rsid w:val="3D8F6742"/>
    <w:rsid w:val="3D940E82"/>
    <w:rsid w:val="3D976398"/>
    <w:rsid w:val="3D9BB554"/>
    <w:rsid w:val="3D9F77E4"/>
    <w:rsid w:val="3DA66A87"/>
    <w:rsid w:val="3DB7181C"/>
    <w:rsid w:val="3DBB7B00"/>
    <w:rsid w:val="3DBED8A5"/>
    <w:rsid w:val="3DC338A0"/>
    <w:rsid w:val="3DC525D4"/>
    <w:rsid w:val="3DCBA4C6"/>
    <w:rsid w:val="3DD68BE6"/>
    <w:rsid w:val="3DD7C4A5"/>
    <w:rsid w:val="3DD7E249"/>
    <w:rsid w:val="3DDE2CFC"/>
    <w:rsid w:val="3DE87D18"/>
    <w:rsid w:val="3DECE03E"/>
    <w:rsid w:val="3DFB81EF"/>
    <w:rsid w:val="3E06663C"/>
    <w:rsid w:val="3E081A49"/>
    <w:rsid w:val="3E0EE34D"/>
    <w:rsid w:val="3E11C0FB"/>
    <w:rsid w:val="3E22054F"/>
    <w:rsid w:val="3E2BE99C"/>
    <w:rsid w:val="3E2F2EEE"/>
    <w:rsid w:val="3E2FA68C"/>
    <w:rsid w:val="3E330D07"/>
    <w:rsid w:val="3E33D6EA"/>
    <w:rsid w:val="3E4AABBA"/>
    <w:rsid w:val="3E52C341"/>
    <w:rsid w:val="3E54FFBC"/>
    <w:rsid w:val="3E5A2898"/>
    <w:rsid w:val="3E5A5B69"/>
    <w:rsid w:val="3E5B05C1"/>
    <w:rsid w:val="3E6B867C"/>
    <w:rsid w:val="3E6E4F09"/>
    <w:rsid w:val="3E72925F"/>
    <w:rsid w:val="3E75C1BD"/>
    <w:rsid w:val="3E7D7C72"/>
    <w:rsid w:val="3E87B1A5"/>
    <w:rsid w:val="3E87FC6A"/>
    <w:rsid w:val="3E8AFAEB"/>
    <w:rsid w:val="3E94B227"/>
    <w:rsid w:val="3E94B286"/>
    <w:rsid w:val="3E956122"/>
    <w:rsid w:val="3E985EA0"/>
    <w:rsid w:val="3E99280D"/>
    <w:rsid w:val="3E9BA293"/>
    <w:rsid w:val="3EA5D2FC"/>
    <w:rsid w:val="3EB3CEBE"/>
    <w:rsid w:val="3EBADB22"/>
    <w:rsid w:val="3EBF1479"/>
    <w:rsid w:val="3EC9352C"/>
    <w:rsid w:val="3ECA4A8A"/>
    <w:rsid w:val="3ECBC7A9"/>
    <w:rsid w:val="3ED9C49D"/>
    <w:rsid w:val="3EDED222"/>
    <w:rsid w:val="3EE3B0FE"/>
    <w:rsid w:val="3EE55679"/>
    <w:rsid w:val="3EE66DD0"/>
    <w:rsid w:val="3EE8CE0E"/>
    <w:rsid w:val="3EEA8F37"/>
    <w:rsid w:val="3EEBAC46"/>
    <w:rsid w:val="3EED3A78"/>
    <w:rsid w:val="3EF31C18"/>
    <w:rsid w:val="3EFBA5CA"/>
    <w:rsid w:val="3F069FE4"/>
    <w:rsid w:val="3F09A571"/>
    <w:rsid w:val="3F09ECB0"/>
    <w:rsid w:val="3F0FEC7E"/>
    <w:rsid w:val="3F1AF8EB"/>
    <w:rsid w:val="3F1B9502"/>
    <w:rsid w:val="3F1ECD92"/>
    <w:rsid w:val="3F21EAB2"/>
    <w:rsid w:val="3F241537"/>
    <w:rsid w:val="3F29D6DD"/>
    <w:rsid w:val="3F2A79BE"/>
    <w:rsid w:val="3F2CF8F3"/>
    <w:rsid w:val="3F48858A"/>
    <w:rsid w:val="3F4C766F"/>
    <w:rsid w:val="3F65CC6F"/>
    <w:rsid w:val="3F6E9241"/>
    <w:rsid w:val="3F733C04"/>
    <w:rsid w:val="3F758C38"/>
    <w:rsid w:val="3F8075A5"/>
    <w:rsid w:val="3F844C63"/>
    <w:rsid w:val="3F8C4DF7"/>
    <w:rsid w:val="3F8D93A4"/>
    <w:rsid w:val="3F8DC675"/>
    <w:rsid w:val="3F9719AA"/>
    <w:rsid w:val="3F9B8E9A"/>
    <w:rsid w:val="3FA1035F"/>
    <w:rsid w:val="3FA46095"/>
    <w:rsid w:val="3FAD915C"/>
    <w:rsid w:val="3FAF7F8D"/>
    <w:rsid w:val="3FAFE945"/>
    <w:rsid w:val="3FB608CB"/>
    <w:rsid w:val="3FB62E12"/>
    <w:rsid w:val="3FB73813"/>
    <w:rsid w:val="3FBAA7D3"/>
    <w:rsid w:val="3FBC67DB"/>
    <w:rsid w:val="3FCBB31E"/>
    <w:rsid w:val="3FCCD128"/>
    <w:rsid w:val="3FCF2AE5"/>
    <w:rsid w:val="3FD356AF"/>
    <w:rsid w:val="3FE42C3C"/>
    <w:rsid w:val="3FE9CC33"/>
    <w:rsid w:val="3FF2DC1A"/>
    <w:rsid w:val="3FF7BC34"/>
    <w:rsid w:val="3FF91F91"/>
    <w:rsid w:val="3FFEBEC7"/>
    <w:rsid w:val="40005747"/>
    <w:rsid w:val="4001E45F"/>
    <w:rsid w:val="4007091B"/>
    <w:rsid w:val="40083CAC"/>
    <w:rsid w:val="40133295"/>
    <w:rsid w:val="401454A5"/>
    <w:rsid w:val="401533F4"/>
    <w:rsid w:val="4017E313"/>
    <w:rsid w:val="40287E4D"/>
    <w:rsid w:val="4029FCCB"/>
    <w:rsid w:val="4031C6A8"/>
    <w:rsid w:val="4033FF7C"/>
    <w:rsid w:val="403AB5CA"/>
    <w:rsid w:val="403E5A07"/>
    <w:rsid w:val="403FDD09"/>
    <w:rsid w:val="40403EF8"/>
    <w:rsid w:val="40450D7E"/>
    <w:rsid w:val="4049AE9F"/>
    <w:rsid w:val="404D82C2"/>
    <w:rsid w:val="40509F58"/>
    <w:rsid w:val="40556A7B"/>
    <w:rsid w:val="40580A96"/>
    <w:rsid w:val="405AD069"/>
    <w:rsid w:val="4066A7AD"/>
    <w:rsid w:val="406AE1F1"/>
    <w:rsid w:val="4072D088"/>
    <w:rsid w:val="4074F199"/>
    <w:rsid w:val="40781CA8"/>
    <w:rsid w:val="407B0639"/>
    <w:rsid w:val="4091D9E9"/>
    <w:rsid w:val="409C3662"/>
    <w:rsid w:val="40A599DE"/>
    <w:rsid w:val="40A7FB25"/>
    <w:rsid w:val="40AC35E1"/>
    <w:rsid w:val="40B4501F"/>
    <w:rsid w:val="40CDF14A"/>
    <w:rsid w:val="40D4B706"/>
    <w:rsid w:val="40D96B8D"/>
    <w:rsid w:val="40DDF94D"/>
    <w:rsid w:val="40E9666F"/>
    <w:rsid w:val="40EB2337"/>
    <w:rsid w:val="40FF4D0B"/>
    <w:rsid w:val="40FFB1B2"/>
    <w:rsid w:val="410D68E1"/>
    <w:rsid w:val="410E7D2B"/>
    <w:rsid w:val="411445F3"/>
    <w:rsid w:val="411FCA7B"/>
    <w:rsid w:val="41291D3B"/>
    <w:rsid w:val="412AF41E"/>
    <w:rsid w:val="4134D83A"/>
    <w:rsid w:val="413942FF"/>
    <w:rsid w:val="413E4A2C"/>
    <w:rsid w:val="414E53F9"/>
    <w:rsid w:val="414EE0D4"/>
    <w:rsid w:val="41543678"/>
    <w:rsid w:val="415B86D7"/>
    <w:rsid w:val="415F9EA7"/>
    <w:rsid w:val="416B0972"/>
    <w:rsid w:val="416F9115"/>
    <w:rsid w:val="41763F50"/>
    <w:rsid w:val="41796532"/>
    <w:rsid w:val="41811836"/>
    <w:rsid w:val="41812962"/>
    <w:rsid w:val="41852045"/>
    <w:rsid w:val="418644F9"/>
    <w:rsid w:val="418A082A"/>
    <w:rsid w:val="418FA46C"/>
    <w:rsid w:val="419343B2"/>
    <w:rsid w:val="41943206"/>
    <w:rsid w:val="4194E7C5"/>
    <w:rsid w:val="419FD295"/>
    <w:rsid w:val="41A13506"/>
    <w:rsid w:val="41A1847D"/>
    <w:rsid w:val="41A6852F"/>
    <w:rsid w:val="41AAE7F9"/>
    <w:rsid w:val="41B2E5DD"/>
    <w:rsid w:val="41B955B1"/>
    <w:rsid w:val="41BCB921"/>
    <w:rsid w:val="41BFBFDF"/>
    <w:rsid w:val="41C65AC8"/>
    <w:rsid w:val="41C6F424"/>
    <w:rsid w:val="41C7800D"/>
    <w:rsid w:val="41C99FFC"/>
    <w:rsid w:val="41CD3669"/>
    <w:rsid w:val="41CDD79F"/>
    <w:rsid w:val="41D9CFB4"/>
    <w:rsid w:val="41EAE458"/>
    <w:rsid w:val="41EEC206"/>
    <w:rsid w:val="41F1AFE8"/>
    <w:rsid w:val="41F9E701"/>
    <w:rsid w:val="41FB0C81"/>
    <w:rsid w:val="42049BAA"/>
    <w:rsid w:val="4206428F"/>
    <w:rsid w:val="420758C6"/>
    <w:rsid w:val="4216C5BA"/>
    <w:rsid w:val="421DE247"/>
    <w:rsid w:val="4220D634"/>
    <w:rsid w:val="422D58BE"/>
    <w:rsid w:val="423127FA"/>
    <w:rsid w:val="423594A3"/>
    <w:rsid w:val="42392078"/>
    <w:rsid w:val="423EEB51"/>
    <w:rsid w:val="4244E3DD"/>
    <w:rsid w:val="424D8DDE"/>
    <w:rsid w:val="424E1F7B"/>
    <w:rsid w:val="4252B595"/>
    <w:rsid w:val="425C9ABE"/>
    <w:rsid w:val="42679E93"/>
    <w:rsid w:val="4282E00F"/>
    <w:rsid w:val="42834266"/>
    <w:rsid w:val="4284E2D9"/>
    <w:rsid w:val="4290EC69"/>
    <w:rsid w:val="4293F933"/>
    <w:rsid w:val="4296556B"/>
    <w:rsid w:val="429B33E2"/>
    <w:rsid w:val="429C0423"/>
    <w:rsid w:val="42A7FB4E"/>
    <w:rsid w:val="42BD81FF"/>
    <w:rsid w:val="42C7E7A2"/>
    <w:rsid w:val="42C9A22C"/>
    <w:rsid w:val="42D49AD6"/>
    <w:rsid w:val="42D71D46"/>
    <w:rsid w:val="42D9BE83"/>
    <w:rsid w:val="42DCEED8"/>
    <w:rsid w:val="42DD6EA7"/>
    <w:rsid w:val="42E52ADC"/>
    <w:rsid w:val="42E7C180"/>
    <w:rsid w:val="42F52E71"/>
    <w:rsid w:val="42F8BBAE"/>
    <w:rsid w:val="42FCD4D0"/>
    <w:rsid w:val="4309E4FF"/>
    <w:rsid w:val="43122AA4"/>
    <w:rsid w:val="43131D24"/>
    <w:rsid w:val="4313BB9C"/>
    <w:rsid w:val="43144E82"/>
    <w:rsid w:val="431783BE"/>
    <w:rsid w:val="431FCF0E"/>
    <w:rsid w:val="432E0D5C"/>
    <w:rsid w:val="4332B951"/>
    <w:rsid w:val="43367EE8"/>
    <w:rsid w:val="433E2565"/>
    <w:rsid w:val="433F9791"/>
    <w:rsid w:val="434A2EFF"/>
    <w:rsid w:val="4355FFDE"/>
    <w:rsid w:val="4362F266"/>
    <w:rsid w:val="436703F4"/>
    <w:rsid w:val="4368EBA3"/>
    <w:rsid w:val="436B30B3"/>
    <w:rsid w:val="4370EB4C"/>
    <w:rsid w:val="4371F95C"/>
    <w:rsid w:val="43725E03"/>
    <w:rsid w:val="4375D9AF"/>
    <w:rsid w:val="437632AA"/>
    <w:rsid w:val="43786012"/>
    <w:rsid w:val="437AD9FC"/>
    <w:rsid w:val="43802C03"/>
    <w:rsid w:val="438172C3"/>
    <w:rsid w:val="438DBEC2"/>
    <w:rsid w:val="43B27E58"/>
    <w:rsid w:val="43B6DCA6"/>
    <w:rsid w:val="43B922A5"/>
    <w:rsid w:val="43BAB047"/>
    <w:rsid w:val="43C3CED9"/>
    <w:rsid w:val="43C7F5F5"/>
    <w:rsid w:val="43CC8BAE"/>
    <w:rsid w:val="43D461D1"/>
    <w:rsid w:val="43D53A25"/>
    <w:rsid w:val="43DFC52D"/>
    <w:rsid w:val="43E6BADA"/>
    <w:rsid w:val="43F25B85"/>
    <w:rsid w:val="43F42AEE"/>
    <w:rsid w:val="43FE8CF1"/>
    <w:rsid w:val="4402911F"/>
    <w:rsid w:val="44051F2C"/>
    <w:rsid w:val="4408295F"/>
    <w:rsid w:val="440DA102"/>
    <w:rsid w:val="44149CFE"/>
    <w:rsid w:val="441D42B1"/>
    <w:rsid w:val="4425127B"/>
    <w:rsid w:val="4433F159"/>
    <w:rsid w:val="4435E661"/>
    <w:rsid w:val="444ED805"/>
    <w:rsid w:val="44508212"/>
    <w:rsid w:val="4459F7CC"/>
    <w:rsid w:val="445B0BC2"/>
    <w:rsid w:val="447497B4"/>
    <w:rsid w:val="44757444"/>
    <w:rsid w:val="4477958C"/>
    <w:rsid w:val="44845966"/>
    <w:rsid w:val="44858D25"/>
    <w:rsid w:val="448B31C3"/>
    <w:rsid w:val="448F3139"/>
    <w:rsid w:val="449396D8"/>
    <w:rsid w:val="4496EBEE"/>
    <w:rsid w:val="449846C2"/>
    <w:rsid w:val="449A1CB9"/>
    <w:rsid w:val="44A4CCB3"/>
    <w:rsid w:val="44A5EC82"/>
    <w:rsid w:val="44AE6CC7"/>
    <w:rsid w:val="44B4A72C"/>
    <w:rsid w:val="44BFF9CB"/>
    <w:rsid w:val="44C00390"/>
    <w:rsid w:val="44CB6355"/>
    <w:rsid w:val="44CC031D"/>
    <w:rsid w:val="44D2895B"/>
    <w:rsid w:val="44D61196"/>
    <w:rsid w:val="44DECBDB"/>
    <w:rsid w:val="44E34D48"/>
    <w:rsid w:val="44E7EF4E"/>
    <w:rsid w:val="44F08734"/>
    <w:rsid w:val="4504A714"/>
    <w:rsid w:val="450B6756"/>
    <w:rsid w:val="450F22B6"/>
    <w:rsid w:val="4514C1DA"/>
    <w:rsid w:val="4514DA4A"/>
    <w:rsid w:val="45152EE1"/>
    <w:rsid w:val="45169D48"/>
    <w:rsid w:val="45273B26"/>
    <w:rsid w:val="452EA5CB"/>
    <w:rsid w:val="452F31D9"/>
    <w:rsid w:val="4539D346"/>
    <w:rsid w:val="453B8198"/>
    <w:rsid w:val="4541FD50"/>
    <w:rsid w:val="454ECAE2"/>
    <w:rsid w:val="4553651A"/>
    <w:rsid w:val="45567D9F"/>
    <w:rsid w:val="455D36DA"/>
    <w:rsid w:val="455D6D62"/>
    <w:rsid w:val="4562EF54"/>
    <w:rsid w:val="4566C251"/>
    <w:rsid w:val="45679D59"/>
    <w:rsid w:val="4567EB5D"/>
    <w:rsid w:val="456A3076"/>
    <w:rsid w:val="456F8ADF"/>
    <w:rsid w:val="456FA454"/>
    <w:rsid w:val="457617F0"/>
    <w:rsid w:val="4577151C"/>
    <w:rsid w:val="45783F61"/>
    <w:rsid w:val="457BA7BB"/>
    <w:rsid w:val="457D22E5"/>
    <w:rsid w:val="45802CFF"/>
    <w:rsid w:val="4585BCDF"/>
    <w:rsid w:val="4593F008"/>
    <w:rsid w:val="45A01436"/>
    <w:rsid w:val="45A3C773"/>
    <w:rsid w:val="45A40AE3"/>
    <w:rsid w:val="45A9F03C"/>
    <w:rsid w:val="45ABC3E5"/>
    <w:rsid w:val="45ACC90A"/>
    <w:rsid w:val="45AF6F7F"/>
    <w:rsid w:val="45B8350B"/>
    <w:rsid w:val="45BA5FA4"/>
    <w:rsid w:val="45BDA0B0"/>
    <w:rsid w:val="45BF565D"/>
    <w:rsid w:val="45C0AABE"/>
    <w:rsid w:val="45C30086"/>
    <w:rsid w:val="45C5F761"/>
    <w:rsid w:val="45C89717"/>
    <w:rsid w:val="45D816A3"/>
    <w:rsid w:val="45D94183"/>
    <w:rsid w:val="45E2C4B7"/>
    <w:rsid w:val="45F1B36E"/>
    <w:rsid w:val="45F65094"/>
    <w:rsid w:val="45FC9482"/>
    <w:rsid w:val="45FD7C31"/>
    <w:rsid w:val="460257D7"/>
    <w:rsid w:val="4608C2AB"/>
    <w:rsid w:val="460F9869"/>
    <w:rsid w:val="46102694"/>
    <w:rsid w:val="4610DD0B"/>
    <w:rsid w:val="462B7DBF"/>
    <w:rsid w:val="4634CB5D"/>
    <w:rsid w:val="46366882"/>
    <w:rsid w:val="4645E6FE"/>
    <w:rsid w:val="464636BC"/>
    <w:rsid w:val="46584D01"/>
    <w:rsid w:val="465992B3"/>
    <w:rsid w:val="465D2F04"/>
    <w:rsid w:val="46675CA3"/>
    <w:rsid w:val="4667E8C4"/>
    <w:rsid w:val="4674BDF3"/>
    <w:rsid w:val="46759F7A"/>
    <w:rsid w:val="467F60CE"/>
    <w:rsid w:val="46829426"/>
    <w:rsid w:val="46836A64"/>
    <w:rsid w:val="46844E64"/>
    <w:rsid w:val="468D2B91"/>
    <w:rsid w:val="468D55F6"/>
    <w:rsid w:val="468FC887"/>
    <w:rsid w:val="4691E656"/>
    <w:rsid w:val="46971FD8"/>
    <w:rsid w:val="46991FA8"/>
    <w:rsid w:val="46993C64"/>
    <w:rsid w:val="469B348C"/>
    <w:rsid w:val="46B5AC27"/>
    <w:rsid w:val="46B5B8E2"/>
    <w:rsid w:val="46B78F97"/>
    <w:rsid w:val="46B7BFF0"/>
    <w:rsid w:val="46C0D812"/>
    <w:rsid w:val="46C3569C"/>
    <w:rsid w:val="46CC3614"/>
    <w:rsid w:val="46D1D219"/>
    <w:rsid w:val="46D1D5DF"/>
    <w:rsid w:val="46DB89F2"/>
    <w:rsid w:val="46DDDF95"/>
    <w:rsid w:val="46DF622D"/>
    <w:rsid w:val="46E368D9"/>
    <w:rsid w:val="46EFDD69"/>
    <w:rsid w:val="46F66B65"/>
    <w:rsid w:val="46F854FC"/>
    <w:rsid w:val="46F863C7"/>
    <w:rsid w:val="46F8CF61"/>
    <w:rsid w:val="4702B754"/>
    <w:rsid w:val="4704692F"/>
    <w:rsid w:val="470AAC18"/>
    <w:rsid w:val="470E8B91"/>
    <w:rsid w:val="47125AF8"/>
    <w:rsid w:val="47151C05"/>
    <w:rsid w:val="471C1AEB"/>
    <w:rsid w:val="471C80A9"/>
    <w:rsid w:val="4724D636"/>
    <w:rsid w:val="472AC83B"/>
    <w:rsid w:val="473307EC"/>
    <w:rsid w:val="4734279A"/>
    <w:rsid w:val="473536CC"/>
    <w:rsid w:val="4738BF3F"/>
    <w:rsid w:val="473F0645"/>
    <w:rsid w:val="473FBCB1"/>
    <w:rsid w:val="4742C1A8"/>
    <w:rsid w:val="474704E1"/>
    <w:rsid w:val="47637AAC"/>
    <w:rsid w:val="47643B37"/>
    <w:rsid w:val="477EDC33"/>
    <w:rsid w:val="4781C9E0"/>
    <w:rsid w:val="4783CC6F"/>
    <w:rsid w:val="478590F5"/>
    <w:rsid w:val="4785A933"/>
    <w:rsid w:val="47868E4B"/>
    <w:rsid w:val="4786DADE"/>
    <w:rsid w:val="4787279A"/>
    <w:rsid w:val="478E3C50"/>
    <w:rsid w:val="478F54BC"/>
    <w:rsid w:val="4790782E"/>
    <w:rsid w:val="4792713E"/>
    <w:rsid w:val="47954BF1"/>
    <w:rsid w:val="479A2A50"/>
    <w:rsid w:val="479C9BE9"/>
    <w:rsid w:val="47ABB7AE"/>
    <w:rsid w:val="47ACDAA1"/>
    <w:rsid w:val="47B2679C"/>
    <w:rsid w:val="47B73B8E"/>
    <w:rsid w:val="47B74476"/>
    <w:rsid w:val="47BC0BF2"/>
    <w:rsid w:val="47C13FF7"/>
    <w:rsid w:val="47C5BE1F"/>
    <w:rsid w:val="47C82494"/>
    <w:rsid w:val="47D14212"/>
    <w:rsid w:val="47D3E61E"/>
    <w:rsid w:val="47D4F0F1"/>
    <w:rsid w:val="47D53389"/>
    <w:rsid w:val="47D83B6B"/>
    <w:rsid w:val="47DEF9D7"/>
    <w:rsid w:val="47E15C7A"/>
    <w:rsid w:val="47E57B04"/>
    <w:rsid w:val="47E7155C"/>
    <w:rsid w:val="47E82FF2"/>
    <w:rsid w:val="47E882E1"/>
    <w:rsid w:val="47F1FB16"/>
    <w:rsid w:val="47F34FC5"/>
    <w:rsid w:val="47F8A9D4"/>
    <w:rsid w:val="47FD6CE3"/>
    <w:rsid w:val="47FD7241"/>
    <w:rsid w:val="47FF201B"/>
    <w:rsid w:val="47FF7AAE"/>
    <w:rsid w:val="480C27C3"/>
    <w:rsid w:val="480ECF5C"/>
    <w:rsid w:val="4810CFA8"/>
    <w:rsid w:val="481291FF"/>
    <w:rsid w:val="481B4361"/>
    <w:rsid w:val="481C6763"/>
    <w:rsid w:val="481CC297"/>
    <w:rsid w:val="48272E1F"/>
    <w:rsid w:val="4827481F"/>
    <w:rsid w:val="48321AE2"/>
    <w:rsid w:val="4833A0CA"/>
    <w:rsid w:val="48373E7E"/>
    <w:rsid w:val="483791CD"/>
    <w:rsid w:val="48418001"/>
    <w:rsid w:val="4847BE77"/>
    <w:rsid w:val="484BB06F"/>
    <w:rsid w:val="4850622D"/>
    <w:rsid w:val="485A6C22"/>
    <w:rsid w:val="485BD87B"/>
    <w:rsid w:val="486B4DE5"/>
    <w:rsid w:val="486FE071"/>
    <w:rsid w:val="48706F99"/>
    <w:rsid w:val="48712CD0"/>
    <w:rsid w:val="48730868"/>
    <w:rsid w:val="4877B151"/>
    <w:rsid w:val="487CC625"/>
    <w:rsid w:val="487FF63A"/>
    <w:rsid w:val="4880D8F6"/>
    <w:rsid w:val="4883EFC2"/>
    <w:rsid w:val="488832AE"/>
    <w:rsid w:val="488C69DF"/>
    <w:rsid w:val="488E77AB"/>
    <w:rsid w:val="4895E322"/>
    <w:rsid w:val="489B6718"/>
    <w:rsid w:val="489B9C45"/>
    <w:rsid w:val="48A236DA"/>
    <w:rsid w:val="48A3D635"/>
    <w:rsid w:val="48A73365"/>
    <w:rsid w:val="48C01B6A"/>
    <w:rsid w:val="48CAE4B8"/>
    <w:rsid w:val="48D09836"/>
    <w:rsid w:val="48D5C50A"/>
    <w:rsid w:val="48DB4A93"/>
    <w:rsid w:val="48DD8207"/>
    <w:rsid w:val="48DE4E0D"/>
    <w:rsid w:val="48E09334"/>
    <w:rsid w:val="48E1B258"/>
    <w:rsid w:val="48E45772"/>
    <w:rsid w:val="48E91D2E"/>
    <w:rsid w:val="48EA0CB1"/>
    <w:rsid w:val="48F0A256"/>
    <w:rsid w:val="48F9A515"/>
    <w:rsid w:val="48FE3DE0"/>
    <w:rsid w:val="491504A0"/>
    <w:rsid w:val="4916F86A"/>
    <w:rsid w:val="4918275A"/>
    <w:rsid w:val="492238F4"/>
    <w:rsid w:val="49287C05"/>
    <w:rsid w:val="49299FDA"/>
    <w:rsid w:val="492EC44E"/>
    <w:rsid w:val="4930B5D3"/>
    <w:rsid w:val="4935A7EE"/>
    <w:rsid w:val="493A87F9"/>
    <w:rsid w:val="493BC7EF"/>
    <w:rsid w:val="493DFBF0"/>
    <w:rsid w:val="49447C04"/>
    <w:rsid w:val="4944E25C"/>
    <w:rsid w:val="49466DE5"/>
    <w:rsid w:val="495222D4"/>
    <w:rsid w:val="49538B0C"/>
    <w:rsid w:val="495D1058"/>
    <w:rsid w:val="49612F75"/>
    <w:rsid w:val="4964479D"/>
    <w:rsid w:val="4975F7C9"/>
    <w:rsid w:val="497660BF"/>
    <w:rsid w:val="49768DBB"/>
    <w:rsid w:val="497D945B"/>
    <w:rsid w:val="497DE54F"/>
    <w:rsid w:val="497EEDAF"/>
    <w:rsid w:val="49855A9F"/>
    <w:rsid w:val="4987B377"/>
    <w:rsid w:val="498F2C3D"/>
    <w:rsid w:val="499237C0"/>
    <w:rsid w:val="499CEE58"/>
    <w:rsid w:val="499DDA31"/>
    <w:rsid w:val="49BC9BC5"/>
    <w:rsid w:val="49BEDEC7"/>
    <w:rsid w:val="49D251D2"/>
    <w:rsid w:val="49D7E3A7"/>
    <w:rsid w:val="49D8CAA4"/>
    <w:rsid w:val="49D9EC9A"/>
    <w:rsid w:val="49E0C1B9"/>
    <w:rsid w:val="49E397C5"/>
    <w:rsid w:val="49E93B24"/>
    <w:rsid w:val="49EB1D25"/>
    <w:rsid w:val="49EC12EF"/>
    <w:rsid w:val="49EED0C1"/>
    <w:rsid w:val="49F5DD8B"/>
    <w:rsid w:val="49FAD0CC"/>
    <w:rsid w:val="49FCDE89"/>
    <w:rsid w:val="4A002187"/>
    <w:rsid w:val="4A038063"/>
    <w:rsid w:val="4A05DBE5"/>
    <w:rsid w:val="4A0638A6"/>
    <w:rsid w:val="4A1CE474"/>
    <w:rsid w:val="4A1D03F7"/>
    <w:rsid w:val="4A399960"/>
    <w:rsid w:val="4A3B7D94"/>
    <w:rsid w:val="4A4A2066"/>
    <w:rsid w:val="4A5F6126"/>
    <w:rsid w:val="4A617140"/>
    <w:rsid w:val="4A64C1CB"/>
    <w:rsid w:val="4A657C48"/>
    <w:rsid w:val="4A686DED"/>
    <w:rsid w:val="4A7F38DA"/>
    <w:rsid w:val="4A810AF8"/>
    <w:rsid w:val="4A83F6E2"/>
    <w:rsid w:val="4A84ED8F"/>
    <w:rsid w:val="4A87F3DA"/>
    <w:rsid w:val="4A91E2C7"/>
    <w:rsid w:val="4A95E309"/>
    <w:rsid w:val="4A9719A6"/>
    <w:rsid w:val="4AA2FF36"/>
    <w:rsid w:val="4AA47523"/>
    <w:rsid w:val="4AA72BB8"/>
    <w:rsid w:val="4AA9816C"/>
    <w:rsid w:val="4AABB6F7"/>
    <w:rsid w:val="4AB0EA5B"/>
    <w:rsid w:val="4AB44276"/>
    <w:rsid w:val="4ABD2A30"/>
    <w:rsid w:val="4ABED3BD"/>
    <w:rsid w:val="4AC3546D"/>
    <w:rsid w:val="4AC3831C"/>
    <w:rsid w:val="4AC54178"/>
    <w:rsid w:val="4AC8EDD1"/>
    <w:rsid w:val="4ACB0F22"/>
    <w:rsid w:val="4ACC33D1"/>
    <w:rsid w:val="4ACED860"/>
    <w:rsid w:val="4AD4368E"/>
    <w:rsid w:val="4AD5A809"/>
    <w:rsid w:val="4AD991A5"/>
    <w:rsid w:val="4AE8C481"/>
    <w:rsid w:val="4AEB89AD"/>
    <w:rsid w:val="4AFFBFC4"/>
    <w:rsid w:val="4B059AE3"/>
    <w:rsid w:val="4B09B786"/>
    <w:rsid w:val="4B0B33D1"/>
    <w:rsid w:val="4B0B493F"/>
    <w:rsid w:val="4B0C12C5"/>
    <w:rsid w:val="4B0E3862"/>
    <w:rsid w:val="4B11412B"/>
    <w:rsid w:val="4B15E901"/>
    <w:rsid w:val="4B1E526B"/>
    <w:rsid w:val="4B1FF80C"/>
    <w:rsid w:val="4B21AE7C"/>
    <w:rsid w:val="4B2245F4"/>
    <w:rsid w:val="4B2FD609"/>
    <w:rsid w:val="4B33B22F"/>
    <w:rsid w:val="4B35D839"/>
    <w:rsid w:val="4B3C5107"/>
    <w:rsid w:val="4B40C239"/>
    <w:rsid w:val="4B40CAFC"/>
    <w:rsid w:val="4B413E9D"/>
    <w:rsid w:val="4B4C31BF"/>
    <w:rsid w:val="4B56381A"/>
    <w:rsid w:val="4B6707B6"/>
    <w:rsid w:val="4B69E6E3"/>
    <w:rsid w:val="4B8D30AA"/>
    <w:rsid w:val="4B932D0A"/>
    <w:rsid w:val="4B998BA8"/>
    <w:rsid w:val="4B9DBB58"/>
    <w:rsid w:val="4B9DBB82"/>
    <w:rsid w:val="4BA2572F"/>
    <w:rsid w:val="4BA6B136"/>
    <w:rsid w:val="4BA9FFD6"/>
    <w:rsid w:val="4BAD08E9"/>
    <w:rsid w:val="4BAD5E1C"/>
    <w:rsid w:val="4BB1F492"/>
    <w:rsid w:val="4BB3421C"/>
    <w:rsid w:val="4BB45E97"/>
    <w:rsid w:val="4BB72915"/>
    <w:rsid w:val="4BB97F44"/>
    <w:rsid w:val="4BBB3AAD"/>
    <w:rsid w:val="4BBC8A93"/>
    <w:rsid w:val="4BC16CEA"/>
    <w:rsid w:val="4BC437AD"/>
    <w:rsid w:val="4BC443E2"/>
    <w:rsid w:val="4BC832D2"/>
    <w:rsid w:val="4BD02AF2"/>
    <w:rsid w:val="4BD4200A"/>
    <w:rsid w:val="4BD6069D"/>
    <w:rsid w:val="4BE78B87"/>
    <w:rsid w:val="4BE9EFDF"/>
    <w:rsid w:val="4BEB0F0B"/>
    <w:rsid w:val="4BEB1BF4"/>
    <w:rsid w:val="4BF1DB88"/>
    <w:rsid w:val="4BF602CF"/>
    <w:rsid w:val="4BF7BC2C"/>
    <w:rsid w:val="4BFD5ED8"/>
    <w:rsid w:val="4C001865"/>
    <w:rsid w:val="4C03F634"/>
    <w:rsid w:val="4C0841BB"/>
    <w:rsid w:val="4C0AC87A"/>
    <w:rsid w:val="4C0BEF03"/>
    <w:rsid w:val="4C10348E"/>
    <w:rsid w:val="4C16497A"/>
    <w:rsid w:val="4C210931"/>
    <w:rsid w:val="4C2399F8"/>
    <w:rsid w:val="4C25E2CE"/>
    <w:rsid w:val="4C2FE116"/>
    <w:rsid w:val="4C30CE32"/>
    <w:rsid w:val="4C316147"/>
    <w:rsid w:val="4C32C735"/>
    <w:rsid w:val="4C3ED884"/>
    <w:rsid w:val="4C4EA253"/>
    <w:rsid w:val="4C506E3F"/>
    <w:rsid w:val="4C59EA4C"/>
    <w:rsid w:val="4C5DD51B"/>
    <w:rsid w:val="4C5F60FA"/>
    <w:rsid w:val="4C60EDFC"/>
    <w:rsid w:val="4C68731A"/>
    <w:rsid w:val="4C6AD342"/>
    <w:rsid w:val="4C74D269"/>
    <w:rsid w:val="4C78CE8E"/>
    <w:rsid w:val="4C836828"/>
    <w:rsid w:val="4C83BB09"/>
    <w:rsid w:val="4C87CB58"/>
    <w:rsid w:val="4C898D9E"/>
    <w:rsid w:val="4C8F5A1F"/>
    <w:rsid w:val="4C90DA30"/>
    <w:rsid w:val="4C955A87"/>
    <w:rsid w:val="4C99E9F1"/>
    <w:rsid w:val="4C9BFE71"/>
    <w:rsid w:val="4C9C10B7"/>
    <w:rsid w:val="4CB36921"/>
    <w:rsid w:val="4CB38720"/>
    <w:rsid w:val="4CB524BE"/>
    <w:rsid w:val="4CB66A70"/>
    <w:rsid w:val="4CC0EC23"/>
    <w:rsid w:val="4CD4ABA5"/>
    <w:rsid w:val="4CDE16B5"/>
    <w:rsid w:val="4CE107A2"/>
    <w:rsid w:val="4CE83349"/>
    <w:rsid w:val="4CECDA3F"/>
    <w:rsid w:val="4CF046FC"/>
    <w:rsid w:val="4CF07641"/>
    <w:rsid w:val="4CFAE4FB"/>
    <w:rsid w:val="4D015691"/>
    <w:rsid w:val="4D02854E"/>
    <w:rsid w:val="4D02DB44"/>
    <w:rsid w:val="4D101499"/>
    <w:rsid w:val="4D1397F5"/>
    <w:rsid w:val="4D159155"/>
    <w:rsid w:val="4D178302"/>
    <w:rsid w:val="4D1FA80D"/>
    <w:rsid w:val="4D202604"/>
    <w:rsid w:val="4D2040C6"/>
    <w:rsid w:val="4D20EE95"/>
    <w:rsid w:val="4D26E65E"/>
    <w:rsid w:val="4D2C3AE3"/>
    <w:rsid w:val="4D3484B6"/>
    <w:rsid w:val="4D38C7B1"/>
    <w:rsid w:val="4D3CBBEA"/>
    <w:rsid w:val="4D40CFB9"/>
    <w:rsid w:val="4D4519F3"/>
    <w:rsid w:val="4D4B939F"/>
    <w:rsid w:val="4D4FCF77"/>
    <w:rsid w:val="4D503BE9"/>
    <w:rsid w:val="4D53527E"/>
    <w:rsid w:val="4D54362C"/>
    <w:rsid w:val="4D58898A"/>
    <w:rsid w:val="4D5D684E"/>
    <w:rsid w:val="4D5FA1E8"/>
    <w:rsid w:val="4D60D5BE"/>
    <w:rsid w:val="4D652360"/>
    <w:rsid w:val="4D6BBA0A"/>
    <w:rsid w:val="4D708FC2"/>
    <w:rsid w:val="4D736D00"/>
    <w:rsid w:val="4D76AEB4"/>
    <w:rsid w:val="4D7EFB1B"/>
    <w:rsid w:val="4D876B72"/>
    <w:rsid w:val="4D87817D"/>
    <w:rsid w:val="4D8C46B9"/>
    <w:rsid w:val="4D8F5807"/>
    <w:rsid w:val="4D9C3939"/>
    <w:rsid w:val="4DA062B3"/>
    <w:rsid w:val="4DA65C6F"/>
    <w:rsid w:val="4DAE6117"/>
    <w:rsid w:val="4DB8D9A3"/>
    <w:rsid w:val="4DBD217D"/>
    <w:rsid w:val="4DBD49B6"/>
    <w:rsid w:val="4DBDDBD3"/>
    <w:rsid w:val="4DC06876"/>
    <w:rsid w:val="4DC879D2"/>
    <w:rsid w:val="4DD00441"/>
    <w:rsid w:val="4DD11C23"/>
    <w:rsid w:val="4DD4D204"/>
    <w:rsid w:val="4DD73B60"/>
    <w:rsid w:val="4DDC23F5"/>
    <w:rsid w:val="4DDC6FD1"/>
    <w:rsid w:val="4DE3A18D"/>
    <w:rsid w:val="4DFA3CF4"/>
    <w:rsid w:val="4DFB223B"/>
    <w:rsid w:val="4DFE98C1"/>
    <w:rsid w:val="4DFFE484"/>
    <w:rsid w:val="4E091911"/>
    <w:rsid w:val="4E09C3B8"/>
    <w:rsid w:val="4E15917E"/>
    <w:rsid w:val="4E1BD969"/>
    <w:rsid w:val="4E1E8A33"/>
    <w:rsid w:val="4E1F3889"/>
    <w:rsid w:val="4E1F6B55"/>
    <w:rsid w:val="4E27C99E"/>
    <w:rsid w:val="4E300535"/>
    <w:rsid w:val="4E308072"/>
    <w:rsid w:val="4E30F0AC"/>
    <w:rsid w:val="4E32D494"/>
    <w:rsid w:val="4E335924"/>
    <w:rsid w:val="4E34EF26"/>
    <w:rsid w:val="4E397195"/>
    <w:rsid w:val="4E3ACADD"/>
    <w:rsid w:val="4E410070"/>
    <w:rsid w:val="4E44C850"/>
    <w:rsid w:val="4E4968EC"/>
    <w:rsid w:val="4E59B70E"/>
    <w:rsid w:val="4E617A03"/>
    <w:rsid w:val="4E62C4BF"/>
    <w:rsid w:val="4E6C6AC7"/>
    <w:rsid w:val="4E7B6ED8"/>
    <w:rsid w:val="4E804B00"/>
    <w:rsid w:val="4E8ADB7F"/>
    <w:rsid w:val="4E932CDE"/>
    <w:rsid w:val="4E944ED9"/>
    <w:rsid w:val="4E9B22F4"/>
    <w:rsid w:val="4EA5C2F5"/>
    <w:rsid w:val="4EAAA9FC"/>
    <w:rsid w:val="4EAD0F65"/>
    <w:rsid w:val="4EB7E932"/>
    <w:rsid w:val="4EC2E13F"/>
    <w:rsid w:val="4EC41C3B"/>
    <w:rsid w:val="4EDCFBBD"/>
    <w:rsid w:val="4EDE0EB8"/>
    <w:rsid w:val="4EE0DA22"/>
    <w:rsid w:val="4EE4D25E"/>
    <w:rsid w:val="4EE68E67"/>
    <w:rsid w:val="4EEB1440"/>
    <w:rsid w:val="4EEB9FD8"/>
    <w:rsid w:val="4EEBDF86"/>
    <w:rsid w:val="4EEC6E98"/>
    <w:rsid w:val="4EF159E6"/>
    <w:rsid w:val="4EF7F28B"/>
    <w:rsid w:val="4EFEAC99"/>
    <w:rsid w:val="4F034A55"/>
    <w:rsid w:val="4F05B39B"/>
    <w:rsid w:val="4F0FE160"/>
    <w:rsid w:val="4F1210A5"/>
    <w:rsid w:val="4F158337"/>
    <w:rsid w:val="4F1E730E"/>
    <w:rsid w:val="4F1EFAAA"/>
    <w:rsid w:val="4F26B451"/>
    <w:rsid w:val="4F309A53"/>
    <w:rsid w:val="4F345ADF"/>
    <w:rsid w:val="4F387E82"/>
    <w:rsid w:val="4F3972DD"/>
    <w:rsid w:val="4F3BFC3C"/>
    <w:rsid w:val="4F3C6BB4"/>
    <w:rsid w:val="4F3F4C8C"/>
    <w:rsid w:val="4F44CCE5"/>
    <w:rsid w:val="4F4CDF60"/>
    <w:rsid w:val="4F4FDE99"/>
    <w:rsid w:val="4F52D9F9"/>
    <w:rsid w:val="4F593AFF"/>
    <w:rsid w:val="4F5C9E6C"/>
    <w:rsid w:val="4F5CCD40"/>
    <w:rsid w:val="4F608E8D"/>
    <w:rsid w:val="4F6FD4FA"/>
    <w:rsid w:val="4F7246E7"/>
    <w:rsid w:val="4F73825A"/>
    <w:rsid w:val="4F765C76"/>
    <w:rsid w:val="4F782D1D"/>
    <w:rsid w:val="4F813D4B"/>
    <w:rsid w:val="4F826BE5"/>
    <w:rsid w:val="4F985A83"/>
    <w:rsid w:val="4FA24983"/>
    <w:rsid w:val="4FAF6E32"/>
    <w:rsid w:val="4FC374B6"/>
    <w:rsid w:val="4FCA7535"/>
    <w:rsid w:val="4FCCE66A"/>
    <w:rsid w:val="4FD98CBE"/>
    <w:rsid w:val="4FE0AA15"/>
    <w:rsid w:val="4FE88E50"/>
    <w:rsid w:val="4FE91FDC"/>
    <w:rsid w:val="4FF873CD"/>
    <w:rsid w:val="4FFF5183"/>
    <w:rsid w:val="50042775"/>
    <w:rsid w:val="5005403A"/>
    <w:rsid w:val="50061436"/>
    <w:rsid w:val="50073E27"/>
    <w:rsid w:val="501810F0"/>
    <w:rsid w:val="501F4408"/>
    <w:rsid w:val="5020E63F"/>
    <w:rsid w:val="5025533B"/>
    <w:rsid w:val="502D334D"/>
    <w:rsid w:val="5032B3E8"/>
    <w:rsid w:val="5033559C"/>
    <w:rsid w:val="5035B459"/>
    <w:rsid w:val="503872A7"/>
    <w:rsid w:val="503F1519"/>
    <w:rsid w:val="50419356"/>
    <w:rsid w:val="5042B8B0"/>
    <w:rsid w:val="50452CED"/>
    <w:rsid w:val="5049F075"/>
    <w:rsid w:val="504E8C4C"/>
    <w:rsid w:val="5054E6F1"/>
    <w:rsid w:val="506E7880"/>
    <w:rsid w:val="5070D8E7"/>
    <w:rsid w:val="5074DB4A"/>
    <w:rsid w:val="5076973C"/>
    <w:rsid w:val="507D2FC5"/>
    <w:rsid w:val="507E1A4D"/>
    <w:rsid w:val="5080DC6C"/>
    <w:rsid w:val="50814707"/>
    <w:rsid w:val="50845915"/>
    <w:rsid w:val="508FF766"/>
    <w:rsid w:val="509617D4"/>
    <w:rsid w:val="50A01D69"/>
    <w:rsid w:val="50A55DCF"/>
    <w:rsid w:val="50A67F6C"/>
    <w:rsid w:val="50AB501A"/>
    <w:rsid w:val="50ADEACF"/>
    <w:rsid w:val="50BCF4E8"/>
    <w:rsid w:val="50C75DE7"/>
    <w:rsid w:val="50C7FED5"/>
    <w:rsid w:val="50D29DDE"/>
    <w:rsid w:val="50D3F236"/>
    <w:rsid w:val="50D506B1"/>
    <w:rsid w:val="50D6EC42"/>
    <w:rsid w:val="50E223FC"/>
    <w:rsid w:val="50E2ADE6"/>
    <w:rsid w:val="50E9DEB1"/>
    <w:rsid w:val="50EB9C2C"/>
    <w:rsid w:val="50F12A6F"/>
    <w:rsid w:val="50F40A04"/>
    <w:rsid w:val="50F4B9EF"/>
    <w:rsid w:val="50F853AA"/>
    <w:rsid w:val="50FBC4B9"/>
    <w:rsid w:val="50FC5EEE"/>
    <w:rsid w:val="5101082B"/>
    <w:rsid w:val="5101DF26"/>
    <w:rsid w:val="5106FB58"/>
    <w:rsid w:val="5107520C"/>
    <w:rsid w:val="510C6616"/>
    <w:rsid w:val="511DEEA8"/>
    <w:rsid w:val="5123FD17"/>
    <w:rsid w:val="51256353"/>
    <w:rsid w:val="512B14A2"/>
    <w:rsid w:val="512DBA69"/>
    <w:rsid w:val="51344E07"/>
    <w:rsid w:val="5135A7EF"/>
    <w:rsid w:val="5138071C"/>
    <w:rsid w:val="513A3A0E"/>
    <w:rsid w:val="513A69A4"/>
    <w:rsid w:val="5147D99A"/>
    <w:rsid w:val="514A158E"/>
    <w:rsid w:val="5156CAB5"/>
    <w:rsid w:val="5169DDDE"/>
    <w:rsid w:val="516D9C70"/>
    <w:rsid w:val="51700FC3"/>
    <w:rsid w:val="51749232"/>
    <w:rsid w:val="5174E216"/>
    <w:rsid w:val="5178ECF5"/>
    <w:rsid w:val="517FA066"/>
    <w:rsid w:val="518C2847"/>
    <w:rsid w:val="51903474"/>
    <w:rsid w:val="51983A72"/>
    <w:rsid w:val="519A3348"/>
    <w:rsid w:val="519AB0F3"/>
    <w:rsid w:val="519B292E"/>
    <w:rsid w:val="51A0BB5B"/>
    <w:rsid w:val="51A50F19"/>
    <w:rsid w:val="51AE0B7F"/>
    <w:rsid w:val="51B68050"/>
    <w:rsid w:val="51C36627"/>
    <w:rsid w:val="51C394D3"/>
    <w:rsid w:val="51C3F588"/>
    <w:rsid w:val="51CAC43E"/>
    <w:rsid w:val="51DAFEC0"/>
    <w:rsid w:val="51DB38DB"/>
    <w:rsid w:val="51DC699A"/>
    <w:rsid w:val="51DCDC9A"/>
    <w:rsid w:val="51E233F8"/>
    <w:rsid w:val="51ECC75A"/>
    <w:rsid w:val="51F8B4AF"/>
    <w:rsid w:val="51FFE9D5"/>
    <w:rsid w:val="52084217"/>
    <w:rsid w:val="5210EFCD"/>
    <w:rsid w:val="5219EF81"/>
    <w:rsid w:val="521B5244"/>
    <w:rsid w:val="522C2C6E"/>
    <w:rsid w:val="5230E733"/>
    <w:rsid w:val="52368985"/>
    <w:rsid w:val="5238DF51"/>
    <w:rsid w:val="523B46E4"/>
    <w:rsid w:val="5246EAAA"/>
    <w:rsid w:val="524A81EF"/>
    <w:rsid w:val="524B360F"/>
    <w:rsid w:val="525020A0"/>
    <w:rsid w:val="5258FD6B"/>
    <w:rsid w:val="525D3603"/>
    <w:rsid w:val="52620BAA"/>
    <w:rsid w:val="52623C77"/>
    <w:rsid w:val="52625DDE"/>
    <w:rsid w:val="526F070B"/>
    <w:rsid w:val="526F22CF"/>
    <w:rsid w:val="527FEF41"/>
    <w:rsid w:val="5289E8D5"/>
    <w:rsid w:val="528A7CB5"/>
    <w:rsid w:val="528B0234"/>
    <w:rsid w:val="528BE3F2"/>
    <w:rsid w:val="528E41E5"/>
    <w:rsid w:val="529136C8"/>
    <w:rsid w:val="52922C5D"/>
    <w:rsid w:val="52949D2C"/>
    <w:rsid w:val="52982F4F"/>
    <w:rsid w:val="52A097D7"/>
    <w:rsid w:val="52A3389E"/>
    <w:rsid w:val="52A67582"/>
    <w:rsid w:val="52AAA0F1"/>
    <w:rsid w:val="52B17882"/>
    <w:rsid w:val="52B5EA4E"/>
    <w:rsid w:val="52B84F0C"/>
    <w:rsid w:val="52BEFF4A"/>
    <w:rsid w:val="52C98E9D"/>
    <w:rsid w:val="52D1AC47"/>
    <w:rsid w:val="52D30BE7"/>
    <w:rsid w:val="52D5A32A"/>
    <w:rsid w:val="52DD7715"/>
    <w:rsid w:val="52E5BBDF"/>
    <w:rsid w:val="52E5FB18"/>
    <w:rsid w:val="52E8FAB1"/>
    <w:rsid w:val="52F75295"/>
    <w:rsid w:val="52F81884"/>
    <w:rsid w:val="52FBB926"/>
    <w:rsid w:val="53005D1C"/>
    <w:rsid w:val="530F124F"/>
    <w:rsid w:val="5310A648"/>
    <w:rsid w:val="5312D7D7"/>
    <w:rsid w:val="53187E89"/>
    <w:rsid w:val="53192434"/>
    <w:rsid w:val="531B5BDA"/>
    <w:rsid w:val="531E9933"/>
    <w:rsid w:val="531F6E14"/>
    <w:rsid w:val="5320ADCB"/>
    <w:rsid w:val="5320F23F"/>
    <w:rsid w:val="5328703A"/>
    <w:rsid w:val="5333B7F6"/>
    <w:rsid w:val="53371887"/>
    <w:rsid w:val="5337BC8E"/>
    <w:rsid w:val="533A9FC2"/>
    <w:rsid w:val="533C0C1B"/>
    <w:rsid w:val="534B69AD"/>
    <w:rsid w:val="53511AC8"/>
    <w:rsid w:val="53521A2A"/>
    <w:rsid w:val="5354CDA1"/>
    <w:rsid w:val="536CA00A"/>
    <w:rsid w:val="53793647"/>
    <w:rsid w:val="537D17B5"/>
    <w:rsid w:val="537D6DEA"/>
    <w:rsid w:val="5383AB5D"/>
    <w:rsid w:val="5383BC46"/>
    <w:rsid w:val="5387ACCA"/>
    <w:rsid w:val="538D9528"/>
    <w:rsid w:val="538FBDEB"/>
    <w:rsid w:val="5391AAA7"/>
    <w:rsid w:val="53971119"/>
    <w:rsid w:val="539BE884"/>
    <w:rsid w:val="539CB3A7"/>
    <w:rsid w:val="53A7ED3A"/>
    <w:rsid w:val="53A8D0A2"/>
    <w:rsid w:val="53ABF8B5"/>
    <w:rsid w:val="53CD05E1"/>
    <w:rsid w:val="53D905D0"/>
    <w:rsid w:val="53DA61AD"/>
    <w:rsid w:val="53E191FD"/>
    <w:rsid w:val="53EE0989"/>
    <w:rsid w:val="53EFD54B"/>
    <w:rsid w:val="53F51050"/>
    <w:rsid w:val="53F5B28C"/>
    <w:rsid w:val="53F60B8F"/>
    <w:rsid w:val="53FD1BF5"/>
    <w:rsid w:val="5403673B"/>
    <w:rsid w:val="540456AD"/>
    <w:rsid w:val="540B06FA"/>
    <w:rsid w:val="540B286D"/>
    <w:rsid w:val="540DF58C"/>
    <w:rsid w:val="54110C73"/>
    <w:rsid w:val="54121BA7"/>
    <w:rsid w:val="54144F72"/>
    <w:rsid w:val="541496F1"/>
    <w:rsid w:val="541A8F07"/>
    <w:rsid w:val="541E3444"/>
    <w:rsid w:val="541EEF93"/>
    <w:rsid w:val="54220366"/>
    <w:rsid w:val="542A68EE"/>
    <w:rsid w:val="5433FFB0"/>
    <w:rsid w:val="5435D603"/>
    <w:rsid w:val="5437A98B"/>
    <w:rsid w:val="543D63B2"/>
    <w:rsid w:val="5442BEFD"/>
    <w:rsid w:val="5443F295"/>
    <w:rsid w:val="544400D1"/>
    <w:rsid w:val="5446E281"/>
    <w:rsid w:val="544AC4A0"/>
    <w:rsid w:val="544E9325"/>
    <w:rsid w:val="544F2A6B"/>
    <w:rsid w:val="54516511"/>
    <w:rsid w:val="545B707E"/>
    <w:rsid w:val="545C40B8"/>
    <w:rsid w:val="545F1862"/>
    <w:rsid w:val="546EC0C3"/>
    <w:rsid w:val="547421C7"/>
    <w:rsid w:val="5476B51A"/>
    <w:rsid w:val="547A3153"/>
    <w:rsid w:val="547C20BF"/>
    <w:rsid w:val="548401F4"/>
    <w:rsid w:val="5486A893"/>
    <w:rsid w:val="54873A5C"/>
    <w:rsid w:val="548B8B40"/>
    <w:rsid w:val="54925DF3"/>
    <w:rsid w:val="54961660"/>
    <w:rsid w:val="549C8677"/>
    <w:rsid w:val="549F488B"/>
    <w:rsid w:val="54A576A8"/>
    <w:rsid w:val="54A68B24"/>
    <w:rsid w:val="54B5C32B"/>
    <w:rsid w:val="54B7DC26"/>
    <w:rsid w:val="54BDC298"/>
    <w:rsid w:val="54C0A40D"/>
    <w:rsid w:val="54C67738"/>
    <w:rsid w:val="54CA6AE3"/>
    <w:rsid w:val="54D0D89F"/>
    <w:rsid w:val="54D97D68"/>
    <w:rsid w:val="54DC8F84"/>
    <w:rsid w:val="54DEA4D6"/>
    <w:rsid w:val="54E4E1F8"/>
    <w:rsid w:val="54E552E3"/>
    <w:rsid w:val="54E5E704"/>
    <w:rsid w:val="54F171F8"/>
    <w:rsid w:val="54F4F2EC"/>
    <w:rsid w:val="54F74870"/>
    <w:rsid w:val="54FD14E3"/>
    <w:rsid w:val="54FD294F"/>
    <w:rsid w:val="54FFCE74"/>
    <w:rsid w:val="5502B987"/>
    <w:rsid w:val="550610F7"/>
    <w:rsid w:val="55084943"/>
    <w:rsid w:val="55095675"/>
    <w:rsid w:val="5509EADB"/>
    <w:rsid w:val="550AA224"/>
    <w:rsid w:val="550D9543"/>
    <w:rsid w:val="550E3EAC"/>
    <w:rsid w:val="5514F868"/>
    <w:rsid w:val="551B38B9"/>
    <w:rsid w:val="5520CD97"/>
    <w:rsid w:val="55280381"/>
    <w:rsid w:val="552DF330"/>
    <w:rsid w:val="55340129"/>
    <w:rsid w:val="553A29AD"/>
    <w:rsid w:val="553E43D9"/>
    <w:rsid w:val="5542EB19"/>
    <w:rsid w:val="55439221"/>
    <w:rsid w:val="55490573"/>
    <w:rsid w:val="554C87F7"/>
    <w:rsid w:val="5551F078"/>
    <w:rsid w:val="555DED7E"/>
    <w:rsid w:val="555FA9E3"/>
    <w:rsid w:val="55655EB5"/>
    <w:rsid w:val="55676B39"/>
    <w:rsid w:val="558058A7"/>
    <w:rsid w:val="558F88DA"/>
    <w:rsid w:val="5593D3BE"/>
    <w:rsid w:val="55996454"/>
    <w:rsid w:val="559BA597"/>
    <w:rsid w:val="559DB2AE"/>
    <w:rsid w:val="55A4FE29"/>
    <w:rsid w:val="55A52955"/>
    <w:rsid w:val="55A8DD9B"/>
    <w:rsid w:val="55ADD80E"/>
    <w:rsid w:val="55B196DA"/>
    <w:rsid w:val="55B8388E"/>
    <w:rsid w:val="55BB817A"/>
    <w:rsid w:val="55BE33D8"/>
    <w:rsid w:val="55C30FA8"/>
    <w:rsid w:val="55CF3634"/>
    <w:rsid w:val="55D4C099"/>
    <w:rsid w:val="55D78DB8"/>
    <w:rsid w:val="55E74DDD"/>
    <w:rsid w:val="55EF6D27"/>
    <w:rsid w:val="55F525F5"/>
    <w:rsid w:val="55F5ED8C"/>
    <w:rsid w:val="55F6A86E"/>
    <w:rsid w:val="55FB0299"/>
    <w:rsid w:val="56004598"/>
    <w:rsid w:val="5601CFBA"/>
    <w:rsid w:val="5604F6B7"/>
    <w:rsid w:val="56074A24"/>
    <w:rsid w:val="560FC0B8"/>
    <w:rsid w:val="5626A3A9"/>
    <w:rsid w:val="5629F640"/>
    <w:rsid w:val="562AF8E0"/>
    <w:rsid w:val="562CD83B"/>
    <w:rsid w:val="562F239F"/>
    <w:rsid w:val="5635C71D"/>
    <w:rsid w:val="5639905B"/>
    <w:rsid w:val="5646D0B5"/>
    <w:rsid w:val="564936C1"/>
    <w:rsid w:val="564EB177"/>
    <w:rsid w:val="565021DA"/>
    <w:rsid w:val="56519DBE"/>
    <w:rsid w:val="56580BA2"/>
    <w:rsid w:val="565AAF01"/>
    <w:rsid w:val="566340AE"/>
    <w:rsid w:val="5666F3E0"/>
    <w:rsid w:val="566A8D11"/>
    <w:rsid w:val="566F5567"/>
    <w:rsid w:val="56731FFD"/>
    <w:rsid w:val="56744EED"/>
    <w:rsid w:val="56754DC9"/>
    <w:rsid w:val="5678AE60"/>
    <w:rsid w:val="567A73FB"/>
    <w:rsid w:val="567EAF83"/>
    <w:rsid w:val="567ED75E"/>
    <w:rsid w:val="567FB69C"/>
    <w:rsid w:val="5683420F"/>
    <w:rsid w:val="5685FA89"/>
    <w:rsid w:val="568966FE"/>
    <w:rsid w:val="568BD820"/>
    <w:rsid w:val="568C836A"/>
    <w:rsid w:val="568DFD78"/>
    <w:rsid w:val="5692069C"/>
    <w:rsid w:val="5699D887"/>
    <w:rsid w:val="569FB2E1"/>
    <w:rsid w:val="56A6C97E"/>
    <w:rsid w:val="56A9F5C0"/>
    <w:rsid w:val="56AC3503"/>
    <w:rsid w:val="56B0286C"/>
    <w:rsid w:val="56B0D4DA"/>
    <w:rsid w:val="56BBA2C1"/>
    <w:rsid w:val="56C0CF10"/>
    <w:rsid w:val="56C212AA"/>
    <w:rsid w:val="56C85861"/>
    <w:rsid w:val="56C9540B"/>
    <w:rsid w:val="56CE74E7"/>
    <w:rsid w:val="56CE800A"/>
    <w:rsid w:val="56D58C46"/>
    <w:rsid w:val="56D7AE68"/>
    <w:rsid w:val="56E7254D"/>
    <w:rsid w:val="56E74AA9"/>
    <w:rsid w:val="56E8D3C1"/>
    <w:rsid w:val="56EAB810"/>
    <w:rsid w:val="56EC16FE"/>
    <w:rsid w:val="56F2F158"/>
    <w:rsid w:val="56F44C6F"/>
    <w:rsid w:val="57026AB0"/>
    <w:rsid w:val="5704C703"/>
    <w:rsid w:val="5705926C"/>
    <w:rsid w:val="5707FA6C"/>
    <w:rsid w:val="57085A01"/>
    <w:rsid w:val="5712CB3E"/>
    <w:rsid w:val="57135BC6"/>
    <w:rsid w:val="5735707B"/>
    <w:rsid w:val="573BECD8"/>
    <w:rsid w:val="57452D5F"/>
    <w:rsid w:val="5747DC5E"/>
    <w:rsid w:val="57483EE9"/>
    <w:rsid w:val="5749231E"/>
    <w:rsid w:val="574C6E23"/>
    <w:rsid w:val="574D3CBA"/>
    <w:rsid w:val="574E7592"/>
    <w:rsid w:val="575B07D9"/>
    <w:rsid w:val="575C2632"/>
    <w:rsid w:val="576478A3"/>
    <w:rsid w:val="576C420D"/>
    <w:rsid w:val="576C6DAD"/>
    <w:rsid w:val="576D6753"/>
    <w:rsid w:val="5771459B"/>
    <w:rsid w:val="5775EDCF"/>
    <w:rsid w:val="577AAA51"/>
    <w:rsid w:val="5781265A"/>
    <w:rsid w:val="5783B4EA"/>
    <w:rsid w:val="578905D3"/>
    <w:rsid w:val="578A243F"/>
    <w:rsid w:val="579681F3"/>
    <w:rsid w:val="579DF310"/>
    <w:rsid w:val="57A7E461"/>
    <w:rsid w:val="57AE23DC"/>
    <w:rsid w:val="57B2BFB3"/>
    <w:rsid w:val="57BB1B09"/>
    <w:rsid w:val="57BB8135"/>
    <w:rsid w:val="57BF8951"/>
    <w:rsid w:val="57C539C1"/>
    <w:rsid w:val="57CBD87A"/>
    <w:rsid w:val="57DC8A07"/>
    <w:rsid w:val="57E531B4"/>
    <w:rsid w:val="57EC66CD"/>
    <w:rsid w:val="57F6E0C8"/>
    <w:rsid w:val="57FA4721"/>
    <w:rsid w:val="5802A8CC"/>
    <w:rsid w:val="580754C1"/>
    <w:rsid w:val="5807E11D"/>
    <w:rsid w:val="580C6E83"/>
    <w:rsid w:val="580C87E6"/>
    <w:rsid w:val="58101A65"/>
    <w:rsid w:val="5817944A"/>
    <w:rsid w:val="5823A5F7"/>
    <w:rsid w:val="58275463"/>
    <w:rsid w:val="5827A031"/>
    <w:rsid w:val="582C7907"/>
    <w:rsid w:val="58308369"/>
    <w:rsid w:val="58346113"/>
    <w:rsid w:val="5838137E"/>
    <w:rsid w:val="5847FEB3"/>
    <w:rsid w:val="58502927"/>
    <w:rsid w:val="5851B896"/>
    <w:rsid w:val="58580CE2"/>
    <w:rsid w:val="585887A9"/>
    <w:rsid w:val="5863CB9D"/>
    <w:rsid w:val="5865D14E"/>
    <w:rsid w:val="5867F633"/>
    <w:rsid w:val="587FC34E"/>
    <w:rsid w:val="58862353"/>
    <w:rsid w:val="5886BACB"/>
    <w:rsid w:val="58871040"/>
    <w:rsid w:val="588812A4"/>
    <w:rsid w:val="589B025B"/>
    <w:rsid w:val="589D7FEA"/>
    <w:rsid w:val="589DE445"/>
    <w:rsid w:val="58A2548F"/>
    <w:rsid w:val="58A46762"/>
    <w:rsid w:val="58A9BA09"/>
    <w:rsid w:val="58ACF1C5"/>
    <w:rsid w:val="58B4C2FD"/>
    <w:rsid w:val="58C65F7D"/>
    <w:rsid w:val="58D15F7B"/>
    <w:rsid w:val="58DC28CC"/>
    <w:rsid w:val="58E12E7D"/>
    <w:rsid w:val="58E30D0A"/>
    <w:rsid w:val="58E5EFBC"/>
    <w:rsid w:val="58EB35B4"/>
    <w:rsid w:val="58FB2397"/>
    <w:rsid w:val="59073B45"/>
    <w:rsid w:val="5907D990"/>
    <w:rsid w:val="590936C6"/>
    <w:rsid w:val="590B399C"/>
    <w:rsid w:val="590D96C6"/>
    <w:rsid w:val="591B5FF7"/>
    <w:rsid w:val="591BC7F5"/>
    <w:rsid w:val="591BDE07"/>
    <w:rsid w:val="591E6DAC"/>
    <w:rsid w:val="5923A83F"/>
    <w:rsid w:val="5924D634"/>
    <w:rsid w:val="59261FC2"/>
    <w:rsid w:val="59273FD1"/>
    <w:rsid w:val="59297D5D"/>
    <w:rsid w:val="593AF9A5"/>
    <w:rsid w:val="593C4740"/>
    <w:rsid w:val="59418DD0"/>
    <w:rsid w:val="59452C18"/>
    <w:rsid w:val="5947C6D8"/>
    <w:rsid w:val="594889B9"/>
    <w:rsid w:val="594C2B58"/>
    <w:rsid w:val="595325E3"/>
    <w:rsid w:val="595B14C7"/>
    <w:rsid w:val="595C46D6"/>
    <w:rsid w:val="5964BE30"/>
    <w:rsid w:val="596597FA"/>
    <w:rsid w:val="5972D0E5"/>
    <w:rsid w:val="59733DB1"/>
    <w:rsid w:val="597C3A3E"/>
    <w:rsid w:val="597D253D"/>
    <w:rsid w:val="598F7314"/>
    <w:rsid w:val="59906A83"/>
    <w:rsid w:val="5990D5C8"/>
    <w:rsid w:val="5991B8C0"/>
    <w:rsid w:val="5993A62E"/>
    <w:rsid w:val="599BA2B1"/>
    <w:rsid w:val="599CEA7F"/>
    <w:rsid w:val="59A17A40"/>
    <w:rsid w:val="59A2F239"/>
    <w:rsid w:val="59A42141"/>
    <w:rsid w:val="59A9D414"/>
    <w:rsid w:val="59AC5FE9"/>
    <w:rsid w:val="59B0DD45"/>
    <w:rsid w:val="59B16AD3"/>
    <w:rsid w:val="59B216CD"/>
    <w:rsid w:val="59B64F3B"/>
    <w:rsid w:val="59C33E3F"/>
    <w:rsid w:val="59C3C2CD"/>
    <w:rsid w:val="59C52D3C"/>
    <w:rsid w:val="59C5F9CD"/>
    <w:rsid w:val="59D22AD2"/>
    <w:rsid w:val="59D7F7B5"/>
    <w:rsid w:val="59DC25AF"/>
    <w:rsid w:val="59E2420E"/>
    <w:rsid w:val="59E51A53"/>
    <w:rsid w:val="59F1ED6B"/>
    <w:rsid w:val="59F570DA"/>
    <w:rsid w:val="59F6DAEB"/>
    <w:rsid w:val="59F8BF6C"/>
    <w:rsid w:val="59F96CE9"/>
    <w:rsid w:val="59FD0034"/>
    <w:rsid w:val="59FFD9C0"/>
    <w:rsid w:val="5A055989"/>
    <w:rsid w:val="5A069BF9"/>
    <w:rsid w:val="5A0E6EB6"/>
    <w:rsid w:val="5A119927"/>
    <w:rsid w:val="5A14F22B"/>
    <w:rsid w:val="5A16F8E7"/>
    <w:rsid w:val="5A1E55C5"/>
    <w:rsid w:val="5A232E0D"/>
    <w:rsid w:val="5A23A59C"/>
    <w:rsid w:val="5A268711"/>
    <w:rsid w:val="5A28CAA4"/>
    <w:rsid w:val="5A297A99"/>
    <w:rsid w:val="5A2CEA19"/>
    <w:rsid w:val="5A32E272"/>
    <w:rsid w:val="5A3BC6C1"/>
    <w:rsid w:val="5A3E24F0"/>
    <w:rsid w:val="5A3E807E"/>
    <w:rsid w:val="5A4274F2"/>
    <w:rsid w:val="5A4BD329"/>
    <w:rsid w:val="5A52D4BE"/>
    <w:rsid w:val="5A558283"/>
    <w:rsid w:val="5A5FDB1F"/>
    <w:rsid w:val="5A698295"/>
    <w:rsid w:val="5A722150"/>
    <w:rsid w:val="5A76FD65"/>
    <w:rsid w:val="5A78A167"/>
    <w:rsid w:val="5A7FF132"/>
    <w:rsid w:val="5A8DA8AB"/>
    <w:rsid w:val="5A8DAA58"/>
    <w:rsid w:val="5A8F2BF5"/>
    <w:rsid w:val="5A95F811"/>
    <w:rsid w:val="5AA28705"/>
    <w:rsid w:val="5AA5C547"/>
    <w:rsid w:val="5AA65A22"/>
    <w:rsid w:val="5AA9FFCA"/>
    <w:rsid w:val="5AACF719"/>
    <w:rsid w:val="5AAD1C02"/>
    <w:rsid w:val="5AB3C188"/>
    <w:rsid w:val="5AB64A4E"/>
    <w:rsid w:val="5AB82FA4"/>
    <w:rsid w:val="5ABC228D"/>
    <w:rsid w:val="5AC45E0D"/>
    <w:rsid w:val="5AC8238D"/>
    <w:rsid w:val="5AC8CF62"/>
    <w:rsid w:val="5ACA5282"/>
    <w:rsid w:val="5ACBADB9"/>
    <w:rsid w:val="5ACD9385"/>
    <w:rsid w:val="5AD08F63"/>
    <w:rsid w:val="5ADC1312"/>
    <w:rsid w:val="5ADECCBC"/>
    <w:rsid w:val="5AEEF503"/>
    <w:rsid w:val="5AF04085"/>
    <w:rsid w:val="5AF0FCB5"/>
    <w:rsid w:val="5AF479CE"/>
    <w:rsid w:val="5AFDBB91"/>
    <w:rsid w:val="5B0062F1"/>
    <w:rsid w:val="5B0D2F4D"/>
    <w:rsid w:val="5B12C23B"/>
    <w:rsid w:val="5B15B852"/>
    <w:rsid w:val="5B1634B6"/>
    <w:rsid w:val="5B1DA3F5"/>
    <w:rsid w:val="5B1E8E14"/>
    <w:rsid w:val="5B1F32F5"/>
    <w:rsid w:val="5B24A2F7"/>
    <w:rsid w:val="5B35364C"/>
    <w:rsid w:val="5B35AA24"/>
    <w:rsid w:val="5B3C1D2C"/>
    <w:rsid w:val="5B42B5D4"/>
    <w:rsid w:val="5B492780"/>
    <w:rsid w:val="5B586A00"/>
    <w:rsid w:val="5B5F1D1C"/>
    <w:rsid w:val="5B5F6A06"/>
    <w:rsid w:val="5B5FF1E4"/>
    <w:rsid w:val="5B7138E2"/>
    <w:rsid w:val="5B71EB21"/>
    <w:rsid w:val="5B7948C9"/>
    <w:rsid w:val="5B824E63"/>
    <w:rsid w:val="5B877460"/>
    <w:rsid w:val="5B8F7B16"/>
    <w:rsid w:val="5B936F9E"/>
    <w:rsid w:val="5B97222D"/>
    <w:rsid w:val="5BB3602E"/>
    <w:rsid w:val="5BBFCC66"/>
    <w:rsid w:val="5BC128AC"/>
    <w:rsid w:val="5BC1658A"/>
    <w:rsid w:val="5BC2A3BC"/>
    <w:rsid w:val="5BC8F71A"/>
    <w:rsid w:val="5BDA8631"/>
    <w:rsid w:val="5BEC4D93"/>
    <w:rsid w:val="5BF1003F"/>
    <w:rsid w:val="5BF5256A"/>
    <w:rsid w:val="5C0592F9"/>
    <w:rsid w:val="5C0A7844"/>
    <w:rsid w:val="5C0AA102"/>
    <w:rsid w:val="5C0DDFF6"/>
    <w:rsid w:val="5C0F2612"/>
    <w:rsid w:val="5C1B7F46"/>
    <w:rsid w:val="5C1B8E62"/>
    <w:rsid w:val="5C1BB881"/>
    <w:rsid w:val="5C1F6371"/>
    <w:rsid w:val="5C256BC5"/>
    <w:rsid w:val="5C25ED0C"/>
    <w:rsid w:val="5C29CFA2"/>
    <w:rsid w:val="5C2FD2C1"/>
    <w:rsid w:val="5C34193C"/>
    <w:rsid w:val="5C3990BA"/>
    <w:rsid w:val="5C3E5766"/>
    <w:rsid w:val="5C3F3C97"/>
    <w:rsid w:val="5C41B60B"/>
    <w:rsid w:val="5C45D02B"/>
    <w:rsid w:val="5C4738CC"/>
    <w:rsid w:val="5C4F15D6"/>
    <w:rsid w:val="5C56D08B"/>
    <w:rsid w:val="5C5831A0"/>
    <w:rsid w:val="5C5926D8"/>
    <w:rsid w:val="5C5C76F6"/>
    <w:rsid w:val="5C5FA5D8"/>
    <w:rsid w:val="5C6009B1"/>
    <w:rsid w:val="5C620AEB"/>
    <w:rsid w:val="5C623E83"/>
    <w:rsid w:val="5C645217"/>
    <w:rsid w:val="5C759F66"/>
    <w:rsid w:val="5C8E87A4"/>
    <w:rsid w:val="5C90FD57"/>
    <w:rsid w:val="5C98E2B4"/>
    <w:rsid w:val="5C99CEB4"/>
    <w:rsid w:val="5C9BF3B9"/>
    <w:rsid w:val="5C9EFE29"/>
    <w:rsid w:val="5CA6D7CC"/>
    <w:rsid w:val="5CA82330"/>
    <w:rsid w:val="5CAA2B50"/>
    <w:rsid w:val="5CABB64D"/>
    <w:rsid w:val="5CAE16CD"/>
    <w:rsid w:val="5CAEE579"/>
    <w:rsid w:val="5CB27910"/>
    <w:rsid w:val="5CBD8885"/>
    <w:rsid w:val="5CCBA9DB"/>
    <w:rsid w:val="5CD4D89E"/>
    <w:rsid w:val="5CD6325D"/>
    <w:rsid w:val="5CDA1868"/>
    <w:rsid w:val="5CDA39D5"/>
    <w:rsid w:val="5CE1CB5D"/>
    <w:rsid w:val="5CE7A08E"/>
    <w:rsid w:val="5CEB1E04"/>
    <w:rsid w:val="5CED49F5"/>
    <w:rsid w:val="5D0217A4"/>
    <w:rsid w:val="5D117317"/>
    <w:rsid w:val="5D17EE99"/>
    <w:rsid w:val="5D1BEAA8"/>
    <w:rsid w:val="5D2E1706"/>
    <w:rsid w:val="5D35C70E"/>
    <w:rsid w:val="5D37A901"/>
    <w:rsid w:val="5D3A81B4"/>
    <w:rsid w:val="5D3B3A0B"/>
    <w:rsid w:val="5D430BB6"/>
    <w:rsid w:val="5D543181"/>
    <w:rsid w:val="5D5C9D55"/>
    <w:rsid w:val="5D623388"/>
    <w:rsid w:val="5D656394"/>
    <w:rsid w:val="5D6D3896"/>
    <w:rsid w:val="5D6DF921"/>
    <w:rsid w:val="5D728BAD"/>
    <w:rsid w:val="5D851CC8"/>
    <w:rsid w:val="5D860005"/>
    <w:rsid w:val="5D9075EC"/>
    <w:rsid w:val="5D90E584"/>
    <w:rsid w:val="5D9248AF"/>
    <w:rsid w:val="5D9CE749"/>
    <w:rsid w:val="5D9FBE48"/>
    <w:rsid w:val="5DA07A5D"/>
    <w:rsid w:val="5DA5B6C8"/>
    <w:rsid w:val="5DA7608A"/>
    <w:rsid w:val="5DAD1AB1"/>
    <w:rsid w:val="5DB39A53"/>
    <w:rsid w:val="5DCF7C09"/>
    <w:rsid w:val="5DD35755"/>
    <w:rsid w:val="5DD7BCA0"/>
    <w:rsid w:val="5DE0F1B2"/>
    <w:rsid w:val="5DE301F1"/>
    <w:rsid w:val="5DE4A648"/>
    <w:rsid w:val="5DE5F75F"/>
    <w:rsid w:val="5DEA62AC"/>
    <w:rsid w:val="5DF550EB"/>
    <w:rsid w:val="5DF56A03"/>
    <w:rsid w:val="5DF85BB5"/>
    <w:rsid w:val="5DFBB900"/>
    <w:rsid w:val="5DFBF9D0"/>
    <w:rsid w:val="5DFC58C8"/>
    <w:rsid w:val="5DFED4E1"/>
    <w:rsid w:val="5E033821"/>
    <w:rsid w:val="5E056112"/>
    <w:rsid w:val="5E05B22C"/>
    <w:rsid w:val="5E10F08E"/>
    <w:rsid w:val="5E116870"/>
    <w:rsid w:val="5E1CDA6F"/>
    <w:rsid w:val="5E1E2C46"/>
    <w:rsid w:val="5E1E5FAD"/>
    <w:rsid w:val="5E210FB0"/>
    <w:rsid w:val="5E2DF7AC"/>
    <w:rsid w:val="5E335239"/>
    <w:rsid w:val="5E34261F"/>
    <w:rsid w:val="5E355C53"/>
    <w:rsid w:val="5E376291"/>
    <w:rsid w:val="5E413DA9"/>
    <w:rsid w:val="5E414FB7"/>
    <w:rsid w:val="5E43DBC2"/>
    <w:rsid w:val="5E512F77"/>
    <w:rsid w:val="5E517C61"/>
    <w:rsid w:val="5E64CD17"/>
    <w:rsid w:val="5E68281E"/>
    <w:rsid w:val="5E69C5E2"/>
    <w:rsid w:val="5E6E085F"/>
    <w:rsid w:val="5E783265"/>
    <w:rsid w:val="5E78D50D"/>
    <w:rsid w:val="5E802B2F"/>
    <w:rsid w:val="5E825588"/>
    <w:rsid w:val="5E840D57"/>
    <w:rsid w:val="5E8D6E8C"/>
    <w:rsid w:val="5E8DEF4D"/>
    <w:rsid w:val="5E8F8E05"/>
    <w:rsid w:val="5EA2F735"/>
    <w:rsid w:val="5EAC1F69"/>
    <w:rsid w:val="5EAD4CB1"/>
    <w:rsid w:val="5EB2AB3F"/>
    <w:rsid w:val="5EBB0975"/>
    <w:rsid w:val="5EBD9B73"/>
    <w:rsid w:val="5EC0FA1A"/>
    <w:rsid w:val="5EC1AB65"/>
    <w:rsid w:val="5ED2115B"/>
    <w:rsid w:val="5ED68EB7"/>
    <w:rsid w:val="5ED76514"/>
    <w:rsid w:val="5ED781AC"/>
    <w:rsid w:val="5EE092B7"/>
    <w:rsid w:val="5EE58ACC"/>
    <w:rsid w:val="5EE624E4"/>
    <w:rsid w:val="5EE64C22"/>
    <w:rsid w:val="5EF3F314"/>
    <w:rsid w:val="5EF5FB5C"/>
    <w:rsid w:val="5EF6C47B"/>
    <w:rsid w:val="5F10005F"/>
    <w:rsid w:val="5F16598A"/>
    <w:rsid w:val="5F1A0C95"/>
    <w:rsid w:val="5F20B0A5"/>
    <w:rsid w:val="5F280800"/>
    <w:rsid w:val="5F296D28"/>
    <w:rsid w:val="5F2AA2D0"/>
    <w:rsid w:val="5F32526B"/>
    <w:rsid w:val="5F38119F"/>
    <w:rsid w:val="5F3AA0B1"/>
    <w:rsid w:val="5F3AA3DD"/>
    <w:rsid w:val="5F3C800F"/>
    <w:rsid w:val="5F3DF32E"/>
    <w:rsid w:val="5F404368"/>
    <w:rsid w:val="5F406B3A"/>
    <w:rsid w:val="5F412831"/>
    <w:rsid w:val="5F52B66A"/>
    <w:rsid w:val="5F5EA788"/>
    <w:rsid w:val="5F645E53"/>
    <w:rsid w:val="5F662A58"/>
    <w:rsid w:val="5F7DE5CD"/>
    <w:rsid w:val="5F870D6A"/>
    <w:rsid w:val="5F89FB22"/>
    <w:rsid w:val="5F8AC0FF"/>
    <w:rsid w:val="5F8C9CE6"/>
    <w:rsid w:val="5F90849F"/>
    <w:rsid w:val="5F910169"/>
    <w:rsid w:val="5F942FD7"/>
    <w:rsid w:val="5F9480AE"/>
    <w:rsid w:val="5F98EA27"/>
    <w:rsid w:val="5F9A7CBE"/>
    <w:rsid w:val="5F9C7955"/>
    <w:rsid w:val="5FAC25DF"/>
    <w:rsid w:val="5FB9696C"/>
    <w:rsid w:val="5FBEC449"/>
    <w:rsid w:val="5FC1EB64"/>
    <w:rsid w:val="5FC94C97"/>
    <w:rsid w:val="5FCBB80C"/>
    <w:rsid w:val="5FD58FE4"/>
    <w:rsid w:val="5FD8DD68"/>
    <w:rsid w:val="5FD91A3A"/>
    <w:rsid w:val="5FD931E4"/>
    <w:rsid w:val="5FD95813"/>
    <w:rsid w:val="5FDDF13A"/>
    <w:rsid w:val="5FE2F0A2"/>
    <w:rsid w:val="5FEDCDCD"/>
    <w:rsid w:val="5FF25CAD"/>
    <w:rsid w:val="60034A9D"/>
    <w:rsid w:val="6013B4D7"/>
    <w:rsid w:val="60169E48"/>
    <w:rsid w:val="6019E74D"/>
    <w:rsid w:val="601B269B"/>
    <w:rsid w:val="6021446E"/>
    <w:rsid w:val="60238801"/>
    <w:rsid w:val="602B5345"/>
    <w:rsid w:val="604322CE"/>
    <w:rsid w:val="6043648B"/>
    <w:rsid w:val="604A34CE"/>
    <w:rsid w:val="60549F2E"/>
    <w:rsid w:val="605707BE"/>
    <w:rsid w:val="6064104E"/>
    <w:rsid w:val="60656622"/>
    <w:rsid w:val="6076F4D3"/>
    <w:rsid w:val="607A2B15"/>
    <w:rsid w:val="607F0928"/>
    <w:rsid w:val="608481B7"/>
    <w:rsid w:val="608A1D8E"/>
    <w:rsid w:val="60924FBE"/>
    <w:rsid w:val="60957821"/>
    <w:rsid w:val="609C2B9D"/>
    <w:rsid w:val="60B37D75"/>
    <w:rsid w:val="60B8875F"/>
    <w:rsid w:val="60B9AAC6"/>
    <w:rsid w:val="60C4B592"/>
    <w:rsid w:val="60CDEB94"/>
    <w:rsid w:val="60D55EE2"/>
    <w:rsid w:val="60DDE533"/>
    <w:rsid w:val="60E17D49"/>
    <w:rsid w:val="60E44F66"/>
    <w:rsid w:val="60EC2CD2"/>
    <w:rsid w:val="60ED5419"/>
    <w:rsid w:val="60F0638F"/>
    <w:rsid w:val="60F146D0"/>
    <w:rsid w:val="60FDB79E"/>
    <w:rsid w:val="6106BE22"/>
    <w:rsid w:val="610AE300"/>
    <w:rsid w:val="6111E883"/>
    <w:rsid w:val="6113220B"/>
    <w:rsid w:val="61215DED"/>
    <w:rsid w:val="6121DF1F"/>
    <w:rsid w:val="6122273B"/>
    <w:rsid w:val="6122B9CA"/>
    <w:rsid w:val="6125C439"/>
    <w:rsid w:val="612B1581"/>
    <w:rsid w:val="6133DEE1"/>
    <w:rsid w:val="613FC2CD"/>
    <w:rsid w:val="614341D2"/>
    <w:rsid w:val="6144BF88"/>
    <w:rsid w:val="614661E8"/>
    <w:rsid w:val="61489FE8"/>
    <w:rsid w:val="614BCD2C"/>
    <w:rsid w:val="61576E9A"/>
    <w:rsid w:val="615AB7DC"/>
    <w:rsid w:val="615C2B34"/>
    <w:rsid w:val="615EDF8F"/>
    <w:rsid w:val="616B0424"/>
    <w:rsid w:val="616B6055"/>
    <w:rsid w:val="6174234B"/>
    <w:rsid w:val="617647A8"/>
    <w:rsid w:val="6177B60C"/>
    <w:rsid w:val="6177D702"/>
    <w:rsid w:val="61792592"/>
    <w:rsid w:val="6179CFAC"/>
    <w:rsid w:val="617A72CA"/>
    <w:rsid w:val="617F2CC7"/>
    <w:rsid w:val="618001A8"/>
    <w:rsid w:val="6186D6ED"/>
    <w:rsid w:val="618ABA78"/>
    <w:rsid w:val="6195F66F"/>
    <w:rsid w:val="619867A2"/>
    <w:rsid w:val="6198EFD1"/>
    <w:rsid w:val="61A4A0F6"/>
    <w:rsid w:val="61A7386F"/>
    <w:rsid w:val="61AB8350"/>
    <w:rsid w:val="61B4A768"/>
    <w:rsid w:val="61BB7875"/>
    <w:rsid w:val="61C06510"/>
    <w:rsid w:val="61C0CEBB"/>
    <w:rsid w:val="61CBCAB8"/>
    <w:rsid w:val="61CDCC11"/>
    <w:rsid w:val="61CF89EB"/>
    <w:rsid w:val="61D24A82"/>
    <w:rsid w:val="61D4CB34"/>
    <w:rsid w:val="61D81313"/>
    <w:rsid w:val="61E9BD78"/>
    <w:rsid w:val="61EE4060"/>
    <w:rsid w:val="61F63984"/>
    <w:rsid w:val="61F90B6A"/>
    <w:rsid w:val="61FB0540"/>
    <w:rsid w:val="61FDEABB"/>
    <w:rsid w:val="61FF395E"/>
    <w:rsid w:val="6201D144"/>
    <w:rsid w:val="62041A27"/>
    <w:rsid w:val="62089108"/>
    <w:rsid w:val="620C4ECA"/>
    <w:rsid w:val="620E1BC0"/>
    <w:rsid w:val="621346BF"/>
    <w:rsid w:val="621ABC3B"/>
    <w:rsid w:val="622496B3"/>
    <w:rsid w:val="62277BF5"/>
    <w:rsid w:val="6230461C"/>
    <w:rsid w:val="6231E938"/>
    <w:rsid w:val="62390050"/>
    <w:rsid w:val="623C62DB"/>
    <w:rsid w:val="624302AC"/>
    <w:rsid w:val="62462FA1"/>
    <w:rsid w:val="62491116"/>
    <w:rsid w:val="624CBE6E"/>
    <w:rsid w:val="624D698D"/>
    <w:rsid w:val="624E7A8D"/>
    <w:rsid w:val="6257AD0F"/>
    <w:rsid w:val="6257C6AB"/>
    <w:rsid w:val="625893A2"/>
    <w:rsid w:val="6258E2EC"/>
    <w:rsid w:val="6261C31F"/>
    <w:rsid w:val="62661F57"/>
    <w:rsid w:val="62667A42"/>
    <w:rsid w:val="6266AFF7"/>
    <w:rsid w:val="62682C57"/>
    <w:rsid w:val="626B51AB"/>
    <w:rsid w:val="626D0EF2"/>
    <w:rsid w:val="62718883"/>
    <w:rsid w:val="62746E87"/>
    <w:rsid w:val="62762B3E"/>
    <w:rsid w:val="6278024A"/>
    <w:rsid w:val="627E9053"/>
    <w:rsid w:val="628594BF"/>
    <w:rsid w:val="628BD39D"/>
    <w:rsid w:val="628F2E97"/>
    <w:rsid w:val="629C51CD"/>
    <w:rsid w:val="629C7632"/>
    <w:rsid w:val="62A4EE57"/>
    <w:rsid w:val="62A5AB1F"/>
    <w:rsid w:val="62A61D47"/>
    <w:rsid w:val="62A80200"/>
    <w:rsid w:val="62ABA400"/>
    <w:rsid w:val="62AFE5A6"/>
    <w:rsid w:val="62B456EB"/>
    <w:rsid w:val="62B8346E"/>
    <w:rsid w:val="62C47395"/>
    <w:rsid w:val="62C847A3"/>
    <w:rsid w:val="62D9CFCD"/>
    <w:rsid w:val="62DFDC7C"/>
    <w:rsid w:val="62E7CDF0"/>
    <w:rsid w:val="62F05A0B"/>
    <w:rsid w:val="62F2BE71"/>
    <w:rsid w:val="62F39ADF"/>
    <w:rsid w:val="62F3B1A1"/>
    <w:rsid w:val="62F5AC4F"/>
    <w:rsid w:val="62FECDFB"/>
    <w:rsid w:val="630259CF"/>
    <w:rsid w:val="630A0F4E"/>
    <w:rsid w:val="630CE396"/>
    <w:rsid w:val="6310C2EC"/>
    <w:rsid w:val="63118930"/>
    <w:rsid w:val="631D0B68"/>
    <w:rsid w:val="6321CDA0"/>
    <w:rsid w:val="63302098"/>
    <w:rsid w:val="6330467B"/>
    <w:rsid w:val="633320E9"/>
    <w:rsid w:val="633AD0E4"/>
    <w:rsid w:val="633B36B5"/>
    <w:rsid w:val="6341F375"/>
    <w:rsid w:val="6345879A"/>
    <w:rsid w:val="6345FE3E"/>
    <w:rsid w:val="6347A2E9"/>
    <w:rsid w:val="63526D4E"/>
    <w:rsid w:val="6354D47F"/>
    <w:rsid w:val="6359376E"/>
    <w:rsid w:val="63640C8E"/>
    <w:rsid w:val="6364F786"/>
    <w:rsid w:val="6368D66E"/>
    <w:rsid w:val="63694263"/>
    <w:rsid w:val="636DB607"/>
    <w:rsid w:val="636F2ACE"/>
    <w:rsid w:val="63788E71"/>
    <w:rsid w:val="6381255B"/>
    <w:rsid w:val="63885244"/>
    <w:rsid w:val="638F5A11"/>
    <w:rsid w:val="63909996"/>
    <w:rsid w:val="6392A5D0"/>
    <w:rsid w:val="6396216A"/>
    <w:rsid w:val="639B770F"/>
    <w:rsid w:val="63A3F692"/>
    <w:rsid w:val="63A7841A"/>
    <w:rsid w:val="63AE1AD7"/>
    <w:rsid w:val="63B09C10"/>
    <w:rsid w:val="63B7EAF0"/>
    <w:rsid w:val="63C0546C"/>
    <w:rsid w:val="63C15B96"/>
    <w:rsid w:val="63C91EEE"/>
    <w:rsid w:val="63D63656"/>
    <w:rsid w:val="63DFF4AD"/>
    <w:rsid w:val="64033190"/>
    <w:rsid w:val="6405E545"/>
    <w:rsid w:val="640856AB"/>
    <w:rsid w:val="64091CFB"/>
    <w:rsid w:val="6413B48B"/>
    <w:rsid w:val="641B3F03"/>
    <w:rsid w:val="641B72FE"/>
    <w:rsid w:val="641CD318"/>
    <w:rsid w:val="641DA742"/>
    <w:rsid w:val="641F30B2"/>
    <w:rsid w:val="64234128"/>
    <w:rsid w:val="6436D9EF"/>
    <w:rsid w:val="644265DB"/>
    <w:rsid w:val="6442CC86"/>
    <w:rsid w:val="644C07E8"/>
    <w:rsid w:val="644FBF69"/>
    <w:rsid w:val="6458BFDB"/>
    <w:rsid w:val="64593085"/>
    <w:rsid w:val="645DCAFC"/>
    <w:rsid w:val="646017DB"/>
    <w:rsid w:val="6460D92C"/>
    <w:rsid w:val="6462A212"/>
    <w:rsid w:val="646788DB"/>
    <w:rsid w:val="647BA1CC"/>
    <w:rsid w:val="647CCCD3"/>
    <w:rsid w:val="6480567F"/>
    <w:rsid w:val="648776C0"/>
    <w:rsid w:val="648794ED"/>
    <w:rsid w:val="64945E12"/>
    <w:rsid w:val="64AC8B5D"/>
    <w:rsid w:val="64AD8AD0"/>
    <w:rsid w:val="64B06930"/>
    <w:rsid w:val="64B34558"/>
    <w:rsid w:val="64BB1FA0"/>
    <w:rsid w:val="64BFA1CC"/>
    <w:rsid w:val="64C4297B"/>
    <w:rsid w:val="64C5CE0F"/>
    <w:rsid w:val="64DCBA25"/>
    <w:rsid w:val="64E251EB"/>
    <w:rsid w:val="64F06177"/>
    <w:rsid w:val="64F63815"/>
    <w:rsid w:val="64FB17D0"/>
    <w:rsid w:val="6500F14F"/>
    <w:rsid w:val="650687E0"/>
    <w:rsid w:val="650871A6"/>
    <w:rsid w:val="650A7B2C"/>
    <w:rsid w:val="65114BEC"/>
    <w:rsid w:val="65116BA6"/>
    <w:rsid w:val="65190A2B"/>
    <w:rsid w:val="651935E8"/>
    <w:rsid w:val="651F4C70"/>
    <w:rsid w:val="65211DFC"/>
    <w:rsid w:val="65278023"/>
    <w:rsid w:val="652EF4AB"/>
    <w:rsid w:val="652FF98D"/>
    <w:rsid w:val="6531B73A"/>
    <w:rsid w:val="6538EE99"/>
    <w:rsid w:val="653D7E3E"/>
    <w:rsid w:val="653E9F3C"/>
    <w:rsid w:val="65403518"/>
    <w:rsid w:val="65406DB2"/>
    <w:rsid w:val="654C8A04"/>
    <w:rsid w:val="65592955"/>
    <w:rsid w:val="655AD27D"/>
    <w:rsid w:val="655C7BDB"/>
    <w:rsid w:val="65627E2B"/>
    <w:rsid w:val="65631825"/>
    <w:rsid w:val="6564BFC3"/>
    <w:rsid w:val="6568542A"/>
    <w:rsid w:val="656AE37A"/>
    <w:rsid w:val="65776928"/>
    <w:rsid w:val="6577E1C5"/>
    <w:rsid w:val="65886949"/>
    <w:rsid w:val="658A8D04"/>
    <w:rsid w:val="658DCCB0"/>
    <w:rsid w:val="6595C37C"/>
    <w:rsid w:val="65984A4E"/>
    <w:rsid w:val="6598FB96"/>
    <w:rsid w:val="659A274F"/>
    <w:rsid w:val="65A0B64B"/>
    <w:rsid w:val="65A4D022"/>
    <w:rsid w:val="65A93A4E"/>
    <w:rsid w:val="65AF84EC"/>
    <w:rsid w:val="65B53F83"/>
    <w:rsid w:val="65BC39B7"/>
    <w:rsid w:val="65BE1DA0"/>
    <w:rsid w:val="65C52036"/>
    <w:rsid w:val="65CB766D"/>
    <w:rsid w:val="65CC0F06"/>
    <w:rsid w:val="65CE5C58"/>
    <w:rsid w:val="65D595C0"/>
    <w:rsid w:val="65D6BC8D"/>
    <w:rsid w:val="65DB0760"/>
    <w:rsid w:val="65EE7AD0"/>
    <w:rsid w:val="65EEEA61"/>
    <w:rsid w:val="65F5C38A"/>
    <w:rsid w:val="65F731A4"/>
    <w:rsid w:val="6602DDD0"/>
    <w:rsid w:val="6609D894"/>
    <w:rsid w:val="660B9912"/>
    <w:rsid w:val="6611F657"/>
    <w:rsid w:val="66169B38"/>
    <w:rsid w:val="66188779"/>
    <w:rsid w:val="6624CB87"/>
    <w:rsid w:val="662E6C49"/>
    <w:rsid w:val="663221CC"/>
    <w:rsid w:val="66485BBE"/>
    <w:rsid w:val="66545F29"/>
    <w:rsid w:val="665804F0"/>
    <w:rsid w:val="665858E9"/>
    <w:rsid w:val="66654685"/>
    <w:rsid w:val="6669A582"/>
    <w:rsid w:val="666B29CD"/>
    <w:rsid w:val="66728C21"/>
    <w:rsid w:val="6674A982"/>
    <w:rsid w:val="667F4432"/>
    <w:rsid w:val="66802363"/>
    <w:rsid w:val="66803627"/>
    <w:rsid w:val="6680928D"/>
    <w:rsid w:val="6684FB84"/>
    <w:rsid w:val="668CDA4A"/>
    <w:rsid w:val="668F64EE"/>
    <w:rsid w:val="6696DD96"/>
    <w:rsid w:val="669AD337"/>
    <w:rsid w:val="669BB33D"/>
    <w:rsid w:val="66A08FA7"/>
    <w:rsid w:val="66A5377F"/>
    <w:rsid w:val="66AC48C7"/>
    <w:rsid w:val="66ACEE01"/>
    <w:rsid w:val="66ADBD46"/>
    <w:rsid w:val="66B3F607"/>
    <w:rsid w:val="66BF4A06"/>
    <w:rsid w:val="66BFFACD"/>
    <w:rsid w:val="66C0648C"/>
    <w:rsid w:val="66CBEEFA"/>
    <w:rsid w:val="66D46970"/>
    <w:rsid w:val="66E05EC4"/>
    <w:rsid w:val="66E56B51"/>
    <w:rsid w:val="66E974AE"/>
    <w:rsid w:val="66EE95A3"/>
    <w:rsid w:val="66F1E841"/>
    <w:rsid w:val="66F35751"/>
    <w:rsid w:val="66F3926F"/>
    <w:rsid w:val="66F4F9B6"/>
    <w:rsid w:val="66FEE718"/>
    <w:rsid w:val="6704BDF7"/>
    <w:rsid w:val="670A2A2A"/>
    <w:rsid w:val="670A374F"/>
    <w:rsid w:val="670D02AC"/>
    <w:rsid w:val="6714FA55"/>
    <w:rsid w:val="6718E623"/>
    <w:rsid w:val="671B4745"/>
    <w:rsid w:val="6724DBD1"/>
    <w:rsid w:val="6727FCC7"/>
    <w:rsid w:val="673019EA"/>
    <w:rsid w:val="67316760"/>
    <w:rsid w:val="6733AC53"/>
    <w:rsid w:val="673DBFBD"/>
    <w:rsid w:val="6744BA5E"/>
    <w:rsid w:val="6744ECBF"/>
    <w:rsid w:val="674809E0"/>
    <w:rsid w:val="674C6B62"/>
    <w:rsid w:val="6750FA6D"/>
    <w:rsid w:val="6757E23C"/>
    <w:rsid w:val="675987A4"/>
    <w:rsid w:val="6759A07C"/>
    <w:rsid w:val="675B3E2E"/>
    <w:rsid w:val="675C569C"/>
    <w:rsid w:val="6760E32A"/>
    <w:rsid w:val="67628EC0"/>
    <w:rsid w:val="6771B7E0"/>
    <w:rsid w:val="6778527A"/>
    <w:rsid w:val="6779CEFD"/>
    <w:rsid w:val="67802B17"/>
    <w:rsid w:val="6781B2C8"/>
    <w:rsid w:val="6781FEF9"/>
    <w:rsid w:val="678B484B"/>
    <w:rsid w:val="678E156A"/>
    <w:rsid w:val="679272B9"/>
    <w:rsid w:val="67956BBE"/>
    <w:rsid w:val="679A87DE"/>
    <w:rsid w:val="67A0198F"/>
    <w:rsid w:val="67B0F4A8"/>
    <w:rsid w:val="67C35A5E"/>
    <w:rsid w:val="67C522E0"/>
    <w:rsid w:val="67C8110E"/>
    <w:rsid w:val="67CC9AAD"/>
    <w:rsid w:val="67D18D12"/>
    <w:rsid w:val="67D5551B"/>
    <w:rsid w:val="67DBA242"/>
    <w:rsid w:val="67DCD2D2"/>
    <w:rsid w:val="67DD688D"/>
    <w:rsid w:val="67E42C1F"/>
    <w:rsid w:val="67E901F5"/>
    <w:rsid w:val="67F4F7BA"/>
    <w:rsid w:val="67F62EC0"/>
    <w:rsid w:val="680AE670"/>
    <w:rsid w:val="680CF37D"/>
    <w:rsid w:val="68120001"/>
    <w:rsid w:val="6816A805"/>
    <w:rsid w:val="682578CF"/>
    <w:rsid w:val="682D7C80"/>
    <w:rsid w:val="68347C21"/>
    <w:rsid w:val="68373BAB"/>
    <w:rsid w:val="683AA51D"/>
    <w:rsid w:val="6840F379"/>
    <w:rsid w:val="684B1F31"/>
    <w:rsid w:val="6856E486"/>
    <w:rsid w:val="685E106F"/>
    <w:rsid w:val="686325E1"/>
    <w:rsid w:val="686734D7"/>
    <w:rsid w:val="68747E23"/>
    <w:rsid w:val="6876C2C2"/>
    <w:rsid w:val="68775572"/>
    <w:rsid w:val="687DED8F"/>
    <w:rsid w:val="687EBEF6"/>
    <w:rsid w:val="68801A48"/>
    <w:rsid w:val="68808CAE"/>
    <w:rsid w:val="68823A12"/>
    <w:rsid w:val="688A6BE1"/>
    <w:rsid w:val="688BE94D"/>
    <w:rsid w:val="688EFCFC"/>
    <w:rsid w:val="6896ED25"/>
    <w:rsid w:val="6899D2F2"/>
    <w:rsid w:val="68AACB00"/>
    <w:rsid w:val="68AF44A0"/>
    <w:rsid w:val="68B850F7"/>
    <w:rsid w:val="68B95C50"/>
    <w:rsid w:val="68BA8110"/>
    <w:rsid w:val="68BE5D0F"/>
    <w:rsid w:val="68BFD786"/>
    <w:rsid w:val="68C1A0E6"/>
    <w:rsid w:val="68C208F4"/>
    <w:rsid w:val="68C337E4"/>
    <w:rsid w:val="68C661DB"/>
    <w:rsid w:val="68CD9850"/>
    <w:rsid w:val="68D00FA7"/>
    <w:rsid w:val="68DCC9D1"/>
    <w:rsid w:val="68E392FF"/>
    <w:rsid w:val="68EF8759"/>
    <w:rsid w:val="68F1EA03"/>
    <w:rsid w:val="6907D187"/>
    <w:rsid w:val="690B497B"/>
    <w:rsid w:val="691F12FC"/>
    <w:rsid w:val="6926329F"/>
    <w:rsid w:val="6928571D"/>
    <w:rsid w:val="692BF41B"/>
    <w:rsid w:val="6937C19D"/>
    <w:rsid w:val="693A1989"/>
    <w:rsid w:val="693AF9FE"/>
    <w:rsid w:val="693E6F32"/>
    <w:rsid w:val="69445DAC"/>
    <w:rsid w:val="69449396"/>
    <w:rsid w:val="6947038D"/>
    <w:rsid w:val="694C2541"/>
    <w:rsid w:val="69507CF9"/>
    <w:rsid w:val="6951499C"/>
    <w:rsid w:val="69559AF5"/>
    <w:rsid w:val="6955ABBA"/>
    <w:rsid w:val="695A31B9"/>
    <w:rsid w:val="6962F312"/>
    <w:rsid w:val="696507F6"/>
    <w:rsid w:val="6967EB07"/>
    <w:rsid w:val="696CC7DB"/>
    <w:rsid w:val="696D960D"/>
    <w:rsid w:val="697227BF"/>
    <w:rsid w:val="6975AF5E"/>
    <w:rsid w:val="697B0AF3"/>
    <w:rsid w:val="698188D3"/>
    <w:rsid w:val="6985F108"/>
    <w:rsid w:val="69865AD4"/>
    <w:rsid w:val="6988A2C5"/>
    <w:rsid w:val="698F90E9"/>
    <w:rsid w:val="69930A1E"/>
    <w:rsid w:val="69937F10"/>
    <w:rsid w:val="699511BE"/>
    <w:rsid w:val="69976DF3"/>
    <w:rsid w:val="6999F598"/>
    <w:rsid w:val="699AD58F"/>
    <w:rsid w:val="69ABC22B"/>
    <w:rsid w:val="69B25A69"/>
    <w:rsid w:val="69B72175"/>
    <w:rsid w:val="69B96568"/>
    <w:rsid w:val="69BA77CA"/>
    <w:rsid w:val="69C325C3"/>
    <w:rsid w:val="69DEBE8A"/>
    <w:rsid w:val="69DFE48D"/>
    <w:rsid w:val="69E3E95F"/>
    <w:rsid w:val="69E75646"/>
    <w:rsid w:val="69E9BCA3"/>
    <w:rsid w:val="69EBAC4C"/>
    <w:rsid w:val="69F09FA9"/>
    <w:rsid w:val="69F27BF5"/>
    <w:rsid w:val="69F85B74"/>
    <w:rsid w:val="69FBE2CC"/>
    <w:rsid w:val="6A01C41B"/>
    <w:rsid w:val="6A041D4F"/>
    <w:rsid w:val="6A062BA3"/>
    <w:rsid w:val="6A06D9DF"/>
    <w:rsid w:val="6A09E087"/>
    <w:rsid w:val="6A0B573B"/>
    <w:rsid w:val="6A0B597F"/>
    <w:rsid w:val="6A10D05E"/>
    <w:rsid w:val="6A1DB369"/>
    <w:rsid w:val="6A30B3F6"/>
    <w:rsid w:val="6A3F8BC6"/>
    <w:rsid w:val="6A48816C"/>
    <w:rsid w:val="6A48C43C"/>
    <w:rsid w:val="6A50C1B2"/>
    <w:rsid w:val="6A51A62D"/>
    <w:rsid w:val="6A5284CC"/>
    <w:rsid w:val="6A5D9BEC"/>
    <w:rsid w:val="6A6744FD"/>
    <w:rsid w:val="6A6748AD"/>
    <w:rsid w:val="6A69C2D1"/>
    <w:rsid w:val="6A6B3D82"/>
    <w:rsid w:val="6A701FE2"/>
    <w:rsid w:val="6A78854A"/>
    <w:rsid w:val="6A7EDF0C"/>
    <w:rsid w:val="6A82F60F"/>
    <w:rsid w:val="6A9020E5"/>
    <w:rsid w:val="6A91F756"/>
    <w:rsid w:val="6A9383B7"/>
    <w:rsid w:val="6A9BDD16"/>
    <w:rsid w:val="6AA939B4"/>
    <w:rsid w:val="6AAD1AAF"/>
    <w:rsid w:val="6AAEFF7E"/>
    <w:rsid w:val="6AAFCE66"/>
    <w:rsid w:val="6AB327E1"/>
    <w:rsid w:val="6AB7F2B3"/>
    <w:rsid w:val="6AC68FF6"/>
    <w:rsid w:val="6AC6CA80"/>
    <w:rsid w:val="6AC792A4"/>
    <w:rsid w:val="6AC824C1"/>
    <w:rsid w:val="6AC8F669"/>
    <w:rsid w:val="6ACB2282"/>
    <w:rsid w:val="6ACE2874"/>
    <w:rsid w:val="6AD016A9"/>
    <w:rsid w:val="6AD656E9"/>
    <w:rsid w:val="6AD83992"/>
    <w:rsid w:val="6AD86550"/>
    <w:rsid w:val="6AD933FC"/>
    <w:rsid w:val="6ADCAD0C"/>
    <w:rsid w:val="6AE25B8E"/>
    <w:rsid w:val="6AEA2405"/>
    <w:rsid w:val="6AEA2A38"/>
    <w:rsid w:val="6AEE9FE2"/>
    <w:rsid w:val="6AEEB1F0"/>
    <w:rsid w:val="6AEF7D86"/>
    <w:rsid w:val="6AEF822E"/>
    <w:rsid w:val="6AF29A1C"/>
    <w:rsid w:val="6AF393C6"/>
    <w:rsid w:val="6AF4393E"/>
    <w:rsid w:val="6AF6A005"/>
    <w:rsid w:val="6AFC91F0"/>
    <w:rsid w:val="6AFF4CFF"/>
    <w:rsid w:val="6B0451E4"/>
    <w:rsid w:val="6B0C1920"/>
    <w:rsid w:val="6B117FBF"/>
    <w:rsid w:val="6B13E104"/>
    <w:rsid w:val="6B19E381"/>
    <w:rsid w:val="6B2D54A4"/>
    <w:rsid w:val="6B2EBD91"/>
    <w:rsid w:val="6B2F860A"/>
    <w:rsid w:val="6B2FCA69"/>
    <w:rsid w:val="6B30154A"/>
    <w:rsid w:val="6B3038CB"/>
    <w:rsid w:val="6B310FDE"/>
    <w:rsid w:val="6B31766E"/>
    <w:rsid w:val="6B325E77"/>
    <w:rsid w:val="6B374C1D"/>
    <w:rsid w:val="6B3985C8"/>
    <w:rsid w:val="6B42C165"/>
    <w:rsid w:val="6B45559D"/>
    <w:rsid w:val="6B473875"/>
    <w:rsid w:val="6B5023C5"/>
    <w:rsid w:val="6B5190B5"/>
    <w:rsid w:val="6B52DEEC"/>
    <w:rsid w:val="6B534AF3"/>
    <w:rsid w:val="6B5C7965"/>
    <w:rsid w:val="6B60BCE3"/>
    <w:rsid w:val="6B6A311B"/>
    <w:rsid w:val="6B6EB0E0"/>
    <w:rsid w:val="6B6EE144"/>
    <w:rsid w:val="6B74939D"/>
    <w:rsid w:val="6B77BD87"/>
    <w:rsid w:val="6B78D753"/>
    <w:rsid w:val="6B804875"/>
    <w:rsid w:val="6B877F0D"/>
    <w:rsid w:val="6B881283"/>
    <w:rsid w:val="6B938221"/>
    <w:rsid w:val="6B957F5B"/>
    <w:rsid w:val="6B9B9D2E"/>
    <w:rsid w:val="6B9E0C21"/>
    <w:rsid w:val="6BA0C5E5"/>
    <w:rsid w:val="6BA74B80"/>
    <w:rsid w:val="6BA8E312"/>
    <w:rsid w:val="6BA9031D"/>
    <w:rsid w:val="6BAA8D58"/>
    <w:rsid w:val="6BAA9060"/>
    <w:rsid w:val="6BAC4732"/>
    <w:rsid w:val="6BB454BA"/>
    <w:rsid w:val="6BBBC851"/>
    <w:rsid w:val="6BBDA845"/>
    <w:rsid w:val="6BC53F64"/>
    <w:rsid w:val="6BCEFCFB"/>
    <w:rsid w:val="6BD0B25E"/>
    <w:rsid w:val="6BD225FC"/>
    <w:rsid w:val="6BD489EF"/>
    <w:rsid w:val="6BE0491D"/>
    <w:rsid w:val="6BE33976"/>
    <w:rsid w:val="6BE3C6A8"/>
    <w:rsid w:val="6BF2A3D5"/>
    <w:rsid w:val="6BF30C26"/>
    <w:rsid w:val="6BF6718A"/>
    <w:rsid w:val="6BFA412E"/>
    <w:rsid w:val="6BFDEB2B"/>
    <w:rsid w:val="6BFEB165"/>
    <w:rsid w:val="6C009F40"/>
    <w:rsid w:val="6C028461"/>
    <w:rsid w:val="6C088B77"/>
    <w:rsid w:val="6C0A7FE6"/>
    <w:rsid w:val="6C1678FA"/>
    <w:rsid w:val="6C1B0FEB"/>
    <w:rsid w:val="6C2410A3"/>
    <w:rsid w:val="6C243B59"/>
    <w:rsid w:val="6C271DF8"/>
    <w:rsid w:val="6C2843E1"/>
    <w:rsid w:val="6C2AC8FA"/>
    <w:rsid w:val="6C2BF146"/>
    <w:rsid w:val="6C32A93B"/>
    <w:rsid w:val="6C33B42A"/>
    <w:rsid w:val="6C391EC4"/>
    <w:rsid w:val="6C4CDE56"/>
    <w:rsid w:val="6C4F61AB"/>
    <w:rsid w:val="6C595440"/>
    <w:rsid w:val="6C5C6587"/>
    <w:rsid w:val="6C5CEB28"/>
    <w:rsid w:val="6C6B9878"/>
    <w:rsid w:val="6C76B9B6"/>
    <w:rsid w:val="6C7A17B8"/>
    <w:rsid w:val="6C7C1F31"/>
    <w:rsid w:val="6C7D3D92"/>
    <w:rsid w:val="6C7ED3DF"/>
    <w:rsid w:val="6C8069BC"/>
    <w:rsid w:val="6C80ABA1"/>
    <w:rsid w:val="6C83B2A8"/>
    <w:rsid w:val="6C913B03"/>
    <w:rsid w:val="6C93E5CD"/>
    <w:rsid w:val="6C94E1F6"/>
    <w:rsid w:val="6C9503AF"/>
    <w:rsid w:val="6C983867"/>
    <w:rsid w:val="6C9DC68F"/>
    <w:rsid w:val="6C9F9ED9"/>
    <w:rsid w:val="6CA493C9"/>
    <w:rsid w:val="6CA79209"/>
    <w:rsid w:val="6CABFE9D"/>
    <w:rsid w:val="6CAD5020"/>
    <w:rsid w:val="6CB3E112"/>
    <w:rsid w:val="6CB97DC0"/>
    <w:rsid w:val="6CBC58E6"/>
    <w:rsid w:val="6CC560AB"/>
    <w:rsid w:val="6CC5EFD3"/>
    <w:rsid w:val="6CD34588"/>
    <w:rsid w:val="6CDC648A"/>
    <w:rsid w:val="6CE217F4"/>
    <w:rsid w:val="6CEA1469"/>
    <w:rsid w:val="6CEA247E"/>
    <w:rsid w:val="6CF459F8"/>
    <w:rsid w:val="6CF58648"/>
    <w:rsid w:val="6CFB7728"/>
    <w:rsid w:val="6CFC6285"/>
    <w:rsid w:val="6CFE9E56"/>
    <w:rsid w:val="6D0519DD"/>
    <w:rsid w:val="6D0A00CE"/>
    <w:rsid w:val="6D0A4111"/>
    <w:rsid w:val="6D1CA53E"/>
    <w:rsid w:val="6D299E0C"/>
    <w:rsid w:val="6D2DF14C"/>
    <w:rsid w:val="6D2E9E48"/>
    <w:rsid w:val="6D2F15C6"/>
    <w:rsid w:val="6D3611B7"/>
    <w:rsid w:val="6D437777"/>
    <w:rsid w:val="6D510138"/>
    <w:rsid w:val="6D53FE3A"/>
    <w:rsid w:val="6D57502C"/>
    <w:rsid w:val="6D5EAFB6"/>
    <w:rsid w:val="6D63784D"/>
    <w:rsid w:val="6D75BE63"/>
    <w:rsid w:val="6D7F10DA"/>
    <w:rsid w:val="6D8C6F1C"/>
    <w:rsid w:val="6D8F76D0"/>
    <w:rsid w:val="6D92F1AB"/>
    <w:rsid w:val="6D937E72"/>
    <w:rsid w:val="6D97BEE5"/>
    <w:rsid w:val="6D9824E1"/>
    <w:rsid w:val="6D9DFD82"/>
    <w:rsid w:val="6DA2AA0F"/>
    <w:rsid w:val="6DAC8D77"/>
    <w:rsid w:val="6DB11013"/>
    <w:rsid w:val="6DB4B0DA"/>
    <w:rsid w:val="6DB76759"/>
    <w:rsid w:val="6DC05D06"/>
    <w:rsid w:val="6DC7C1A7"/>
    <w:rsid w:val="6DC841A9"/>
    <w:rsid w:val="6DCA95E7"/>
    <w:rsid w:val="6DCC437A"/>
    <w:rsid w:val="6DCEBDF7"/>
    <w:rsid w:val="6DD14B6C"/>
    <w:rsid w:val="6DD304D5"/>
    <w:rsid w:val="6DD4EF25"/>
    <w:rsid w:val="6DD8E083"/>
    <w:rsid w:val="6DD9BE99"/>
    <w:rsid w:val="6DE2C225"/>
    <w:rsid w:val="6DE6A12B"/>
    <w:rsid w:val="6DE87F00"/>
    <w:rsid w:val="6DEDC81C"/>
    <w:rsid w:val="6DEF0F66"/>
    <w:rsid w:val="6DF413F3"/>
    <w:rsid w:val="6DF4F19D"/>
    <w:rsid w:val="6DF5153D"/>
    <w:rsid w:val="6DF9A7C9"/>
    <w:rsid w:val="6DFE3921"/>
    <w:rsid w:val="6E00665F"/>
    <w:rsid w:val="6E0AD17C"/>
    <w:rsid w:val="6E0F7A6E"/>
    <w:rsid w:val="6E15E819"/>
    <w:rsid w:val="6E162828"/>
    <w:rsid w:val="6E1707C9"/>
    <w:rsid w:val="6E1BC32D"/>
    <w:rsid w:val="6E269688"/>
    <w:rsid w:val="6E2722F0"/>
    <w:rsid w:val="6E282A1D"/>
    <w:rsid w:val="6E3DB4A7"/>
    <w:rsid w:val="6E3EF43F"/>
    <w:rsid w:val="6E417DE5"/>
    <w:rsid w:val="6E58B510"/>
    <w:rsid w:val="6E5F1C28"/>
    <w:rsid w:val="6E5FD04E"/>
    <w:rsid w:val="6E68E6D2"/>
    <w:rsid w:val="6E733BD0"/>
    <w:rsid w:val="6E77D74C"/>
    <w:rsid w:val="6E82E1C4"/>
    <w:rsid w:val="6E840722"/>
    <w:rsid w:val="6E89C5B2"/>
    <w:rsid w:val="6E8DABC9"/>
    <w:rsid w:val="6E96BE3A"/>
    <w:rsid w:val="6E9BABBA"/>
    <w:rsid w:val="6E9F2581"/>
    <w:rsid w:val="6EA3C788"/>
    <w:rsid w:val="6EA5972D"/>
    <w:rsid w:val="6EA8B2D7"/>
    <w:rsid w:val="6EA9A1F3"/>
    <w:rsid w:val="6EAA74A6"/>
    <w:rsid w:val="6EAF7647"/>
    <w:rsid w:val="6EBBC388"/>
    <w:rsid w:val="6ECAE627"/>
    <w:rsid w:val="6ECDCE44"/>
    <w:rsid w:val="6ED3DDB8"/>
    <w:rsid w:val="6EDF6B7E"/>
    <w:rsid w:val="6EE7BEE5"/>
    <w:rsid w:val="6EEB2A08"/>
    <w:rsid w:val="6EF1DFC8"/>
    <w:rsid w:val="6EF44EE7"/>
    <w:rsid w:val="6EF4C98D"/>
    <w:rsid w:val="6EF79EE5"/>
    <w:rsid w:val="6EFED73B"/>
    <w:rsid w:val="6EFEEC9C"/>
    <w:rsid w:val="6F03F922"/>
    <w:rsid w:val="6F051631"/>
    <w:rsid w:val="6F05E576"/>
    <w:rsid w:val="6F0C7151"/>
    <w:rsid w:val="6F190DBF"/>
    <w:rsid w:val="6F204B1F"/>
    <w:rsid w:val="6F25A968"/>
    <w:rsid w:val="6F2A58FE"/>
    <w:rsid w:val="6F30278B"/>
    <w:rsid w:val="6F38C0D9"/>
    <w:rsid w:val="6F39DFF9"/>
    <w:rsid w:val="6F3CBDDA"/>
    <w:rsid w:val="6F417B31"/>
    <w:rsid w:val="6F44564F"/>
    <w:rsid w:val="6F4725D1"/>
    <w:rsid w:val="6F49E046"/>
    <w:rsid w:val="6F537B00"/>
    <w:rsid w:val="6F55E843"/>
    <w:rsid w:val="6F55FFAE"/>
    <w:rsid w:val="6F597363"/>
    <w:rsid w:val="6F5A3771"/>
    <w:rsid w:val="6F5B1B1D"/>
    <w:rsid w:val="6F603F08"/>
    <w:rsid w:val="6F60ABFD"/>
    <w:rsid w:val="6F63CEC7"/>
    <w:rsid w:val="6F6A4110"/>
    <w:rsid w:val="6F6DAE94"/>
    <w:rsid w:val="6F7585C4"/>
    <w:rsid w:val="6F75A440"/>
    <w:rsid w:val="6F768AF2"/>
    <w:rsid w:val="6F76A2A7"/>
    <w:rsid w:val="6F77F8D5"/>
    <w:rsid w:val="6F9091D0"/>
    <w:rsid w:val="6F971DCF"/>
    <w:rsid w:val="6F982CC0"/>
    <w:rsid w:val="6FA7E6AF"/>
    <w:rsid w:val="6FA92FCF"/>
    <w:rsid w:val="6FAC551C"/>
    <w:rsid w:val="6FB1B87A"/>
    <w:rsid w:val="6FB3E731"/>
    <w:rsid w:val="6FB4E350"/>
    <w:rsid w:val="6FB9A48A"/>
    <w:rsid w:val="6FBD45E7"/>
    <w:rsid w:val="6FCAEF17"/>
    <w:rsid w:val="6FCC4C98"/>
    <w:rsid w:val="6FD24A52"/>
    <w:rsid w:val="6FE58F8F"/>
    <w:rsid w:val="6FEB4E0C"/>
    <w:rsid w:val="6FF7DC0A"/>
    <w:rsid w:val="6FFDDD22"/>
    <w:rsid w:val="7002EFD4"/>
    <w:rsid w:val="700459C3"/>
    <w:rsid w:val="70064677"/>
    <w:rsid w:val="700E2264"/>
    <w:rsid w:val="700EE11B"/>
    <w:rsid w:val="700FDEBA"/>
    <w:rsid w:val="7016A273"/>
    <w:rsid w:val="701C9280"/>
    <w:rsid w:val="70227AEB"/>
    <w:rsid w:val="7023ABF5"/>
    <w:rsid w:val="702BDB82"/>
    <w:rsid w:val="703EF046"/>
    <w:rsid w:val="7043D38F"/>
    <w:rsid w:val="704A6D08"/>
    <w:rsid w:val="705BD885"/>
    <w:rsid w:val="70611506"/>
    <w:rsid w:val="7066B688"/>
    <w:rsid w:val="706E7CA0"/>
    <w:rsid w:val="7073DA53"/>
    <w:rsid w:val="7078FC65"/>
    <w:rsid w:val="707B1149"/>
    <w:rsid w:val="708438B9"/>
    <w:rsid w:val="70887A75"/>
    <w:rsid w:val="7090C4E0"/>
    <w:rsid w:val="709F14A9"/>
    <w:rsid w:val="70A4D772"/>
    <w:rsid w:val="70AE8610"/>
    <w:rsid w:val="70B61A24"/>
    <w:rsid w:val="70BF0C19"/>
    <w:rsid w:val="70C8A26B"/>
    <w:rsid w:val="70CA2684"/>
    <w:rsid w:val="70D13788"/>
    <w:rsid w:val="70E2319D"/>
    <w:rsid w:val="70E6FDB4"/>
    <w:rsid w:val="70EB0FC4"/>
    <w:rsid w:val="70EEA72C"/>
    <w:rsid w:val="70EEC85E"/>
    <w:rsid w:val="70F51CC6"/>
    <w:rsid w:val="7101547D"/>
    <w:rsid w:val="71040D2E"/>
    <w:rsid w:val="710C8FE7"/>
    <w:rsid w:val="710F3784"/>
    <w:rsid w:val="710F5FBD"/>
    <w:rsid w:val="7113A55F"/>
    <w:rsid w:val="7114706B"/>
    <w:rsid w:val="7115C0EE"/>
    <w:rsid w:val="711BEAD6"/>
    <w:rsid w:val="712287F0"/>
    <w:rsid w:val="7126223E"/>
    <w:rsid w:val="712B9ECC"/>
    <w:rsid w:val="712F3A09"/>
    <w:rsid w:val="7136A486"/>
    <w:rsid w:val="7136D686"/>
    <w:rsid w:val="7137761B"/>
    <w:rsid w:val="71391E23"/>
    <w:rsid w:val="713C4E04"/>
    <w:rsid w:val="7146084F"/>
    <w:rsid w:val="715637B6"/>
    <w:rsid w:val="71569AE6"/>
    <w:rsid w:val="7156D27F"/>
    <w:rsid w:val="715938AF"/>
    <w:rsid w:val="715A69E7"/>
    <w:rsid w:val="715E9D73"/>
    <w:rsid w:val="71615AFE"/>
    <w:rsid w:val="716337F0"/>
    <w:rsid w:val="7163CF00"/>
    <w:rsid w:val="71678393"/>
    <w:rsid w:val="716F8AA2"/>
    <w:rsid w:val="7178734C"/>
    <w:rsid w:val="718306B3"/>
    <w:rsid w:val="718449DD"/>
    <w:rsid w:val="718901ED"/>
    <w:rsid w:val="718962F3"/>
    <w:rsid w:val="718B0E65"/>
    <w:rsid w:val="718F583D"/>
    <w:rsid w:val="719C884E"/>
    <w:rsid w:val="719D84B9"/>
    <w:rsid w:val="71A4F8CC"/>
    <w:rsid w:val="71A5645A"/>
    <w:rsid w:val="71B5D336"/>
    <w:rsid w:val="71B86058"/>
    <w:rsid w:val="71B89C98"/>
    <w:rsid w:val="71C1D8DD"/>
    <w:rsid w:val="71C54912"/>
    <w:rsid w:val="71CA947A"/>
    <w:rsid w:val="71D30692"/>
    <w:rsid w:val="71E14C6C"/>
    <w:rsid w:val="71E5FE44"/>
    <w:rsid w:val="71F885DB"/>
    <w:rsid w:val="71F9DF07"/>
    <w:rsid w:val="72042465"/>
    <w:rsid w:val="72085360"/>
    <w:rsid w:val="720BB35D"/>
    <w:rsid w:val="720BFFC7"/>
    <w:rsid w:val="720FF3FB"/>
    <w:rsid w:val="72215131"/>
    <w:rsid w:val="7226D1E6"/>
    <w:rsid w:val="722E45E7"/>
    <w:rsid w:val="7231D6AF"/>
    <w:rsid w:val="7239CF25"/>
    <w:rsid w:val="723AA560"/>
    <w:rsid w:val="723F94A1"/>
    <w:rsid w:val="724825C1"/>
    <w:rsid w:val="7250C425"/>
    <w:rsid w:val="725A566D"/>
    <w:rsid w:val="725A8532"/>
    <w:rsid w:val="725C536B"/>
    <w:rsid w:val="7261B92D"/>
    <w:rsid w:val="7267B321"/>
    <w:rsid w:val="726E1639"/>
    <w:rsid w:val="726EC7CA"/>
    <w:rsid w:val="7272CD11"/>
    <w:rsid w:val="727307BD"/>
    <w:rsid w:val="727BC0D9"/>
    <w:rsid w:val="727BD517"/>
    <w:rsid w:val="727F95E6"/>
    <w:rsid w:val="7285E0D9"/>
    <w:rsid w:val="7289A48C"/>
    <w:rsid w:val="7294B41D"/>
    <w:rsid w:val="72A056FE"/>
    <w:rsid w:val="72A54F2C"/>
    <w:rsid w:val="72A6EE56"/>
    <w:rsid w:val="72AD3CB2"/>
    <w:rsid w:val="72AD8053"/>
    <w:rsid w:val="72B00406"/>
    <w:rsid w:val="72B7C2DE"/>
    <w:rsid w:val="72BC8D4A"/>
    <w:rsid w:val="72C30EDE"/>
    <w:rsid w:val="72C37465"/>
    <w:rsid w:val="72CF0C07"/>
    <w:rsid w:val="72D0E325"/>
    <w:rsid w:val="72E79DF7"/>
    <w:rsid w:val="72E823C7"/>
    <w:rsid w:val="72E9593C"/>
    <w:rsid w:val="72EA50D6"/>
    <w:rsid w:val="72EB029F"/>
    <w:rsid w:val="72EC6DFD"/>
    <w:rsid w:val="72F559D4"/>
    <w:rsid w:val="73028124"/>
    <w:rsid w:val="7306F97C"/>
    <w:rsid w:val="730AE44E"/>
    <w:rsid w:val="730AEFE1"/>
    <w:rsid w:val="730BEFF8"/>
    <w:rsid w:val="73110CFF"/>
    <w:rsid w:val="7311468D"/>
    <w:rsid w:val="7311C2F1"/>
    <w:rsid w:val="731F3D28"/>
    <w:rsid w:val="7328EEAE"/>
    <w:rsid w:val="734194C3"/>
    <w:rsid w:val="7349A84E"/>
    <w:rsid w:val="734AD79C"/>
    <w:rsid w:val="734EE62F"/>
    <w:rsid w:val="7350C3CE"/>
    <w:rsid w:val="73589C43"/>
    <w:rsid w:val="735EE415"/>
    <w:rsid w:val="736B0EC0"/>
    <w:rsid w:val="736D23A4"/>
    <w:rsid w:val="736D602D"/>
    <w:rsid w:val="7376F680"/>
    <w:rsid w:val="737A4378"/>
    <w:rsid w:val="737AEF4C"/>
    <w:rsid w:val="737B6F1D"/>
    <w:rsid w:val="73866FAF"/>
    <w:rsid w:val="7390CD09"/>
    <w:rsid w:val="7393B1E5"/>
    <w:rsid w:val="73947B49"/>
    <w:rsid w:val="73959948"/>
    <w:rsid w:val="739AA36E"/>
    <w:rsid w:val="73A481BC"/>
    <w:rsid w:val="73A6179B"/>
    <w:rsid w:val="73B65CF8"/>
    <w:rsid w:val="73BABDAE"/>
    <w:rsid w:val="73BE9C3A"/>
    <w:rsid w:val="73D02765"/>
    <w:rsid w:val="73DC1920"/>
    <w:rsid w:val="73DED702"/>
    <w:rsid w:val="73E016B1"/>
    <w:rsid w:val="73E20D6D"/>
    <w:rsid w:val="73E761F2"/>
    <w:rsid w:val="73F1FB3D"/>
    <w:rsid w:val="73F9868C"/>
    <w:rsid w:val="73FCDD45"/>
    <w:rsid w:val="74084E66"/>
    <w:rsid w:val="740E9D72"/>
    <w:rsid w:val="740FA8F8"/>
    <w:rsid w:val="7415F672"/>
    <w:rsid w:val="741C1888"/>
    <w:rsid w:val="741DBF2F"/>
    <w:rsid w:val="7421B2B4"/>
    <w:rsid w:val="742755EC"/>
    <w:rsid w:val="74316549"/>
    <w:rsid w:val="7437032B"/>
    <w:rsid w:val="743A6559"/>
    <w:rsid w:val="743BB892"/>
    <w:rsid w:val="74418D7F"/>
    <w:rsid w:val="74497AFC"/>
    <w:rsid w:val="744EDD0A"/>
    <w:rsid w:val="74521438"/>
    <w:rsid w:val="7455B638"/>
    <w:rsid w:val="74570C90"/>
    <w:rsid w:val="745E9D37"/>
    <w:rsid w:val="7463AC46"/>
    <w:rsid w:val="746B16E9"/>
    <w:rsid w:val="7472364A"/>
    <w:rsid w:val="7472589A"/>
    <w:rsid w:val="748103E5"/>
    <w:rsid w:val="74859A2B"/>
    <w:rsid w:val="748A8958"/>
    <w:rsid w:val="7496FF8E"/>
    <w:rsid w:val="74971F7D"/>
    <w:rsid w:val="7497AD37"/>
    <w:rsid w:val="749A8C64"/>
    <w:rsid w:val="749C993E"/>
    <w:rsid w:val="749F36A3"/>
    <w:rsid w:val="74A5099E"/>
    <w:rsid w:val="74A944E4"/>
    <w:rsid w:val="74AF5DA8"/>
    <w:rsid w:val="74B1A07C"/>
    <w:rsid w:val="74B22277"/>
    <w:rsid w:val="74BCC79B"/>
    <w:rsid w:val="74C2AF27"/>
    <w:rsid w:val="74CA3AA3"/>
    <w:rsid w:val="74CC8BCA"/>
    <w:rsid w:val="74CCF014"/>
    <w:rsid w:val="74D55705"/>
    <w:rsid w:val="74DB0047"/>
    <w:rsid w:val="74DE082F"/>
    <w:rsid w:val="74E1FCF4"/>
    <w:rsid w:val="74E96AFD"/>
    <w:rsid w:val="74EAE871"/>
    <w:rsid w:val="74EC509C"/>
    <w:rsid w:val="74EE7FAB"/>
    <w:rsid w:val="74F0E7B0"/>
    <w:rsid w:val="74F15A43"/>
    <w:rsid w:val="74F22ADD"/>
    <w:rsid w:val="74F49D93"/>
    <w:rsid w:val="74F66161"/>
    <w:rsid w:val="74F8D89D"/>
    <w:rsid w:val="74FB524E"/>
    <w:rsid w:val="74FE6975"/>
    <w:rsid w:val="75039AE3"/>
    <w:rsid w:val="7506F9F2"/>
    <w:rsid w:val="75095618"/>
    <w:rsid w:val="750D4086"/>
    <w:rsid w:val="75221A8D"/>
    <w:rsid w:val="7524B292"/>
    <w:rsid w:val="7529128A"/>
    <w:rsid w:val="752D98D2"/>
    <w:rsid w:val="752D9EED"/>
    <w:rsid w:val="7538A126"/>
    <w:rsid w:val="7540BB16"/>
    <w:rsid w:val="7546E45D"/>
    <w:rsid w:val="7547CC2F"/>
    <w:rsid w:val="754AD6DE"/>
    <w:rsid w:val="754C5261"/>
    <w:rsid w:val="754E9C92"/>
    <w:rsid w:val="7559CBB3"/>
    <w:rsid w:val="755A581E"/>
    <w:rsid w:val="755B3E22"/>
    <w:rsid w:val="755C92B9"/>
    <w:rsid w:val="75648A8B"/>
    <w:rsid w:val="75659EA8"/>
    <w:rsid w:val="75665F33"/>
    <w:rsid w:val="7566826A"/>
    <w:rsid w:val="75697ED0"/>
    <w:rsid w:val="75731827"/>
    <w:rsid w:val="75805D62"/>
    <w:rsid w:val="75AA62C6"/>
    <w:rsid w:val="75AB7674"/>
    <w:rsid w:val="75AF8DC5"/>
    <w:rsid w:val="75B74EA3"/>
    <w:rsid w:val="75BE3FCB"/>
    <w:rsid w:val="75CAFCF5"/>
    <w:rsid w:val="75E15E90"/>
    <w:rsid w:val="75E8E674"/>
    <w:rsid w:val="75E9D7A4"/>
    <w:rsid w:val="75EE9FC2"/>
    <w:rsid w:val="75F7ED39"/>
    <w:rsid w:val="75F96AD4"/>
    <w:rsid w:val="75FB9C88"/>
    <w:rsid w:val="75FC86C1"/>
    <w:rsid w:val="75FE89C2"/>
    <w:rsid w:val="75FFB0F1"/>
    <w:rsid w:val="7604C36C"/>
    <w:rsid w:val="7609F903"/>
    <w:rsid w:val="7616CCC8"/>
    <w:rsid w:val="761AD3C1"/>
    <w:rsid w:val="76216A8C"/>
    <w:rsid w:val="762411EC"/>
    <w:rsid w:val="762699EF"/>
    <w:rsid w:val="76293A93"/>
    <w:rsid w:val="762A2EFE"/>
    <w:rsid w:val="7634DD1B"/>
    <w:rsid w:val="76379164"/>
    <w:rsid w:val="7645BD9E"/>
    <w:rsid w:val="764F9192"/>
    <w:rsid w:val="766050D0"/>
    <w:rsid w:val="76611B55"/>
    <w:rsid w:val="76627D7C"/>
    <w:rsid w:val="7664EDDE"/>
    <w:rsid w:val="767195F7"/>
    <w:rsid w:val="767432BF"/>
    <w:rsid w:val="76776A3D"/>
    <w:rsid w:val="768C162B"/>
    <w:rsid w:val="768F0A06"/>
    <w:rsid w:val="769E06C2"/>
    <w:rsid w:val="76A889B6"/>
    <w:rsid w:val="76ADB6CE"/>
    <w:rsid w:val="76ADCCF9"/>
    <w:rsid w:val="76B1B0F0"/>
    <w:rsid w:val="76B243F6"/>
    <w:rsid w:val="76B4A38C"/>
    <w:rsid w:val="76B8EA44"/>
    <w:rsid w:val="76BDECC3"/>
    <w:rsid w:val="76C0486D"/>
    <w:rsid w:val="76C3E110"/>
    <w:rsid w:val="76C71619"/>
    <w:rsid w:val="76CF83F1"/>
    <w:rsid w:val="76D9CE86"/>
    <w:rsid w:val="76DD1A8F"/>
    <w:rsid w:val="76E027A9"/>
    <w:rsid w:val="76EFE273"/>
    <w:rsid w:val="76F0932D"/>
    <w:rsid w:val="76F343CD"/>
    <w:rsid w:val="76F4139B"/>
    <w:rsid w:val="77045557"/>
    <w:rsid w:val="7705265B"/>
    <w:rsid w:val="7706213E"/>
    <w:rsid w:val="770AD5EC"/>
    <w:rsid w:val="770ADE51"/>
    <w:rsid w:val="770FC382"/>
    <w:rsid w:val="77130B06"/>
    <w:rsid w:val="77187EC0"/>
    <w:rsid w:val="771C4383"/>
    <w:rsid w:val="7724BCFF"/>
    <w:rsid w:val="7728F5D1"/>
    <w:rsid w:val="77290656"/>
    <w:rsid w:val="773F3F94"/>
    <w:rsid w:val="774A885D"/>
    <w:rsid w:val="774C2238"/>
    <w:rsid w:val="77567D13"/>
    <w:rsid w:val="7757F136"/>
    <w:rsid w:val="775D1187"/>
    <w:rsid w:val="7761A413"/>
    <w:rsid w:val="7763227A"/>
    <w:rsid w:val="7764F929"/>
    <w:rsid w:val="7769669D"/>
    <w:rsid w:val="776B3FA2"/>
    <w:rsid w:val="776C403D"/>
    <w:rsid w:val="776DAC96"/>
    <w:rsid w:val="77707EE8"/>
    <w:rsid w:val="77712567"/>
    <w:rsid w:val="77789219"/>
    <w:rsid w:val="7779317F"/>
    <w:rsid w:val="77819F00"/>
    <w:rsid w:val="778216EB"/>
    <w:rsid w:val="7782BF64"/>
    <w:rsid w:val="778325B1"/>
    <w:rsid w:val="7784089B"/>
    <w:rsid w:val="778ABC7C"/>
    <w:rsid w:val="778B463B"/>
    <w:rsid w:val="778E4AC9"/>
    <w:rsid w:val="779191CE"/>
    <w:rsid w:val="7791C9BE"/>
    <w:rsid w:val="7799102E"/>
    <w:rsid w:val="779FDEB9"/>
    <w:rsid w:val="77A77FB2"/>
    <w:rsid w:val="77A7F6CC"/>
    <w:rsid w:val="77AF3E1D"/>
    <w:rsid w:val="77B01AF7"/>
    <w:rsid w:val="77B0B4A0"/>
    <w:rsid w:val="77B5FC89"/>
    <w:rsid w:val="77B6B804"/>
    <w:rsid w:val="77BB0A3D"/>
    <w:rsid w:val="77BD3AED"/>
    <w:rsid w:val="77C8F91F"/>
    <w:rsid w:val="77CBBFF5"/>
    <w:rsid w:val="77D2BB53"/>
    <w:rsid w:val="77DBFA4D"/>
    <w:rsid w:val="77DCF969"/>
    <w:rsid w:val="77E833EB"/>
    <w:rsid w:val="77EB8403"/>
    <w:rsid w:val="77F233E1"/>
    <w:rsid w:val="77F7F8EB"/>
    <w:rsid w:val="77F92CD7"/>
    <w:rsid w:val="77FC2B81"/>
    <w:rsid w:val="7807F8EF"/>
    <w:rsid w:val="7809D099"/>
    <w:rsid w:val="780DC210"/>
    <w:rsid w:val="7812BA14"/>
    <w:rsid w:val="78138CAD"/>
    <w:rsid w:val="781AE86A"/>
    <w:rsid w:val="782864E4"/>
    <w:rsid w:val="782FDE6A"/>
    <w:rsid w:val="78310D68"/>
    <w:rsid w:val="7834442C"/>
    <w:rsid w:val="7835C635"/>
    <w:rsid w:val="78416127"/>
    <w:rsid w:val="78466328"/>
    <w:rsid w:val="7848BBA0"/>
    <w:rsid w:val="78493E83"/>
    <w:rsid w:val="784D4AD3"/>
    <w:rsid w:val="784F87B5"/>
    <w:rsid w:val="7853B679"/>
    <w:rsid w:val="78562192"/>
    <w:rsid w:val="785683E4"/>
    <w:rsid w:val="7858A622"/>
    <w:rsid w:val="785C1D00"/>
    <w:rsid w:val="785D9AB7"/>
    <w:rsid w:val="78634A79"/>
    <w:rsid w:val="7867A93C"/>
    <w:rsid w:val="786ECC64"/>
    <w:rsid w:val="787D50DB"/>
    <w:rsid w:val="787F3871"/>
    <w:rsid w:val="78833FD2"/>
    <w:rsid w:val="7883AACB"/>
    <w:rsid w:val="78864DAF"/>
    <w:rsid w:val="788D0E9E"/>
    <w:rsid w:val="789C2B4D"/>
    <w:rsid w:val="78A39366"/>
    <w:rsid w:val="78ABC31D"/>
    <w:rsid w:val="78AC0DD1"/>
    <w:rsid w:val="78AFA931"/>
    <w:rsid w:val="78B1BFEA"/>
    <w:rsid w:val="78B31860"/>
    <w:rsid w:val="78B4ED0B"/>
    <w:rsid w:val="78B6BA24"/>
    <w:rsid w:val="78B78A67"/>
    <w:rsid w:val="78B9DBE4"/>
    <w:rsid w:val="78BE7C63"/>
    <w:rsid w:val="78C8529A"/>
    <w:rsid w:val="78CD98B1"/>
    <w:rsid w:val="78CEDB38"/>
    <w:rsid w:val="78D9BA42"/>
    <w:rsid w:val="78DAC9F3"/>
    <w:rsid w:val="78DB0FF5"/>
    <w:rsid w:val="78E4C1D8"/>
    <w:rsid w:val="78E55BEF"/>
    <w:rsid w:val="78E63371"/>
    <w:rsid w:val="78E6F6AD"/>
    <w:rsid w:val="78EB05C4"/>
    <w:rsid w:val="78EDDB2A"/>
    <w:rsid w:val="78F1884D"/>
    <w:rsid w:val="78F27709"/>
    <w:rsid w:val="78FB0FD4"/>
    <w:rsid w:val="78FE3FA7"/>
    <w:rsid w:val="78FF32EE"/>
    <w:rsid w:val="7902138E"/>
    <w:rsid w:val="7902F9C2"/>
    <w:rsid w:val="79037A55"/>
    <w:rsid w:val="790AE201"/>
    <w:rsid w:val="790DF7C9"/>
    <w:rsid w:val="790EE9F1"/>
    <w:rsid w:val="79152B69"/>
    <w:rsid w:val="7915A048"/>
    <w:rsid w:val="791B471A"/>
    <w:rsid w:val="7922864B"/>
    <w:rsid w:val="7922A89E"/>
    <w:rsid w:val="7929DB54"/>
    <w:rsid w:val="792AFED6"/>
    <w:rsid w:val="792B5B2D"/>
    <w:rsid w:val="7937D0D1"/>
    <w:rsid w:val="7937F4DD"/>
    <w:rsid w:val="7938B524"/>
    <w:rsid w:val="793BD01D"/>
    <w:rsid w:val="7945B1A9"/>
    <w:rsid w:val="794A6CE5"/>
    <w:rsid w:val="794B0F4F"/>
    <w:rsid w:val="794CA215"/>
    <w:rsid w:val="794F4584"/>
    <w:rsid w:val="79502840"/>
    <w:rsid w:val="79550E8C"/>
    <w:rsid w:val="7957B024"/>
    <w:rsid w:val="79660815"/>
    <w:rsid w:val="79660877"/>
    <w:rsid w:val="7966F859"/>
    <w:rsid w:val="796982A1"/>
    <w:rsid w:val="79754AFF"/>
    <w:rsid w:val="79781038"/>
    <w:rsid w:val="797A34B3"/>
    <w:rsid w:val="79902D22"/>
    <w:rsid w:val="799044C5"/>
    <w:rsid w:val="7993AEB9"/>
    <w:rsid w:val="799EE8A2"/>
    <w:rsid w:val="79A83612"/>
    <w:rsid w:val="79AA5C49"/>
    <w:rsid w:val="79AAC0C7"/>
    <w:rsid w:val="79AB9066"/>
    <w:rsid w:val="79AFFF1E"/>
    <w:rsid w:val="79BAA18A"/>
    <w:rsid w:val="79C63223"/>
    <w:rsid w:val="79CBF2C5"/>
    <w:rsid w:val="79CEC78F"/>
    <w:rsid w:val="79D0C58A"/>
    <w:rsid w:val="79D1D86B"/>
    <w:rsid w:val="79D6FB37"/>
    <w:rsid w:val="79DB5CE4"/>
    <w:rsid w:val="79DDE5AF"/>
    <w:rsid w:val="79DFF440"/>
    <w:rsid w:val="79E31DC7"/>
    <w:rsid w:val="79F5543F"/>
    <w:rsid w:val="79F5F591"/>
    <w:rsid w:val="79F70545"/>
    <w:rsid w:val="79F846EB"/>
    <w:rsid w:val="79F9EE3B"/>
    <w:rsid w:val="7A015979"/>
    <w:rsid w:val="7A07C313"/>
    <w:rsid w:val="7A07F3A4"/>
    <w:rsid w:val="7A098947"/>
    <w:rsid w:val="7A0B2912"/>
    <w:rsid w:val="7A1A4F05"/>
    <w:rsid w:val="7A1A84EC"/>
    <w:rsid w:val="7A1B05E0"/>
    <w:rsid w:val="7A22EA2A"/>
    <w:rsid w:val="7A259236"/>
    <w:rsid w:val="7A309ACD"/>
    <w:rsid w:val="7A32BE95"/>
    <w:rsid w:val="7A3381A2"/>
    <w:rsid w:val="7A3D09F4"/>
    <w:rsid w:val="7A4152D5"/>
    <w:rsid w:val="7A446C80"/>
    <w:rsid w:val="7A53D9E5"/>
    <w:rsid w:val="7A589642"/>
    <w:rsid w:val="7A5A6244"/>
    <w:rsid w:val="7A5E5298"/>
    <w:rsid w:val="7A60F74C"/>
    <w:rsid w:val="7A675C16"/>
    <w:rsid w:val="7A6F04F1"/>
    <w:rsid w:val="7A768FB3"/>
    <w:rsid w:val="7A78DBE5"/>
    <w:rsid w:val="7A7E331E"/>
    <w:rsid w:val="7A87F9B9"/>
    <w:rsid w:val="7A880F2C"/>
    <w:rsid w:val="7A8FD979"/>
    <w:rsid w:val="7A904BAF"/>
    <w:rsid w:val="7A951ED2"/>
    <w:rsid w:val="7A9E6E18"/>
    <w:rsid w:val="7A9E842A"/>
    <w:rsid w:val="7AA27194"/>
    <w:rsid w:val="7AA34987"/>
    <w:rsid w:val="7AA822C7"/>
    <w:rsid w:val="7AAABA52"/>
    <w:rsid w:val="7AAFFC6A"/>
    <w:rsid w:val="7AB34151"/>
    <w:rsid w:val="7AB50796"/>
    <w:rsid w:val="7AC4B348"/>
    <w:rsid w:val="7AC6917D"/>
    <w:rsid w:val="7AC8A037"/>
    <w:rsid w:val="7AD1F573"/>
    <w:rsid w:val="7AD6AD22"/>
    <w:rsid w:val="7AD81F13"/>
    <w:rsid w:val="7AE67783"/>
    <w:rsid w:val="7AECC2FC"/>
    <w:rsid w:val="7AF32BF9"/>
    <w:rsid w:val="7AF44ED2"/>
    <w:rsid w:val="7AF5AD4B"/>
    <w:rsid w:val="7B02FECF"/>
    <w:rsid w:val="7B030F9B"/>
    <w:rsid w:val="7B13A771"/>
    <w:rsid w:val="7B156FF8"/>
    <w:rsid w:val="7B157EB5"/>
    <w:rsid w:val="7B17DB47"/>
    <w:rsid w:val="7B1CF8AD"/>
    <w:rsid w:val="7B1DE9DA"/>
    <w:rsid w:val="7B20F33D"/>
    <w:rsid w:val="7B2255AC"/>
    <w:rsid w:val="7B290A5A"/>
    <w:rsid w:val="7B3192A9"/>
    <w:rsid w:val="7B35F816"/>
    <w:rsid w:val="7B37351E"/>
    <w:rsid w:val="7B387583"/>
    <w:rsid w:val="7B3C3B40"/>
    <w:rsid w:val="7B3D26A6"/>
    <w:rsid w:val="7B530622"/>
    <w:rsid w:val="7B5C46B7"/>
    <w:rsid w:val="7B5D35F1"/>
    <w:rsid w:val="7B5E124B"/>
    <w:rsid w:val="7B5ED817"/>
    <w:rsid w:val="7B5F35AD"/>
    <w:rsid w:val="7B60225D"/>
    <w:rsid w:val="7B60669D"/>
    <w:rsid w:val="7B6199C8"/>
    <w:rsid w:val="7B62306C"/>
    <w:rsid w:val="7B6810B0"/>
    <w:rsid w:val="7B69AA51"/>
    <w:rsid w:val="7B711B28"/>
    <w:rsid w:val="7B71EFBD"/>
    <w:rsid w:val="7B734719"/>
    <w:rsid w:val="7B7C8B50"/>
    <w:rsid w:val="7B83C757"/>
    <w:rsid w:val="7B89A079"/>
    <w:rsid w:val="7B8B555C"/>
    <w:rsid w:val="7B91AFA5"/>
    <w:rsid w:val="7BA13DA6"/>
    <w:rsid w:val="7BA6AAF7"/>
    <w:rsid w:val="7BAA9DCB"/>
    <w:rsid w:val="7BBDCC3F"/>
    <w:rsid w:val="7BC1D3FB"/>
    <w:rsid w:val="7BD2E71D"/>
    <w:rsid w:val="7BDC2C7C"/>
    <w:rsid w:val="7BDD1D0F"/>
    <w:rsid w:val="7BDDC5D9"/>
    <w:rsid w:val="7BE0408E"/>
    <w:rsid w:val="7BE8046B"/>
    <w:rsid w:val="7BEA19DB"/>
    <w:rsid w:val="7BEC9E1D"/>
    <w:rsid w:val="7BED3788"/>
    <w:rsid w:val="7BEF4A61"/>
    <w:rsid w:val="7BF466A3"/>
    <w:rsid w:val="7BF73591"/>
    <w:rsid w:val="7BFB0BBD"/>
    <w:rsid w:val="7C07B56B"/>
    <w:rsid w:val="7C127EDB"/>
    <w:rsid w:val="7C16269F"/>
    <w:rsid w:val="7C19BCA2"/>
    <w:rsid w:val="7C1C35D5"/>
    <w:rsid w:val="7C1F3BD8"/>
    <w:rsid w:val="7C244A99"/>
    <w:rsid w:val="7C254D49"/>
    <w:rsid w:val="7C2BF4D2"/>
    <w:rsid w:val="7C2D8D52"/>
    <w:rsid w:val="7C32842C"/>
    <w:rsid w:val="7C331701"/>
    <w:rsid w:val="7C3A5F23"/>
    <w:rsid w:val="7C3C097A"/>
    <w:rsid w:val="7C3C94E0"/>
    <w:rsid w:val="7C4355B9"/>
    <w:rsid w:val="7C43DF6F"/>
    <w:rsid w:val="7C46E289"/>
    <w:rsid w:val="7C489B05"/>
    <w:rsid w:val="7C498EB6"/>
    <w:rsid w:val="7C49AA35"/>
    <w:rsid w:val="7C4ACFDB"/>
    <w:rsid w:val="7C5742F9"/>
    <w:rsid w:val="7C5FA39B"/>
    <w:rsid w:val="7C6A3A35"/>
    <w:rsid w:val="7C6DC5D4"/>
    <w:rsid w:val="7C737DBF"/>
    <w:rsid w:val="7C783C1B"/>
    <w:rsid w:val="7C79ED50"/>
    <w:rsid w:val="7C7D394F"/>
    <w:rsid w:val="7C861EF6"/>
    <w:rsid w:val="7C903B82"/>
    <w:rsid w:val="7C90AC10"/>
    <w:rsid w:val="7C91FBE3"/>
    <w:rsid w:val="7C920B11"/>
    <w:rsid w:val="7C9BB625"/>
    <w:rsid w:val="7C9E85A4"/>
    <w:rsid w:val="7CA1C280"/>
    <w:rsid w:val="7CA5F0E2"/>
    <w:rsid w:val="7CA602F0"/>
    <w:rsid w:val="7CA60D9E"/>
    <w:rsid w:val="7CA8D252"/>
    <w:rsid w:val="7CAC91B1"/>
    <w:rsid w:val="7CAE7187"/>
    <w:rsid w:val="7CB6D437"/>
    <w:rsid w:val="7CBF85DA"/>
    <w:rsid w:val="7CC1FAEA"/>
    <w:rsid w:val="7CC28EE9"/>
    <w:rsid w:val="7CC74F4A"/>
    <w:rsid w:val="7CC939C6"/>
    <w:rsid w:val="7CCB9326"/>
    <w:rsid w:val="7CD5D9B3"/>
    <w:rsid w:val="7CDD2E7B"/>
    <w:rsid w:val="7CDF16F4"/>
    <w:rsid w:val="7CE4843C"/>
    <w:rsid w:val="7CE67289"/>
    <w:rsid w:val="7CEAF9DF"/>
    <w:rsid w:val="7CEEC807"/>
    <w:rsid w:val="7CEF9B59"/>
    <w:rsid w:val="7CF061D3"/>
    <w:rsid w:val="7CF3F064"/>
    <w:rsid w:val="7CF3F436"/>
    <w:rsid w:val="7CF8D047"/>
    <w:rsid w:val="7CFB595A"/>
    <w:rsid w:val="7D09062D"/>
    <w:rsid w:val="7D0BA0D5"/>
    <w:rsid w:val="7D0F177A"/>
    <w:rsid w:val="7D1377F0"/>
    <w:rsid w:val="7D137A05"/>
    <w:rsid w:val="7D13D06F"/>
    <w:rsid w:val="7D1442A3"/>
    <w:rsid w:val="7D19AA10"/>
    <w:rsid w:val="7D25F751"/>
    <w:rsid w:val="7D26D086"/>
    <w:rsid w:val="7D29FC9C"/>
    <w:rsid w:val="7D2A710F"/>
    <w:rsid w:val="7D3A3D81"/>
    <w:rsid w:val="7D42DE3E"/>
    <w:rsid w:val="7D449194"/>
    <w:rsid w:val="7D4713B3"/>
    <w:rsid w:val="7D4CFE6A"/>
    <w:rsid w:val="7D5BE894"/>
    <w:rsid w:val="7D5D6485"/>
    <w:rsid w:val="7D6122C6"/>
    <w:rsid w:val="7D63338B"/>
    <w:rsid w:val="7D729E53"/>
    <w:rsid w:val="7D753A34"/>
    <w:rsid w:val="7D754414"/>
    <w:rsid w:val="7D773925"/>
    <w:rsid w:val="7D79FE08"/>
    <w:rsid w:val="7D7B320E"/>
    <w:rsid w:val="7D7B5BFE"/>
    <w:rsid w:val="7D7C817D"/>
    <w:rsid w:val="7D83A2DE"/>
    <w:rsid w:val="7D8C8BC9"/>
    <w:rsid w:val="7D8D88D0"/>
    <w:rsid w:val="7D9A6EE3"/>
    <w:rsid w:val="7DA25408"/>
    <w:rsid w:val="7DA31968"/>
    <w:rsid w:val="7DA4C889"/>
    <w:rsid w:val="7DB62165"/>
    <w:rsid w:val="7DBAB292"/>
    <w:rsid w:val="7DD4E3B0"/>
    <w:rsid w:val="7DD60EDA"/>
    <w:rsid w:val="7DDC89E1"/>
    <w:rsid w:val="7DE6F433"/>
    <w:rsid w:val="7DEE5F48"/>
    <w:rsid w:val="7DEE69CC"/>
    <w:rsid w:val="7DF664CE"/>
    <w:rsid w:val="7DF69DA5"/>
    <w:rsid w:val="7DFB64B6"/>
    <w:rsid w:val="7E14D88C"/>
    <w:rsid w:val="7E19A0C8"/>
    <w:rsid w:val="7E1B5141"/>
    <w:rsid w:val="7E2353CE"/>
    <w:rsid w:val="7E27D125"/>
    <w:rsid w:val="7E372142"/>
    <w:rsid w:val="7E3BAC12"/>
    <w:rsid w:val="7E3F002A"/>
    <w:rsid w:val="7E453440"/>
    <w:rsid w:val="7E4AEE9A"/>
    <w:rsid w:val="7E4E236A"/>
    <w:rsid w:val="7E56FC75"/>
    <w:rsid w:val="7E61D99E"/>
    <w:rsid w:val="7E63B831"/>
    <w:rsid w:val="7E673536"/>
    <w:rsid w:val="7E67CE59"/>
    <w:rsid w:val="7E69789F"/>
    <w:rsid w:val="7E6B6416"/>
    <w:rsid w:val="7E7F6BFC"/>
    <w:rsid w:val="7E820A7D"/>
    <w:rsid w:val="7E83FFF5"/>
    <w:rsid w:val="7E8D1EBE"/>
    <w:rsid w:val="7E8FC9A3"/>
    <w:rsid w:val="7EA70CE3"/>
    <w:rsid w:val="7EAD0C6F"/>
    <w:rsid w:val="7EB13323"/>
    <w:rsid w:val="7EB1704C"/>
    <w:rsid w:val="7EB3346B"/>
    <w:rsid w:val="7EB4B5BF"/>
    <w:rsid w:val="7EBC4BD3"/>
    <w:rsid w:val="7EBDEF05"/>
    <w:rsid w:val="7EC0EFAD"/>
    <w:rsid w:val="7EC0F38E"/>
    <w:rsid w:val="7EC59A11"/>
    <w:rsid w:val="7EC5CCE2"/>
    <w:rsid w:val="7ECB5ED0"/>
    <w:rsid w:val="7ECFEE8A"/>
    <w:rsid w:val="7EDDA239"/>
    <w:rsid w:val="7EE172E7"/>
    <w:rsid w:val="7EE28556"/>
    <w:rsid w:val="7EE986C6"/>
    <w:rsid w:val="7EF24474"/>
    <w:rsid w:val="7EF635EC"/>
    <w:rsid w:val="7EF71C5C"/>
    <w:rsid w:val="7EF7FB12"/>
    <w:rsid w:val="7EFAF262"/>
    <w:rsid w:val="7F041AD8"/>
    <w:rsid w:val="7F0500A6"/>
    <w:rsid w:val="7F1239A7"/>
    <w:rsid w:val="7F12E9F7"/>
    <w:rsid w:val="7F155885"/>
    <w:rsid w:val="7F1A2FF0"/>
    <w:rsid w:val="7F1CFCB4"/>
    <w:rsid w:val="7F1E1CEB"/>
    <w:rsid w:val="7F218CB5"/>
    <w:rsid w:val="7F228122"/>
    <w:rsid w:val="7F22F4C3"/>
    <w:rsid w:val="7F27D12D"/>
    <w:rsid w:val="7F2F7A09"/>
    <w:rsid w:val="7F359D80"/>
    <w:rsid w:val="7F3CE4B9"/>
    <w:rsid w:val="7F468D37"/>
    <w:rsid w:val="7F502F78"/>
    <w:rsid w:val="7F596F23"/>
    <w:rsid w:val="7F5A4AE9"/>
    <w:rsid w:val="7F5BD2B0"/>
    <w:rsid w:val="7F5C3E17"/>
    <w:rsid w:val="7F5CFB5B"/>
    <w:rsid w:val="7F629A57"/>
    <w:rsid w:val="7F639B05"/>
    <w:rsid w:val="7F6DBA71"/>
    <w:rsid w:val="7F71D06F"/>
    <w:rsid w:val="7F7497EB"/>
    <w:rsid w:val="7F74D554"/>
    <w:rsid w:val="7F7510C6"/>
    <w:rsid w:val="7F7BE5A9"/>
    <w:rsid w:val="7F815EDE"/>
    <w:rsid w:val="7F83AE5D"/>
    <w:rsid w:val="7F844ABE"/>
    <w:rsid w:val="7F86AE34"/>
    <w:rsid w:val="7F8CA4B9"/>
    <w:rsid w:val="7F8E6CA5"/>
    <w:rsid w:val="7F9822B2"/>
    <w:rsid w:val="7F9D367C"/>
    <w:rsid w:val="7FA435A1"/>
    <w:rsid w:val="7FA51DF5"/>
    <w:rsid w:val="7FAAD4EE"/>
    <w:rsid w:val="7FADB674"/>
    <w:rsid w:val="7FB2309B"/>
    <w:rsid w:val="7FB4F8DE"/>
    <w:rsid w:val="7FBBB6B2"/>
    <w:rsid w:val="7FC1D00D"/>
    <w:rsid w:val="7FC7DC44"/>
    <w:rsid w:val="7FCB2632"/>
    <w:rsid w:val="7FCD8E31"/>
    <w:rsid w:val="7FCFD94F"/>
    <w:rsid w:val="7FD1294F"/>
    <w:rsid w:val="7FD36F72"/>
    <w:rsid w:val="7FDBA307"/>
    <w:rsid w:val="7FE2B91E"/>
    <w:rsid w:val="7FE65236"/>
    <w:rsid w:val="7FEC387F"/>
    <w:rsid w:val="7FEDA749"/>
    <w:rsid w:val="7FEF8D7E"/>
    <w:rsid w:val="7FF505A7"/>
    <w:rsid w:val="7FF51055"/>
    <w:rsid w:val="7FF81009"/>
    <w:rsid w:val="7FF91DD3"/>
    <w:rsid w:val="7FFA618A"/>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12348"/>
  <w15:docId w15:val="{C4154FEB-C85A-4CE0-9F95-E99E8DF3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iPriority="1" w:unhideWhenUsed="1"/>
    <w:lsdException w:name="footer" w:semiHidden="1" w:uiPriority="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BF0"/>
    <w:pPr>
      <w:widowControl w:val="0"/>
      <w:spacing w:line="264" w:lineRule="auto"/>
      <w:jc w:val="both"/>
    </w:pPr>
    <w:rPr>
      <w:rFonts w:asciiTheme="minorHAnsi" w:hAnsiTheme="minorHAnsi"/>
      <w:sz w:val="22"/>
      <w:lang w:val="nb-NO" w:eastAsia="en-US"/>
    </w:rPr>
  </w:style>
  <w:style w:type="paragraph" w:styleId="Heading1">
    <w:name w:val="heading 1"/>
    <w:basedOn w:val="Normal"/>
    <w:next w:val="Normal"/>
    <w:uiPriority w:val="1"/>
    <w:qFormat/>
    <w:rsid w:val="1F1C1FE4"/>
    <w:pPr>
      <w:keepNext/>
      <w:widowControl/>
      <w:numPr>
        <w:numId w:val="8"/>
      </w:numPr>
      <w:spacing w:before="240" w:after="60"/>
      <w:jc w:val="left"/>
      <w:outlineLvl w:val="0"/>
    </w:pPr>
    <w:rPr>
      <w:rFonts w:asciiTheme="majorHAnsi" w:hAnsiTheme="majorHAnsi" w:cs="Arial"/>
      <w:b/>
      <w:bCs/>
      <w:sz w:val="32"/>
      <w:szCs w:val="32"/>
    </w:rPr>
  </w:style>
  <w:style w:type="paragraph" w:styleId="Heading2">
    <w:name w:val="heading 2"/>
    <w:basedOn w:val="Heading1"/>
    <w:next w:val="BodyText"/>
    <w:link w:val="Heading2Char"/>
    <w:uiPriority w:val="1"/>
    <w:qFormat/>
    <w:rsid w:val="0B104CBB"/>
    <w:pPr>
      <w:numPr>
        <w:ilvl w:val="1"/>
      </w:numPr>
      <w:outlineLvl w:val="1"/>
    </w:pPr>
    <w:rPr>
      <w:sz w:val="26"/>
      <w:szCs w:val="26"/>
      <w:lang w:val="en-GB"/>
    </w:rPr>
  </w:style>
  <w:style w:type="paragraph" w:styleId="Heading3">
    <w:name w:val="heading 3"/>
    <w:basedOn w:val="Heading1"/>
    <w:next w:val="Normal"/>
    <w:link w:val="Heading3Char"/>
    <w:uiPriority w:val="1"/>
    <w:qFormat/>
    <w:rsid w:val="0B104CBB"/>
    <w:pPr>
      <w:numPr>
        <w:ilvl w:val="2"/>
      </w:numPr>
      <w:outlineLvl w:val="2"/>
    </w:pPr>
    <w:rPr>
      <w:sz w:val="22"/>
      <w:szCs w:val="22"/>
    </w:rPr>
  </w:style>
  <w:style w:type="paragraph" w:styleId="Heading4">
    <w:name w:val="heading 4"/>
    <w:basedOn w:val="Heading1"/>
    <w:next w:val="Normal"/>
    <w:uiPriority w:val="1"/>
    <w:qFormat/>
    <w:rsid w:val="0B104CBB"/>
    <w:pPr>
      <w:numPr>
        <w:ilvl w:val="3"/>
      </w:numPr>
      <w:outlineLvl w:val="3"/>
    </w:pPr>
    <w:rPr>
      <w:b w:val="0"/>
      <w:bCs w:val="0"/>
      <w:sz w:val="24"/>
      <w:szCs w:val="24"/>
    </w:rPr>
  </w:style>
  <w:style w:type="paragraph" w:styleId="Heading5">
    <w:name w:val="heading 5"/>
    <w:basedOn w:val="Heading4"/>
    <w:next w:val="Normal"/>
    <w:uiPriority w:val="1"/>
    <w:qFormat/>
    <w:rsid w:val="0B104CBB"/>
    <w:pPr>
      <w:numPr>
        <w:ilvl w:val="4"/>
      </w:numPr>
      <w:outlineLvl w:val="4"/>
    </w:pPr>
    <w:rPr>
      <w:sz w:val="20"/>
      <w:szCs w:val="20"/>
    </w:rPr>
  </w:style>
  <w:style w:type="paragraph" w:styleId="Heading6">
    <w:name w:val="heading 6"/>
    <w:basedOn w:val="Heading5"/>
    <w:next w:val="Normal"/>
    <w:uiPriority w:val="1"/>
    <w:qFormat/>
    <w:rsid w:val="0B104CBB"/>
    <w:pPr>
      <w:numPr>
        <w:ilvl w:val="5"/>
      </w:numPr>
      <w:outlineLvl w:val="5"/>
    </w:pPr>
    <w:rPr>
      <w:i/>
      <w:iCs/>
    </w:rPr>
  </w:style>
  <w:style w:type="paragraph" w:styleId="Heading7">
    <w:name w:val="heading 7"/>
    <w:basedOn w:val="Normal"/>
    <w:next w:val="Normal"/>
    <w:uiPriority w:val="1"/>
    <w:qFormat/>
    <w:rsid w:val="004C5CC4"/>
    <w:pPr>
      <w:numPr>
        <w:ilvl w:val="6"/>
        <w:numId w:val="8"/>
      </w:numPr>
      <w:spacing w:before="240" w:after="60"/>
      <w:outlineLvl w:val="6"/>
    </w:pPr>
  </w:style>
  <w:style w:type="paragraph" w:styleId="Heading8">
    <w:name w:val="heading 8"/>
    <w:aliases w:val="Vedlegg"/>
    <w:basedOn w:val="Normal"/>
    <w:next w:val="Normal"/>
    <w:uiPriority w:val="1"/>
    <w:qFormat/>
    <w:rsid w:val="004C5CC4"/>
    <w:pPr>
      <w:numPr>
        <w:ilvl w:val="7"/>
        <w:numId w:val="8"/>
      </w:numPr>
      <w:spacing w:before="240" w:after="60"/>
      <w:outlineLvl w:val="7"/>
    </w:pPr>
    <w:rPr>
      <w:i/>
      <w:iCs/>
    </w:rPr>
  </w:style>
  <w:style w:type="paragraph" w:styleId="Heading9">
    <w:name w:val="heading 9"/>
    <w:aliases w:val="Attachment"/>
    <w:basedOn w:val="Normal"/>
    <w:next w:val="Normal"/>
    <w:uiPriority w:val="1"/>
    <w:qFormat/>
    <w:rsid w:val="00141A5B"/>
    <w:pPr>
      <w:numPr>
        <w:ilvl w:val="8"/>
        <w:numId w:val="8"/>
      </w:numPr>
      <w:spacing w:before="240" w:after="60"/>
      <w:jc w:val="left"/>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
    <w:qFormat/>
    <w:rsid w:val="00463FDE"/>
    <w:pPr>
      <w:jc w:val="center"/>
    </w:pPr>
    <w:rPr>
      <w:rFonts w:ascii="Arial" w:hAnsi="Arial" w:cs="Arial"/>
      <w:b/>
      <w:bCs/>
      <w:sz w:val="36"/>
      <w:szCs w:val="36"/>
    </w:rPr>
  </w:style>
  <w:style w:type="paragraph" w:styleId="TOC1">
    <w:name w:val="toc 1"/>
    <w:basedOn w:val="Normal"/>
    <w:next w:val="Normal"/>
    <w:uiPriority w:val="39"/>
    <w:rsid w:val="0B104CBB"/>
    <w:pPr>
      <w:tabs>
        <w:tab w:val="right" w:pos="9360"/>
      </w:tabs>
      <w:spacing w:before="240" w:after="60"/>
      <w:ind w:right="720"/>
      <w:jc w:val="left"/>
    </w:pPr>
    <w:rPr>
      <w:rFonts w:ascii="Arial" w:hAnsi="Arial"/>
      <w:sz w:val="18"/>
      <w:szCs w:val="18"/>
    </w:rPr>
  </w:style>
  <w:style w:type="paragraph" w:styleId="TOC2">
    <w:name w:val="toc 2"/>
    <w:basedOn w:val="Normal"/>
    <w:next w:val="Normal"/>
    <w:uiPriority w:val="39"/>
    <w:rsid w:val="0B104CBB"/>
    <w:pPr>
      <w:tabs>
        <w:tab w:val="right" w:pos="9360"/>
      </w:tabs>
      <w:ind w:left="431" w:right="720"/>
      <w:jc w:val="left"/>
    </w:pPr>
    <w:rPr>
      <w:rFonts w:ascii="Arial" w:hAnsi="Arial"/>
      <w:sz w:val="18"/>
      <w:szCs w:val="18"/>
    </w:rPr>
  </w:style>
  <w:style w:type="paragraph" w:styleId="BodyText">
    <w:name w:val="Body Text"/>
    <w:basedOn w:val="Normal"/>
    <w:link w:val="BodyTextChar"/>
    <w:uiPriority w:val="1"/>
    <w:rsid w:val="0B104CBB"/>
    <w:pPr>
      <w:keepLines/>
      <w:spacing w:after="120"/>
    </w:pPr>
    <w:rPr>
      <w:szCs w:val="22"/>
    </w:rPr>
  </w:style>
  <w:style w:type="character" w:styleId="Hyperlink">
    <w:name w:val="Hyperlink"/>
    <w:uiPriority w:val="99"/>
    <w:rsid w:val="004C5CC4"/>
    <w:rPr>
      <w:color w:val="0000FF"/>
      <w:u w:val="single"/>
    </w:rPr>
  </w:style>
  <w:style w:type="paragraph" w:customStyle="1" w:styleId="TabellOverskrift">
    <w:name w:val="TabellOverskrift"/>
    <w:basedOn w:val="Normal"/>
    <w:uiPriority w:val="1"/>
    <w:rsid w:val="0B104CBB"/>
    <w:pPr>
      <w:widowControl/>
      <w:spacing w:before="60" w:after="60"/>
    </w:pPr>
    <w:rPr>
      <w:rFonts w:cs="Arial"/>
      <w:b/>
      <w:bCs/>
      <w:szCs w:val="22"/>
    </w:rPr>
  </w:style>
  <w:style w:type="paragraph" w:customStyle="1" w:styleId="Tekst">
    <w:name w:val="Tekst"/>
    <w:basedOn w:val="BodyText"/>
    <w:uiPriority w:val="1"/>
    <w:rsid w:val="004C5CC4"/>
    <w:rPr>
      <w:lang w:val="en-GB"/>
    </w:rPr>
  </w:style>
  <w:style w:type="table" w:styleId="TableGrid">
    <w:name w:val="Table Grid"/>
    <w:basedOn w:val="TableNorma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uiPriority w:val="1"/>
    <w:rsid w:val="004C5CC4"/>
    <w:pPr>
      <w:widowControl/>
      <w:numPr>
        <w:numId w:val="1"/>
      </w:numPr>
    </w:pPr>
  </w:style>
  <w:style w:type="character" w:customStyle="1" w:styleId="BodyTextChar">
    <w:name w:val="Body Text Char"/>
    <w:link w:val="BodyText"/>
    <w:uiPriority w:val="1"/>
    <w:rsid w:val="006F78F9"/>
    <w:rPr>
      <w:rFonts w:asciiTheme="minorHAnsi" w:hAnsiTheme="minorHAnsi"/>
      <w:sz w:val="22"/>
      <w:szCs w:val="22"/>
      <w:lang w:val="nb-NO" w:eastAsia="en-US"/>
    </w:rPr>
  </w:style>
  <w:style w:type="paragraph" w:styleId="Header">
    <w:name w:val="header"/>
    <w:basedOn w:val="Normal"/>
    <w:link w:val="HeaderChar"/>
    <w:uiPriority w:val="1"/>
    <w:rsid w:val="004C5CC4"/>
    <w:pPr>
      <w:tabs>
        <w:tab w:val="center" w:pos="4320"/>
        <w:tab w:val="right" w:pos="8640"/>
      </w:tabs>
    </w:pPr>
  </w:style>
  <w:style w:type="paragraph" w:styleId="Footer">
    <w:name w:val="footer"/>
    <w:basedOn w:val="Normal"/>
    <w:uiPriority w:val="1"/>
    <w:rsid w:val="004C5CC4"/>
    <w:pPr>
      <w:tabs>
        <w:tab w:val="center" w:pos="4320"/>
        <w:tab w:val="right" w:pos="8640"/>
      </w:tabs>
    </w:pPr>
  </w:style>
  <w:style w:type="character" w:styleId="PageNumber">
    <w:name w:val="page number"/>
    <w:basedOn w:val="DefaultParagraphFont"/>
    <w:rsid w:val="004C5CC4"/>
  </w:style>
  <w:style w:type="character" w:customStyle="1" w:styleId="stilarial">
    <w:name w:val="stilarial"/>
    <w:rsid w:val="00483E98"/>
    <w:rPr>
      <w:rFonts w:ascii="Arial" w:hAnsi="Arial" w:cs="Arial" w:hint="default"/>
    </w:rPr>
  </w:style>
  <w:style w:type="character" w:styleId="FollowedHyperlink">
    <w:name w:val="FollowedHyperlink"/>
    <w:rsid w:val="00483E98"/>
    <w:rPr>
      <w:color w:val="800080"/>
      <w:u w:val="single"/>
    </w:rPr>
  </w:style>
  <w:style w:type="paragraph" w:styleId="BalloonText">
    <w:name w:val="Balloon Text"/>
    <w:basedOn w:val="Normal"/>
    <w:link w:val="BalloonTextChar"/>
    <w:uiPriority w:val="99"/>
    <w:semiHidden/>
    <w:unhideWhenUsed/>
    <w:rsid w:val="003D455C"/>
    <w:rPr>
      <w:rFonts w:ascii="Tahoma" w:hAnsi="Tahoma"/>
      <w:sz w:val="16"/>
      <w:szCs w:val="16"/>
      <w:lang w:val="x-none"/>
    </w:rPr>
  </w:style>
  <w:style w:type="character" w:customStyle="1" w:styleId="BalloonTextChar">
    <w:name w:val="Balloon Text Char"/>
    <w:link w:val="BalloonText"/>
    <w:uiPriority w:val="99"/>
    <w:semiHidden/>
    <w:rsid w:val="003D455C"/>
    <w:rPr>
      <w:rFonts w:ascii="Tahoma" w:hAnsi="Tahoma" w:cs="Tahoma"/>
      <w:sz w:val="16"/>
      <w:szCs w:val="16"/>
      <w:lang w:eastAsia="en-US"/>
    </w:rPr>
  </w:style>
  <w:style w:type="paragraph" w:styleId="List">
    <w:name w:val="List"/>
    <w:basedOn w:val="Normal"/>
    <w:uiPriority w:val="1"/>
    <w:rsid w:val="00CA2881"/>
    <w:pPr>
      <w:widowControl/>
      <w:numPr>
        <w:numId w:val="2"/>
      </w:numPr>
    </w:pPr>
    <w:rPr>
      <w:lang w:eastAsia="nb-NO"/>
    </w:rPr>
  </w:style>
  <w:style w:type="paragraph" w:customStyle="1" w:styleId="ListSiste">
    <w:name w:val="List Siste"/>
    <w:basedOn w:val="List"/>
    <w:next w:val="BodyText"/>
    <w:uiPriority w:val="1"/>
    <w:rsid w:val="00875D39"/>
    <w:pPr>
      <w:numPr>
        <w:numId w:val="3"/>
      </w:numPr>
      <w:spacing w:after="120"/>
      <w:jc w:val="left"/>
    </w:pPr>
  </w:style>
  <w:style w:type="character" w:styleId="CommentReference">
    <w:name w:val="annotation reference"/>
    <w:uiPriority w:val="99"/>
    <w:semiHidden/>
    <w:rsid w:val="003F755B"/>
    <w:rPr>
      <w:sz w:val="16"/>
      <w:szCs w:val="16"/>
    </w:rPr>
  </w:style>
  <w:style w:type="paragraph" w:styleId="CommentText">
    <w:name w:val="annotation text"/>
    <w:basedOn w:val="Normal"/>
    <w:link w:val="CommentTextChar"/>
    <w:uiPriority w:val="99"/>
    <w:unhideWhenUsed/>
    <w:pPr>
      <w:spacing w:line="240" w:lineRule="auto"/>
    </w:pPr>
    <w:rPr>
      <w:sz w:val="20"/>
    </w:rPr>
  </w:style>
  <w:style w:type="paragraph" w:styleId="CommentSubject">
    <w:name w:val="annotation subject"/>
    <w:basedOn w:val="CommentText"/>
    <w:next w:val="CommentText"/>
    <w:link w:val="CommentSubjectChar"/>
    <w:uiPriority w:val="1"/>
    <w:semiHidden/>
    <w:rsid w:val="00F27C1F"/>
    <w:pPr>
      <w:spacing w:line="264" w:lineRule="auto"/>
    </w:pPr>
    <w:rPr>
      <w:b/>
      <w:bCs/>
      <w:sz w:val="22"/>
    </w:rPr>
  </w:style>
  <w:style w:type="paragraph" w:styleId="FootnoteText">
    <w:name w:val="footnote text"/>
    <w:basedOn w:val="Normal"/>
    <w:uiPriority w:val="1"/>
    <w:semiHidden/>
    <w:rsid w:val="0011496F"/>
  </w:style>
  <w:style w:type="character" w:styleId="FootnoteReference">
    <w:name w:val="footnote reference"/>
    <w:semiHidden/>
    <w:rsid w:val="0011496F"/>
    <w:rPr>
      <w:vertAlign w:val="superscript"/>
    </w:rPr>
  </w:style>
  <w:style w:type="paragraph" w:customStyle="1" w:styleId="ECL3">
    <w:name w:val="ECL3"/>
    <w:basedOn w:val="Normal"/>
    <w:next w:val="Normal"/>
    <w:uiPriority w:val="1"/>
    <w:rsid w:val="00AE5522"/>
    <w:pPr>
      <w:widowControl/>
      <w:ind w:left="576"/>
      <w:outlineLvl w:val="2"/>
    </w:pPr>
    <w:rPr>
      <w:rFonts w:cs="Arial"/>
      <w:sz w:val="24"/>
      <w:szCs w:val="24"/>
    </w:rPr>
  </w:style>
  <w:style w:type="paragraph" w:customStyle="1" w:styleId="ECL4">
    <w:name w:val="ECL4"/>
    <w:basedOn w:val="Normal"/>
    <w:next w:val="Normal"/>
    <w:uiPriority w:val="1"/>
    <w:rsid w:val="0B104CBB"/>
    <w:pPr>
      <w:widowControl/>
      <w:ind w:left="864"/>
      <w:outlineLvl w:val="3"/>
    </w:pPr>
    <w:rPr>
      <w:rFonts w:cs="Arial"/>
      <w:szCs w:val="22"/>
    </w:rPr>
  </w:style>
  <w:style w:type="paragraph" w:customStyle="1" w:styleId="ECL5">
    <w:name w:val="ECL5"/>
    <w:basedOn w:val="Normal"/>
    <w:next w:val="Normal"/>
    <w:uiPriority w:val="1"/>
    <w:rsid w:val="0B104CBB"/>
    <w:pPr>
      <w:widowControl/>
      <w:ind w:left="1152"/>
      <w:outlineLvl w:val="4"/>
    </w:pPr>
    <w:rPr>
      <w:rFonts w:cs="Arial"/>
      <w:sz w:val="18"/>
      <w:szCs w:val="18"/>
    </w:rPr>
  </w:style>
  <w:style w:type="paragraph" w:styleId="ListParagraph">
    <w:name w:val="List Paragraph"/>
    <w:basedOn w:val="Normal"/>
    <w:uiPriority w:val="34"/>
    <w:qFormat/>
    <w:rsid w:val="00875D39"/>
    <w:pPr>
      <w:ind w:left="708"/>
      <w:jc w:val="left"/>
    </w:pPr>
  </w:style>
  <w:style w:type="numbering" w:customStyle="1" w:styleId="StilPunktmerket">
    <w:name w:val="Stil Punktmerket"/>
    <w:basedOn w:val="NoList"/>
    <w:rsid w:val="00642628"/>
    <w:pPr>
      <w:numPr>
        <w:numId w:val="9"/>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uiPriority w:val="1"/>
    <w:rsid w:val="1F1C1FE4"/>
    <w:pPr>
      <w:widowControl/>
      <w:numPr>
        <w:numId w:val="4"/>
      </w:numPr>
    </w:pPr>
    <w:rPr>
      <w:b/>
      <w:bCs/>
      <w:i/>
      <w:iCs/>
      <w:szCs w:val="22"/>
    </w:rPr>
  </w:style>
  <w:style w:type="paragraph" w:styleId="TOC4">
    <w:name w:val="toc 4"/>
    <w:basedOn w:val="Normal"/>
    <w:next w:val="Normal"/>
    <w:uiPriority w:val="1"/>
    <w:rsid w:val="0B104CBB"/>
    <w:pPr>
      <w:ind w:left="600"/>
    </w:pPr>
    <w:rPr>
      <w:szCs w:val="22"/>
    </w:rPr>
  </w:style>
  <w:style w:type="paragraph" w:styleId="NoSpacing">
    <w:name w:val="No Spacing"/>
    <w:basedOn w:val="Normal"/>
    <w:link w:val="NoSpacingChar"/>
    <w:uiPriority w:val="1"/>
    <w:qFormat/>
    <w:rsid w:val="0B104CBB"/>
    <w:pPr>
      <w:widowControl/>
    </w:pPr>
    <w:rPr>
      <w:rFonts w:ascii="Cambria" w:hAnsi="Cambria"/>
      <w:szCs w:val="22"/>
      <w:lang w:bidi="en-US"/>
    </w:rPr>
  </w:style>
  <w:style w:type="character" w:customStyle="1" w:styleId="NoSpacingChar">
    <w:name w:val="No Spacing Char"/>
    <w:link w:val="NoSpacing"/>
    <w:uiPriority w:val="1"/>
    <w:rsid w:val="005B79DD"/>
    <w:rPr>
      <w:rFonts w:ascii="Cambria" w:hAnsi="Cambria"/>
      <w:sz w:val="22"/>
      <w:szCs w:val="22"/>
      <w:lang w:val="nb-NO" w:eastAsia="en-US" w:bidi="en-US"/>
    </w:rPr>
  </w:style>
  <w:style w:type="paragraph" w:styleId="DocumentMap">
    <w:name w:val="Document Map"/>
    <w:basedOn w:val="Normal"/>
    <w:link w:val="DocumentMapChar"/>
    <w:uiPriority w:val="1"/>
    <w:rsid w:val="009D29B6"/>
    <w:rPr>
      <w:rFonts w:ascii="Tahoma" w:hAnsi="Tahoma" w:cs="Tahoma"/>
      <w:sz w:val="16"/>
      <w:szCs w:val="16"/>
    </w:rPr>
  </w:style>
  <w:style w:type="character" w:customStyle="1" w:styleId="DocumentMapChar">
    <w:name w:val="Document Map Char"/>
    <w:link w:val="DocumentMap"/>
    <w:uiPriority w:val="1"/>
    <w:rsid w:val="009D29B6"/>
    <w:rPr>
      <w:rFonts w:ascii="Tahoma" w:hAnsi="Tahoma" w:cs="Tahoma"/>
      <w:sz w:val="16"/>
      <w:szCs w:val="16"/>
      <w:lang w:eastAsia="en-US"/>
    </w:rPr>
  </w:style>
  <w:style w:type="paragraph" w:styleId="Revision">
    <w:name w:val="Revision"/>
    <w:hidden/>
    <w:uiPriority w:val="99"/>
    <w:semiHidden/>
    <w:rsid w:val="00E77E8C"/>
    <w:rPr>
      <w:lang w:val="nb-NO" w:eastAsia="en-US"/>
    </w:rPr>
  </w:style>
  <w:style w:type="paragraph" w:styleId="ListContinue">
    <w:name w:val="List Continue"/>
    <w:basedOn w:val="Normal"/>
    <w:uiPriority w:val="1"/>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ListBullet5">
    <w:name w:val="List Bullet 5"/>
    <w:basedOn w:val="Normal"/>
    <w:uiPriority w:val="1"/>
    <w:rsid w:val="1F1C1FE4"/>
    <w:pPr>
      <w:widowControl/>
      <w:numPr>
        <w:numId w:val="5"/>
      </w:numPr>
      <w:spacing w:after="240"/>
      <w:jc w:val="left"/>
    </w:pPr>
    <w:rPr>
      <w:szCs w:val="22"/>
    </w:rPr>
  </w:style>
  <w:style w:type="character" w:styleId="PlaceholderText">
    <w:name w:val="Placeholder Text"/>
    <w:basedOn w:val="DefaultParagraphFont"/>
    <w:uiPriority w:val="99"/>
    <w:semiHidden/>
    <w:rsid w:val="00C4474E"/>
    <w:rPr>
      <w:color w:val="808080"/>
    </w:rPr>
  </w:style>
  <w:style w:type="table" w:customStyle="1" w:styleId="Stortinget">
    <w:name w:val="Stortinget"/>
    <w:basedOn w:val="TableNorma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Continue"/>
    <w:uiPriority w:val="1"/>
    <w:rsid w:val="00875D39"/>
    <w:pPr>
      <w:spacing w:before="120"/>
      <w:ind w:left="0"/>
    </w:pPr>
  </w:style>
  <w:style w:type="paragraph" w:styleId="Subtitle">
    <w:name w:val="Subtitle"/>
    <w:basedOn w:val="Normal"/>
    <w:next w:val="Normal"/>
    <w:link w:val="SubtitleChar"/>
    <w:uiPriority w:val="1"/>
    <w:qFormat/>
    <w:rsid w:val="0B104CBB"/>
    <w:pPr>
      <w:spacing w:after="160"/>
    </w:pPr>
    <w:rPr>
      <w:rFonts w:ascii="Arial" w:eastAsiaTheme="minorEastAsia" w:hAnsi="Arial" w:cstheme="minorBidi"/>
      <w:color w:val="5A5A5A"/>
      <w:szCs w:val="22"/>
    </w:rPr>
  </w:style>
  <w:style w:type="character" w:customStyle="1" w:styleId="SubtitleChar">
    <w:name w:val="Subtitle Char"/>
    <w:basedOn w:val="DefaultParagraphFont"/>
    <w:link w:val="Subtitle"/>
    <w:uiPriority w:val="1"/>
    <w:rsid w:val="000C0EB4"/>
    <w:rPr>
      <w:rFonts w:ascii="Arial" w:eastAsiaTheme="minorEastAsia" w:hAnsi="Arial" w:cstheme="minorBidi"/>
      <w:color w:val="5A5A5A"/>
      <w:sz w:val="22"/>
      <w:szCs w:val="22"/>
      <w:lang w:val="nb-NO" w:eastAsia="en-US"/>
    </w:rPr>
  </w:style>
  <w:style w:type="character" w:customStyle="1" w:styleId="HeaderChar">
    <w:name w:val="Header Char"/>
    <w:basedOn w:val="DefaultParagraphFont"/>
    <w:link w:val="Header"/>
    <w:uiPriority w:val="1"/>
    <w:rsid w:val="004E55EA"/>
    <w:rPr>
      <w:sz w:val="22"/>
      <w:lang w:val="nb-NO" w:eastAsia="en-US"/>
    </w:rPr>
  </w:style>
  <w:style w:type="paragraph" w:styleId="TOCHeading">
    <w:name w:val="TOC Heading"/>
    <w:basedOn w:val="Heading1"/>
    <w:next w:val="Normal"/>
    <w:uiPriority w:val="39"/>
    <w:unhideWhenUsed/>
    <w:qFormat/>
    <w:rsid w:val="0B104CBB"/>
    <w:pPr>
      <w:keepLines/>
      <w:spacing w:after="0"/>
    </w:pPr>
    <w:rPr>
      <w:rFonts w:eastAsiaTheme="majorEastAsia" w:cstheme="majorBidi"/>
      <w:b w:val="0"/>
      <w:bCs w:val="0"/>
      <w:color w:val="365F91" w:themeColor="accent1" w:themeShade="BF"/>
      <w:lang w:val="en-US"/>
    </w:rPr>
  </w:style>
  <w:style w:type="paragraph" w:styleId="TOC3">
    <w:name w:val="toc 3"/>
    <w:basedOn w:val="Normal"/>
    <w:next w:val="Normal"/>
    <w:uiPriority w:val="39"/>
    <w:unhideWhenUsed/>
    <w:rsid w:val="0B104CBB"/>
    <w:pPr>
      <w:spacing w:after="100"/>
      <w:ind w:left="440"/>
    </w:pPr>
    <w:rPr>
      <w:szCs w:val="22"/>
    </w:rPr>
  </w:style>
  <w:style w:type="paragraph" w:customStyle="1" w:styleId="Tabell">
    <w:name w:val="Tabell"/>
    <w:basedOn w:val="Normal"/>
    <w:link w:val="TabellChar"/>
    <w:uiPriority w:val="1"/>
    <w:qFormat/>
    <w:rsid w:val="00FD0E69"/>
    <w:pPr>
      <w:jc w:val="left"/>
    </w:pPr>
  </w:style>
  <w:style w:type="character" w:customStyle="1" w:styleId="TabellChar">
    <w:name w:val="Tabell Char"/>
    <w:basedOn w:val="DefaultParagraphFont"/>
    <w:link w:val="Tabell"/>
    <w:uiPriority w:val="1"/>
    <w:rsid w:val="00FD0E69"/>
    <w:rPr>
      <w:rFonts w:asciiTheme="minorHAnsi" w:hAnsiTheme="minorHAnsi"/>
      <w:sz w:val="22"/>
      <w:lang w:val="nb-NO" w:eastAsia="en-US"/>
    </w:rPr>
  </w:style>
  <w:style w:type="paragraph" w:customStyle="1" w:styleId="paragraph">
    <w:name w:val="paragraph"/>
    <w:basedOn w:val="Normal"/>
    <w:rsid w:val="0B104CBB"/>
    <w:pPr>
      <w:widowControl/>
      <w:spacing w:beforeAutospacing="1" w:afterAutospacing="1"/>
      <w:jc w:val="left"/>
    </w:pPr>
    <w:rPr>
      <w:sz w:val="24"/>
      <w:szCs w:val="24"/>
      <w:lang w:eastAsia="nb-NO"/>
    </w:rPr>
  </w:style>
  <w:style w:type="character" w:customStyle="1" w:styleId="normaltextrun">
    <w:name w:val="normaltextrun"/>
    <w:basedOn w:val="DefaultParagraphFont"/>
    <w:rsid w:val="00CA63C0"/>
  </w:style>
  <w:style w:type="character" w:customStyle="1" w:styleId="eop">
    <w:name w:val="eop"/>
    <w:basedOn w:val="DefaultParagraphFont"/>
    <w:rsid w:val="00CA63C0"/>
  </w:style>
  <w:style w:type="character" w:styleId="Mention">
    <w:name w:val="Mention"/>
    <w:basedOn w:val="DefaultParagraphFont"/>
    <w:uiPriority w:val="99"/>
    <w:unhideWhenUsed/>
    <w:rsid w:val="00BD3E89"/>
    <w:rPr>
      <w:color w:val="2B579A"/>
      <w:shd w:val="clear" w:color="auto" w:fill="E1DFDD"/>
    </w:rPr>
  </w:style>
  <w:style w:type="character" w:styleId="Strong">
    <w:name w:val="Strong"/>
    <w:basedOn w:val="DefaultParagraphFont"/>
    <w:uiPriority w:val="22"/>
    <w:qFormat/>
    <w:rsid w:val="002358F5"/>
    <w:rPr>
      <w:b/>
      <w:bCs/>
    </w:rPr>
  </w:style>
  <w:style w:type="paragraph" w:styleId="Quote">
    <w:name w:val="Quote"/>
    <w:basedOn w:val="Normal"/>
    <w:next w:val="Normal"/>
    <w:link w:val="QuoteChar"/>
    <w:uiPriority w:val="29"/>
    <w:qFormat/>
    <w:rsid w:val="00635EDA"/>
    <w:pPr>
      <w:spacing w:before="20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635EDA"/>
    <w:rPr>
      <w:rFonts w:asciiTheme="minorHAnsi" w:hAnsiTheme="minorHAnsi"/>
      <w:i/>
      <w:iCs/>
      <w:color w:val="404040" w:themeColor="text1" w:themeTint="BF"/>
      <w:sz w:val="22"/>
      <w:szCs w:val="22"/>
      <w:lang w:val="nb-NO" w:eastAsia="en-US"/>
    </w:rPr>
  </w:style>
  <w:style w:type="paragraph" w:styleId="IntenseQuote">
    <w:name w:val="Intense Quote"/>
    <w:basedOn w:val="Normal"/>
    <w:next w:val="Normal"/>
    <w:link w:val="IntenseQuoteChar"/>
    <w:uiPriority w:val="30"/>
    <w:qFormat/>
    <w:rsid w:val="00635EDA"/>
    <w:pPr>
      <w:spacing w:before="360" w:after="360"/>
      <w:ind w:left="864" w:right="864"/>
      <w:jc w:val="center"/>
    </w:pPr>
    <w:rPr>
      <w:i/>
      <w:iCs/>
      <w:color w:val="4F81BD" w:themeColor="accent1"/>
      <w:szCs w:val="22"/>
    </w:rPr>
  </w:style>
  <w:style w:type="character" w:customStyle="1" w:styleId="IntenseQuoteChar">
    <w:name w:val="Intense Quote Char"/>
    <w:basedOn w:val="DefaultParagraphFont"/>
    <w:link w:val="IntenseQuote"/>
    <w:uiPriority w:val="30"/>
    <w:rsid w:val="00635EDA"/>
    <w:rPr>
      <w:rFonts w:asciiTheme="minorHAnsi" w:hAnsiTheme="minorHAnsi"/>
      <w:i/>
      <w:iCs/>
      <w:color w:val="4F81BD" w:themeColor="accent1"/>
      <w:sz w:val="22"/>
      <w:szCs w:val="22"/>
      <w:lang w:val="nb-NO" w:eastAsia="en-US"/>
    </w:rPr>
  </w:style>
  <w:style w:type="paragraph" w:styleId="TOC5">
    <w:name w:val="toc 5"/>
    <w:basedOn w:val="Normal"/>
    <w:next w:val="Normal"/>
    <w:uiPriority w:val="39"/>
    <w:unhideWhenUsed/>
    <w:rsid w:val="00635EDA"/>
    <w:pPr>
      <w:spacing w:after="100"/>
      <w:ind w:left="880"/>
    </w:pPr>
    <w:rPr>
      <w:szCs w:val="22"/>
    </w:rPr>
  </w:style>
  <w:style w:type="paragraph" w:styleId="TOC6">
    <w:name w:val="toc 6"/>
    <w:basedOn w:val="Normal"/>
    <w:next w:val="Normal"/>
    <w:uiPriority w:val="39"/>
    <w:unhideWhenUsed/>
    <w:rsid w:val="00635EDA"/>
    <w:pPr>
      <w:spacing w:after="100"/>
      <w:ind w:left="1100"/>
    </w:pPr>
    <w:rPr>
      <w:szCs w:val="22"/>
    </w:rPr>
  </w:style>
  <w:style w:type="paragraph" w:styleId="TOC7">
    <w:name w:val="toc 7"/>
    <w:basedOn w:val="Normal"/>
    <w:next w:val="Normal"/>
    <w:uiPriority w:val="39"/>
    <w:unhideWhenUsed/>
    <w:rsid w:val="00635EDA"/>
    <w:pPr>
      <w:spacing w:after="100"/>
      <w:ind w:left="1320"/>
    </w:pPr>
    <w:rPr>
      <w:szCs w:val="22"/>
    </w:rPr>
  </w:style>
  <w:style w:type="paragraph" w:styleId="TOC8">
    <w:name w:val="toc 8"/>
    <w:basedOn w:val="Normal"/>
    <w:next w:val="Normal"/>
    <w:uiPriority w:val="39"/>
    <w:unhideWhenUsed/>
    <w:rsid w:val="00635EDA"/>
    <w:pPr>
      <w:spacing w:after="100"/>
      <w:ind w:left="1540"/>
    </w:pPr>
    <w:rPr>
      <w:szCs w:val="22"/>
    </w:rPr>
  </w:style>
  <w:style w:type="paragraph" w:styleId="TOC9">
    <w:name w:val="toc 9"/>
    <w:basedOn w:val="Normal"/>
    <w:next w:val="Normal"/>
    <w:uiPriority w:val="39"/>
    <w:unhideWhenUsed/>
    <w:rsid w:val="00635EDA"/>
    <w:pPr>
      <w:spacing w:after="100"/>
      <w:ind w:left="1760"/>
    </w:pPr>
    <w:rPr>
      <w:szCs w:val="22"/>
    </w:rPr>
  </w:style>
  <w:style w:type="paragraph" w:styleId="EndnoteText">
    <w:name w:val="endnote text"/>
    <w:basedOn w:val="Normal"/>
    <w:link w:val="EndnoteTextChar"/>
    <w:uiPriority w:val="99"/>
    <w:semiHidden/>
    <w:unhideWhenUsed/>
    <w:rsid w:val="00635EDA"/>
    <w:rPr>
      <w:sz w:val="20"/>
    </w:rPr>
  </w:style>
  <w:style w:type="character" w:customStyle="1" w:styleId="EndnoteTextChar">
    <w:name w:val="Endnote Text Char"/>
    <w:basedOn w:val="DefaultParagraphFont"/>
    <w:link w:val="EndnoteText"/>
    <w:uiPriority w:val="99"/>
    <w:semiHidden/>
    <w:rsid w:val="00635EDA"/>
    <w:rPr>
      <w:rFonts w:asciiTheme="minorHAnsi" w:hAnsiTheme="minorHAnsi"/>
      <w:lang w:val="nb-NO" w:eastAsia="en-US"/>
    </w:rPr>
  </w:style>
  <w:style w:type="character" w:customStyle="1" w:styleId="Heading2Char">
    <w:name w:val="Heading 2 Char"/>
    <w:basedOn w:val="DefaultParagraphFont"/>
    <w:link w:val="Heading2"/>
    <w:uiPriority w:val="1"/>
    <w:rsid w:val="007F3F34"/>
    <w:rPr>
      <w:rFonts w:asciiTheme="majorHAnsi" w:hAnsiTheme="majorHAnsi" w:cs="Arial"/>
      <w:b/>
      <w:bCs/>
      <w:sz w:val="26"/>
      <w:szCs w:val="26"/>
      <w:lang w:val="en-GB" w:eastAsia="en-US"/>
    </w:rPr>
  </w:style>
  <w:style w:type="character" w:customStyle="1" w:styleId="CommentTextChar">
    <w:name w:val="Comment Text Char"/>
    <w:basedOn w:val="DefaultParagraphFont"/>
    <w:link w:val="CommentText"/>
    <w:rsid w:val="003F70F9"/>
    <w:rPr>
      <w:rFonts w:asciiTheme="minorHAnsi" w:hAnsiTheme="minorHAnsi"/>
      <w:lang w:val="nb-NO" w:eastAsia="en-US"/>
    </w:rPr>
  </w:style>
  <w:style w:type="character" w:customStyle="1" w:styleId="Heading3Char">
    <w:name w:val="Heading 3 Char"/>
    <w:basedOn w:val="DefaultParagraphFont"/>
    <w:link w:val="Heading3"/>
    <w:uiPriority w:val="1"/>
    <w:rsid w:val="007F121C"/>
    <w:rPr>
      <w:rFonts w:asciiTheme="majorHAnsi" w:hAnsiTheme="majorHAnsi" w:cs="Arial"/>
      <w:b/>
      <w:bCs/>
      <w:sz w:val="22"/>
      <w:szCs w:val="22"/>
      <w:lang w:val="nb-NO" w:eastAsia="en-US"/>
    </w:rPr>
  </w:style>
  <w:style w:type="paragraph" w:customStyle="1" w:styleId="Contractstyle3">
    <w:name w:val="Contractstyle3"/>
    <w:basedOn w:val="Normal"/>
    <w:rsid w:val="000176CB"/>
    <w:pPr>
      <w:keepLines/>
      <w:widowControl/>
      <w:spacing w:before="120" w:after="120" w:line="240" w:lineRule="auto"/>
      <w:ind w:left="1440"/>
      <w:jc w:val="left"/>
    </w:pPr>
    <w:rPr>
      <w:rFonts w:ascii="Times New Roman" w:hAnsi="Times New Roman"/>
    </w:rPr>
  </w:style>
  <w:style w:type="paragraph" w:customStyle="1" w:styleId="font-claude-response-body">
    <w:name w:val="font-claude-response-body"/>
    <w:basedOn w:val="Normal"/>
    <w:rsid w:val="00F7108B"/>
    <w:pPr>
      <w:widowControl/>
      <w:spacing w:before="100" w:beforeAutospacing="1" w:after="100" w:afterAutospacing="1" w:line="240" w:lineRule="auto"/>
      <w:jc w:val="left"/>
    </w:pPr>
    <w:rPr>
      <w:rFonts w:ascii="Times New Roman" w:hAnsi="Times New Roman"/>
      <w:sz w:val="24"/>
      <w:szCs w:val="24"/>
      <w:lang w:eastAsia="nb-NO"/>
    </w:rPr>
  </w:style>
  <w:style w:type="paragraph" w:customStyle="1" w:styleId="eds-paragraph">
    <w:name w:val="eds-paragraph"/>
    <w:basedOn w:val="Normal"/>
    <w:rsid w:val="0000576D"/>
    <w:pPr>
      <w:widowControl/>
      <w:spacing w:before="100" w:beforeAutospacing="1" w:after="100" w:afterAutospacing="1" w:line="240" w:lineRule="auto"/>
      <w:jc w:val="left"/>
    </w:pPr>
    <w:rPr>
      <w:rFonts w:ascii="Times New Roman" w:hAnsi="Times New Roman"/>
      <w:sz w:val="24"/>
      <w:szCs w:val="24"/>
      <w:lang w:eastAsia="nb-NO"/>
    </w:rPr>
  </w:style>
  <w:style w:type="character" w:customStyle="1" w:styleId="MerknadstekstTegn1">
    <w:name w:val="Merknadstekst Tegn1"/>
    <w:basedOn w:val="DefaultParagraphFont"/>
    <w:uiPriority w:val="99"/>
    <w:semiHidden/>
    <w:rsid w:val="00726A51"/>
    <w:rPr>
      <w:sz w:val="20"/>
      <w:szCs w:val="20"/>
    </w:rPr>
  </w:style>
  <w:style w:type="character" w:customStyle="1" w:styleId="CommentSubjectChar">
    <w:name w:val="Comment Subject Char"/>
    <w:basedOn w:val="CommentTextChar"/>
    <w:link w:val="CommentSubject"/>
    <w:uiPriority w:val="1"/>
    <w:semiHidden/>
    <w:rsid w:val="00F27C1F"/>
    <w:rPr>
      <w:rFonts w:asciiTheme="minorHAnsi" w:hAnsiTheme="minorHAnsi"/>
      <w:b/>
      <w:bCs/>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220095468">
      <w:bodyDiv w:val="1"/>
      <w:marLeft w:val="0"/>
      <w:marRight w:val="0"/>
      <w:marTop w:val="0"/>
      <w:marBottom w:val="0"/>
      <w:divBdr>
        <w:top w:val="none" w:sz="0" w:space="0" w:color="auto"/>
        <w:left w:val="none" w:sz="0" w:space="0" w:color="auto"/>
        <w:bottom w:val="none" w:sz="0" w:space="0" w:color="auto"/>
        <w:right w:val="none" w:sz="0" w:space="0" w:color="auto"/>
      </w:divBdr>
    </w:div>
    <w:div w:id="360713358">
      <w:bodyDiv w:val="1"/>
      <w:marLeft w:val="0"/>
      <w:marRight w:val="0"/>
      <w:marTop w:val="0"/>
      <w:marBottom w:val="0"/>
      <w:divBdr>
        <w:top w:val="none" w:sz="0" w:space="0" w:color="auto"/>
        <w:left w:val="none" w:sz="0" w:space="0" w:color="auto"/>
        <w:bottom w:val="none" w:sz="0" w:space="0" w:color="auto"/>
        <w:right w:val="none" w:sz="0" w:space="0" w:color="auto"/>
      </w:divBdr>
    </w:div>
    <w:div w:id="372970568">
      <w:bodyDiv w:val="1"/>
      <w:marLeft w:val="0"/>
      <w:marRight w:val="0"/>
      <w:marTop w:val="0"/>
      <w:marBottom w:val="0"/>
      <w:divBdr>
        <w:top w:val="none" w:sz="0" w:space="0" w:color="auto"/>
        <w:left w:val="none" w:sz="0" w:space="0" w:color="auto"/>
        <w:bottom w:val="none" w:sz="0" w:space="0" w:color="auto"/>
        <w:right w:val="none" w:sz="0" w:space="0" w:color="auto"/>
      </w:divBdr>
    </w:div>
    <w:div w:id="422386477">
      <w:bodyDiv w:val="1"/>
      <w:marLeft w:val="0"/>
      <w:marRight w:val="0"/>
      <w:marTop w:val="0"/>
      <w:marBottom w:val="0"/>
      <w:divBdr>
        <w:top w:val="none" w:sz="0" w:space="0" w:color="auto"/>
        <w:left w:val="none" w:sz="0" w:space="0" w:color="auto"/>
        <w:bottom w:val="none" w:sz="0" w:space="0" w:color="auto"/>
        <w:right w:val="none" w:sz="0" w:space="0" w:color="auto"/>
      </w:divBdr>
      <w:divsChild>
        <w:div w:id="1118449061">
          <w:marLeft w:val="0"/>
          <w:marRight w:val="0"/>
          <w:marTop w:val="0"/>
          <w:marBottom w:val="0"/>
          <w:divBdr>
            <w:top w:val="none" w:sz="0" w:space="0" w:color="auto"/>
            <w:left w:val="none" w:sz="0" w:space="0" w:color="auto"/>
            <w:bottom w:val="none" w:sz="0" w:space="0" w:color="auto"/>
            <w:right w:val="none" w:sz="0" w:space="0" w:color="auto"/>
          </w:divBdr>
        </w:div>
      </w:divsChild>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445390217">
      <w:bodyDiv w:val="1"/>
      <w:marLeft w:val="0"/>
      <w:marRight w:val="0"/>
      <w:marTop w:val="0"/>
      <w:marBottom w:val="0"/>
      <w:divBdr>
        <w:top w:val="none" w:sz="0" w:space="0" w:color="auto"/>
        <w:left w:val="none" w:sz="0" w:space="0" w:color="auto"/>
        <w:bottom w:val="none" w:sz="0" w:space="0" w:color="auto"/>
        <w:right w:val="none" w:sz="0" w:space="0" w:color="auto"/>
      </w:divBdr>
    </w:div>
    <w:div w:id="483619795">
      <w:bodyDiv w:val="1"/>
      <w:marLeft w:val="0"/>
      <w:marRight w:val="0"/>
      <w:marTop w:val="0"/>
      <w:marBottom w:val="0"/>
      <w:divBdr>
        <w:top w:val="none" w:sz="0" w:space="0" w:color="auto"/>
        <w:left w:val="none" w:sz="0" w:space="0" w:color="auto"/>
        <w:bottom w:val="none" w:sz="0" w:space="0" w:color="auto"/>
        <w:right w:val="none" w:sz="0" w:space="0" w:color="auto"/>
      </w:divBdr>
      <w:divsChild>
        <w:div w:id="161357673">
          <w:marLeft w:val="0"/>
          <w:marRight w:val="0"/>
          <w:marTop w:val="0"/>
          <w:marBottom w:val="0"/>
          <w:divBdr>
            <w:top w:val="none" w:sz="0" w:space="0" w:color="auto"/>
            <w:left w:val="none" w:sz="0" w:space="0" w:color="auto"/>
            <w:bottom w:val="none" w:sz="0" w:space="0" w:color="auto"/>
            <w:right w:val="none" w:sz="0" w:space="0" w:color="auto"/>
          </w:divBdr>
        </w:div>
      </w:divsChild>
    </w:div>
    <w:div w:id="561333971">
      <w:bodyDiv w:val="1"/>
      <w:marLeft w:val="0"/>
      <w:marRight w:val="0"/>
      <w:marTop w:val="0"/>
      <w:marBottom w:val="0"/>
      <w:divBdr>
        <w:top w:val="none" w:sz="0" w:space="0" w:color="auto"/>
        <w:left w:val="none" w:sz="0" w:space="0" w:color="auto"/>
        <w:bottom w:val="none" w:sz="0" w:space="0" w:color="auto"/>
        <w:right w:val="none" w:sz="0" w:space="0" w:color="auto"/>
      </w:divBdr>
      <w:divsChild>
        <w:div w:id="276908198">
          <w:marLeft w:val="0"/>
          <w:marRight w:val="0"/>
          <w:marTop w:val="0"/>
          <w:marBottom w:val="0"/>
          <w:divBdr>
            <w:top w:val="none" w:sz="0" w:space="0" w:color="auto"/>
            <w:left w:val="none" w:sz="0" w:space="0" w:color="auto"/>
            <w:bottom w:val="none" w:sz="0" w:space="0" w:color="auto"/>
            <w:right w:val="none" w:sz="0" w:space="0" w:color="auto"/>
          </w:divBdr>
        </w:div>
      </w:divsChild>
    </w:div>
    <w:div w:id="671757903">
      <w:bodyDiv w:val="1"/>
      <w:marLeft w:val="0"/>
      <w:marRight w:val="0"/>
      <w:marTop w:val="0"/>
      <w:marBottom w:val="0"/>
      <w:divBdr>
        <w:top w:val="none" w:sz="0" w:space="0" w:color="auto"/>
        <w:left w:val="none" w:sz="0" w:space="0" w:color="auto"/>
        <w:bottom w:val="none" w:sz="0" w:space="0" w:color="auto"/>
        <w:right w:val="none" w:sz="0" w:space="0" w:color="auto"/>
      </w:divBdr>
      <w:divsChild>
        <w:div w:id="1159884976">
          <w:marLeft w:val="0"/>
          <w:marRight w:val="0"/>
          <w:marTop w:val="0"/>
          <w:marBottom w:val="0"/>
          <w:divBdr>
            <w:top w:val="none" w:sz="0" w:space="0" w:color="auto"/>
            <w:left w:val="none" w:sz="0" w:space="0" w:color="auto"/>
            <w:bottom w:val="none" w:sz="0" w:space="0" w:color="auto"/>
            <w:right w:val="none" w:sz="0" w:space="0" w:color="auto"/>
          </w:divBdr>
        </w:div>
      </w:divsChild>
    </w:div>
    <w:div w:id="713311741">
      <w:bodyDiv w:val="1"/>
      <w:marLeft w:val="0"/>
      <w:marRight w:val="0"/>
      <w:marTop w:val="0"/>
      <w:marBottom w:val="0"/>
      <w:divBdr>
        <w:top w:val="none" w:sz="0" w:space="0" w:color="auto"/>
        <w:left w:val="none" w:sz="0" w:space="0" w:color="auto"/>
        <w:bottom w:val="none" w:sz="0" w:space="0" w:color="auto"/>
        <w:right w:val="none" w:sz="0" w:space="0" w:color="auto"/>
      </w:divBdr>
      <w:divsChild>
        <w:div w:id="2098675214">
          <w:marLeft w:val="0"/>
          <w:marRight w:val="0"/>
          <w:marTop w:val="0"/>
          <w:marBottom w:val="0"/>
          <w:divBdr>
            <w:top w:val="none" w:sz="0" w:space="0" w:color="auto"/>
            <w:left w:val="none" w:sz="0" w:space="0" w:color="auto"/>
            <w:bottom w:val="none" w:sz="0" w:space="0" w:color="auto"/>
            <w:right w:val="none" w:sz="0" w:space="0" w:color="auto"/>
          </w:divBdr>
        </w:div>
      </w:divsChild>
    </w:div>
    <w:div w:id="720594651">
      <w:bodyDiv w:val="1"/>
      <w:marLeft w:val="0"/>
      <w:marRight w:val="0"/>
      <w:marTop w:val="0"/>
      <w:marBottom w:val="0"/>
      <w:divBdr>
        <w:top w:val="none" w:sz="0" w:space="0" w:color="auto"/>
        <w:left w:val="none" w:sz="0" w:space="0" w:color="auto"/>
        <w:bottom w:val="none" w:sz="0" w:space="0" w:color="auto"/>
        <w:right w:val="none" w:sz="0" w:space="0" w:color="auto"/>
      </w:divBdr>
    </w:div>
    <w:div w:id="741177377">
      <w:bodyDiv w:val="1"/>
      <w:marLeft w:val="0"/>
      <w:marRight w:val="0"/>
      <w:marTop w:val="0"/>
      <w:marBottom w:val="0"/>
      <w:divBdr>
        <w:top w:val="none" w:sz="0" w:space="0" w:color="auto"/>
        <w:left w:val="none" w:sz="0" w:space="0" w:color="auto"/>
        <w:bottom w:val="none" w:sz="0" w:space="0" w:color="auto"/>
        <w:right w:val="none" w:sz="0" w:space="0" w:color="auto"/>
      </w:divBdr>
      <w:divsChild>
        <w:div w:id="125512464">
          <w:marLeft w:val="0"/>
          <w:marRight w:val="0"/>
          <w:marTop w:val="0"/>
          <w:marBottom w:val="0"/>
          <w:divBdr>
            <w:top w:val="none" w:sz="0" w:space="0" w:color="auto"/>
            <w:left w:val="none" w:sz="0" w:space="0" w:color="auto"/>
            <w:bottom w:val="none" w:sz="0" w:space="0" w:color="auto"/>
            <w:right w:val="none" w:sz="0" w:space="0" w:color="auto"/>
          </w:divBdr>
        </w:div>
        <w:div w:id="437722190">
          <w:marLeft w:val="0"/>
          <w:marRight w:val="0"/>
          <w:marTop w:val="0"/>
          <w:marBottom w:val="0"/>
          <w:divBdr>
            <w:top w:val="none" w:sz="0" w:space="0" w:color="auto"/>
            <w:left w:val="none" w:sz="0" w:space="0" w:color="auto"/>
            <w:bottom w:val="none" w:sz="0" w:space="0" w:color="auto"/>
            <w:right w:val="none" w:sz="0" w:space="0" w:color="auto"/>
          </w:divBdr>
        </w:div>
        <w:div w:id="1614436696">
          <w:marLeft w:val="0"/>
          <w:marRight w:val="0"/>
          <w:marTop w:val="0"/>
          <w:marBottom w:val="0"/>
          <w:divBdr>
            <w:top w:val="none" w:sz="0" w:space="0" w:color="auto"/>
            <w:left w:val="none" w:sz="0" w:space="0" w:color="auto"/>
            <w:bottom w:val="none" w:sz="0" w:space="0" w:color="auto"/>
            <w:right w:val="none" w:sz="0" w:space="0" w:color="auto"/>
          </w:divBdr>
        </w:div>
      </w:divsChild>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858347336">
      <w:bodyDiv w:val="1"/>
      <w:marLeft w:val="0"/>
      <w:marRight w:val="0"/>
      <w:marTop w:val="0"/>
      <w:marBottom w:val="0"/>
      <w:divBdr>
        <w:top w:val="none" w:sz="0" w:space="0" w:color="auto"/>
        <w:left w:val="none" w:sz="0" w:space="0" w:color="auto"/>
        <w:bottom w:val="none" w:sz="0" w:space="0" w:color="auto"/>
        <w:right w:val="none" w:sz="0" w:space="0" w:color="auto"/>
      </w:divBdr>
    </w:div>
    <w:div w:id="902254561">
      <w:bodyDiv w:val="1"/>
      <w:marLeft w:val="0"/>
      <w:marRight w:val="0"/>
      <w:marTop w:val="0"/>
      <w:marBottom w:val="0"/>
      <w:divBdr>
        <w:top w:val="none" w:sz="0" w:space="0" w:color="auto"/>
        <w:left w:val="none" w:sz="0" w:space="0" w:color="auto"/>
        <w:bottom w:val="none" w:sz="0" w:space="0" w:color="auto"/>
        <w:right w:val="none" w:sz="0" w:space="0" w:color="auto"/>
      </w:divBdr>
    </w:div>
    <w:div w:id="909341823">
      <w:bodyDiv w:val="1"/>
      <w:marLeft w:val="0"/>
      <w:marRight w:val="0"/>
      <w:marTop w:val="0"/>
      <w:marBottom w:val="0"/>
      <w:divBdr>
        <w:top w:val="none" w:sz="0" w:space="0" w:color="auto"/>
        <w:left w:val="none" w:sz="0" w:space="0" w:color="auto"/>
        <w:bottom w:val="none" w:sz="0" w:space="0" w:color="auto"/>
        <w:right w:val="none" w:sz="0" w:space="0" w:color="auto"/>
      </w:divBdr>
      <w:divsChild>
        <w:div w:id="1930775465">
          <w:marLeft w:val="0"/>
          <w:marRight w:val="0"/>
          <w:marTop w:val="0"/>
          <w:marBottom w:val="0"/>
          <w:divBdr>
            <w:top w:val="none" w:sz="0" w:space="0" w:color="auto"/>
            <w:left w:val="none" w:sz="0" w:space="0" w:color="auto"/>
            <w:bottom w:val="none" w:sz="0" w:space="0" w:color="auto"/>
            <w:right w:val="none" w:sz="0" w:space="0" w:color="auto"/>
          </w:divBdr>
        </w:div>
      </w:divsChild>
    </w:div>
    <w:div w:id="939338063">
      <w:bodyDiv w:val="1"/>
      <w:marLeft w:val="0"/>
      <w:marRight w:val="0"/>
      <w:marTop w:val="0"/>
      <w:marBottom w:val="0"/>
      <w:divBdr>
        <w:top w:val="none" w:sz="0" w:space="0" w:color="auto"/>
        <w:left w:val="none" w:sz="0" w:space="0" w:color="auto"/>
        <w:bottom w:val="none" w:sz="0" w:space="0" w:color="auto"/>
        <w:right w:val="none" w:sz="0" w:space="0" w:color="auto"/>
      </w:divBdr>
      <w:divsChild>
        <w:div w:id="1390108256">
          <w:marLeft w:val="0"/>
          <w:marRight w:val="0"/>
          <w:marTop w:val="0"/>
          <w:marBottom w:val="0"/>
          <w:divBdr>
            <w:top w:val="none" w:sz="0" w:space="0" w:color="auto"/>
            <w:left w:val="none" w:sz="0" w:space="0" w:color="auto"/>
            <w:bottom w:val="none" w:sz="0" w:space="0" w:color="auto"/>
            <w:right w:val="none" w:sz="0" w:space="0" w:color="auto"/>
          </w:divBdr>
        </w:div>
      </w:divsChild>
    </w:div>
    <w:div w:id="1014308825">
      <w:bodyDiv w:val="1"/>
      <w:marLeft w:val="0"/>
      <w:marRight w:val="0"/>
      <w:marTop w:val="0"/>
      <w:marBottom w:val="0"/>
      <w:divBdr>
        <w:top w:val="none" w:sz="0" w:space="0" w:color="auto"/>
        <w:left w:val="none" w:sz="0" w:space="0" w:color="auto"/>
        <w:bottom w:val="none" w:sz="0" w:space="0" w:color="auto"/>
        <w:right w:val="none" w:sz="0" w:space="0" w:color="auto"/>
      </w:divBdr>
      <w:divsChild>
        <w:div w:id="312296807">
          <w:marLeft w:val="0"/>
          <w:marRight w:val="0"/>
          <w:marTop w:val="0"/>
          <w:marBottom w:val="0"/>
          <w:divBdr>
            <w:top w:val="none" w:sz="0" w:space="0" w:color="auto"/>
            <w:left w:val="none" w:sz="0" w:space="0" w:color="auto"/>
            <w:bottom w:val="none" w:sz="0" w:space="0" w:color="auto"/>
            <w:right w:val="none" w:sz="0" w:space="0" w:color="auto"/>
          </w:divBdr>
        </w:div>
        <w:div w:id="727725007">
          <w:marLeft w:val="0"/>
          <w:marRight w:val="0"/>
          <w:marTop w:val="0"/>
          <w:marBottom w:val="0"/>
          <w:divBdr>
            <w:top w:val="none" w:sz="0" w:space="0" w:color="auto"/>
            <w:left w:val="none" w:sz="0" w:space="0" w:color="auto"/>
            <w:bottom w:val="none" w:sz="0" w:space="0" w:color="auto"/>
            <w:right w:val="none" w:sz="0" w:space="0" w:color="auto"/>
          </w:divBdr>
        </w:div>
        <w:div w:id="871112187">
          <w:marLeft w:val="0"/>
          <w:marRight w:val="0"/>
          <w:marTop w:val="0"/>
          <w:marBottom w:val="0"/>
          <w:divBdr>
            <w:top w:val="none" w:sz="0" w:space="0" w:color="auto"/>
            <w:left w:val="none" w:sz="0" w:space="0" w:color="auto"/>
            <w:bottom w:val="none" w:sz="0" w:space="0" w:color="auto"/>
            <w:right w:val="none" w:sz="0" w:space="0" w:color="auto"/>
          </w:divBdr>
        </w:div>
      </w:divsChild>
    </w:div>
    <w:div w:id="1164005151">
      <w:bodyDiv w:val="1"/>
      <w:marLeft w:val="0"/>
      <w:marRight w:val="0"/>
      <w:marTop w:val="0"/>
      <w:marBottom w:val="0"/>
      <w:divBdr>
        <w:top w:val="none" w:sz="0" w:space="0" w:color="auto"/>
        <w:left w:val="none" w:sz="0" w:space="0" w:color="auto"/>
        <w:bottom w:val="none" w:sz="0" w:space="0" w:color="auto"/>
        <w:right w:val="none" w:sz="0" w:space="0" w:color="auto"/>
      </w:divBdr>
      <w:divsChild>
        <w:div w:id="43798529">
          <w:marLeft w:val="0"/>
          <w:marRight w:val="0"/>
          <w:marTop w:val="0"/>
          <w:marBottom w:val="0"/>
          <w:divBdr>
            <w:top w:val="none" w:sz="0" w:space="0" w:color="auto"/>
            <w:left w:val="none" w:sz="0" w:space="0" w:color="auto"/>
            <w:bottom w:val="none" w:sz="0" w:space="0" w:color="auto"/>
            <w:right w:val="none" w:sz="0" w:space="0" w:color="auto"/>
          </w:divBdr>
        </w:div>
      </w:divsChild>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290159819">
      <w:bodyDiv w:val="1"/>
      <w:marLeft w:val="0"/>
      <w:marRight w:val="0"/>
      <w:marTop w:val="0"/>
      <w:marBottom w:val="0"/>
      <w:divBdr>
        <w:top w:val="none" w:sz="0" w:space="0" w:color="auto"/>
        <w:left w:val="none" w:sz="0" w:space="0" w:color="auto"/>
        <w:bottom w:val="none" w:sz="0" w:space="0" w:color="auto"/>
        <w:right w:val="none" w:sz="0" w:space="0" w:color="auto"/>
      </w:divBdr>
      <w:divsChild>
        <w:div w:id="127432377">
          <w:marLeft w:val="0"/>
          <w:marRight w:val="0"/>
          <w:marTop w:val="0"/>
          <w:marBottom w:val="0"/>
          <w:divBdr>
            <w:top w:val="none" w:sz="0" w:space="0" w:color="auto"/>
            <w:left w:val="none" w:sz="0" w:space="0" w:color="auto"/>
            <w:bottom w:val="none" w:sz="0" w:space="0" w:color="auto"/>
            <w:right w:val="none" w:sz="0" w:space="0" w:color="auto"/>
          </w:divBdr>
        </w:div>
      </w:divsChild>
    </w:div>
    <w:div w:id="1374649982">
      <w:bodyDiv w:val="1"/>
      <w:marLeft w:val="0"/>
      <w:marRight w:val="0"/>
      <w:marTop w:val="0"/>
      <w:marBottom w:val="0"/>
      <w:divBdr>
        <w:top w:val="none" w:sz="0" w:space="0" w:color="auto"/>
        <w:left w:val="none" w:sz="0" w:space="0" w:color="auto"/>
        <w:bottom w:val="none" w:sz="0" w:space="0" w:color="auto"/>
        <w:right w:val="none" w:sz="0" w:space="0" w:color="auto"/>
      </w:divBdr>
      <w:divsChild>
        <w:div w:id="158279893">
          <w:marLeft w:val="0"/>
          <w:marRight w:val="0"/>
          <w:marTop w:val="0"/>
          <w:marBottom w:val="0"/>
          <w:divBdr>
            <w:top w:val="none" w:sz="0" w:space="0" w:color="auto"/>
            <w:left w:val="none" w:sz="0" w:space="0" w:color="auto"/>
            <w:bottom w:val="none" w:sz="0" w:space="0" w:color="auto"/>
            <w:right w:val="none" w:sz="0" w:space="0" w:color="auto"/>
          </w:divBdr>
        </w:div>
        <w:div w:id="205024065">
          <w:marLeft w:val="0"/>
          <w:marRight w:val="0"/>
          <w:marTop w:val="0"/>
          <w:marBottom w:val="0"/>
          <w:divBdr>
            <w:top w:val="none" w:sz="0" w:space="0" w:color="auto"/>
            <w:left w:val="none" w:sz="0" w:space="0" w:color="auto"/>
            <w:bottom w:val="none" w:sz="0" w:space="0" w:color="auto"/>
            <w:right w:val="none" w:sz="0" w:space="0" w:color="auto"/>
          </w:divBdr>
        </w:div>
        <w:div w:id="327943456">
          <w:marLeft w:val="0"/>
          <w:marRight w:val="0"/>
          <w:marTop w:val="0"/>
          <w:marBottom w:val="0"/>
          <w:divBdr>
            <w:top w:val="none" w:sz="0" w:space="0" w:color="auto"/>
            <w:left w:val="none" w:sz="0" w:space="0" w:color="auto"/>
            <w:bottom w:val="none" w:sz="0" w:space="0" w:color="auto"/>
            <w:right w:val="none" w:sz="0" w:space="0" w:color="auto"/>
          </w:divBdr>
        </w:div>
        <w:div w:id="484206411">
          <w:marLeft w:val="0"/>
          <w:marRight w:val="0"/>
          <w:marTop w:val="0"/>
          <w:marBottom w:val="0"/>
          <w:divBdr>
            <w:top w:val="none" w:sz="0" w:space="0" w:color="auto"/>
            <w:left w:val="none" w:sz="0" w:space="0" w:color="auto"/>
            <w:bottom w:val="none" w:sz="0" w:space="0" w:color="auto"/>
            <w:right w:val="none" w:sz="0" w:space="0" w:color="auto"/>
          </w:divBdr>
        </w:div>
        <w:div w:id="974215526">
          <w:marLeft w:val="0"/>
          <w:marRight w:val="0"/>
          <w:marTop w:val="0"/>
          <w:marBottom w:val="0"/>
          <w:divBdr>
            <w:top w:val="none" w:sz="0" w:space="0" w:color="auto"/>
            <w:left w:val="none" w:sz="0" w:space="0" w:color="auto"/>
            <w:bottom w:val="none" w:sz="0" w:space="0" w:color="auto"/>
            <w:right w:val="none" w:sz="0" w:space="0" w:color="auto"/>
          </w:divBdr>
        </w:div>
        <w:div w:id="1394701087">
          <w:marLeft w:val="0"/>
          <w:marRight w:val="0"/>
          <w:marTop w:val="0"/>
          <w:marBottom w:val="0"/>
          <w:divBdr>
            <w:top w:val="none" w:sz="0" w:space="0" w:color="auto"/>
            <w:left w:val="none" w:sz="0" w:space="0" w:color="auto"/>
            <w:bottom w:val="none" w:sz="0" w:space="0" w:color="auto"/>
            <w:right w:val="none" w:sz="0" w:space="0" w:color="auto"/>
          </w:divBdr>
        </w:div>
      </w:divsChild>
    </w:div>
    <w:div w:id="1429085039">
      <w:bodyDiv w:val="1"/>
      <w:marLeft w:val="0"/>
      <w:marRight w:val="0"/>
      <w:marTop w:val="0"/>
      <w:marBottom w:val="0"/>
      <w:divBdr>
        <w:top w:val="none" w:sz="0" w:space="0" w:color="auto"/>
        <w:left w:val="none" w:sz="0" w:space="0" w:color="auto"/>
        <w:bottom w:val="none" w:sz="0" w:space="0" w:color="auto"/>
        <w:right w:val="none" w:sz="0" w:space="0" w:color="auto"/>
      </w:divBdr>
      <w:divsChild>
        <w:div w:id="1109616990">
          <w:marLeft w:val="0"/>
          <w:marRight w:val="0"/>
          <w:marTop w:val="0"/>
          <w:marBottom w:val="0"/>
          <w:divBdr>
            <w:top w:val="none" w:sz="0" w:space="0" w:color="auto"/>
            <w:left w:val="none" w:sz="0" w:space="0" w:color="auto"/>
            <w:bottom w:val="none" w:sz="0" w:space="0" w:color="auto"/>
            <w:right w:val="none" w:sz="0" w:space="0" w:color="auto"/>
          </w:divBdr>
        </w:div>
      </w:divsChild>
    </w:div>
    <w:div w:id="1491946668">
      <w:bodyDiv w:val="1"/>
      <w:marLeft w:val="0"/>
      <w:marRight w:val="0"/>
      <w:marTop w:val="0"/>
      <w:marBottom w:val="0"/>
      <w:divBdr>
        <w:top w:val="none" w:sz="0" w:space="0" w:color="auto"/>
        <w:left w:val="none" w:sz="0" w:space="0" w:color="auto"/>
        <w:bottom w:val="none" w:sz="0" w:space="0" w:color="auto"/>
        <w:right w:val="none" w:sz="0" w:space="0" w:color="auto"/>
      </w:divBdr>
      <w:divsChild>
        <w:div w:id="480073539">
          <w:marLeft w:val="0"/>
          <w:marRight w:val="0"/>
          <w:marTop w:val="0"/>
          <w:marBottom w:val="0"/>
          <w:divBdr>
            <w:top w:val="none" w:sz="0" w:space="0" w:color="auto"/>
            <w:left w:val="none" w:sz="0" w:space="0" w:color="auto"/>
            <w:bottom w:val="none" w:sz="0" w:space="0" w:color="auto"/>
            <w:right w:val="none" w:sz="0" w:space="0" w:color="auto"/>
          </w:divBdr>
        </w:div>
        <w:div w:id="1121607054">
          <w:marLeft w:val="0"/>
          <w:marRight w:val="0"/>
          <w:marTop w:val="0"/>
          <w:marBottom w:val="0"/>
          <w:divBdr>
            <w:top w:val="none" w:sz="0" w:space="0" w:color="auto"/>
            <w:left w:val="none" w:sz="0" w:space="0" w:color="auto"/>
            <w:bottom w:val="none" w:sz="0" w:space="0" w:color="auto"/>
            <w:right w:val="none" w:sz="0" w:space="0" w:color="auto"/>
          </w:divBdr>
        </w:div>
        <w:div w:id="1161459642">
          <w:marLeft w:val="0"/>
          <w:marRight w:val="0"/>
          <w:marTop w:val="0"/>
          <w:marBottom w:val="0"/>
          <w:divBdr>
            <w:top w:val="none" w:sz="0" w:space="0" w:color="auto"/>
            <w:left w:val="none" w:sz="0" w:space="0" w:color="auto"/>
            <w:bottom w:val="none" w:sz="0" w:space="0" w:color="auto"/>
            <w:right w:val="none" w:sz="0" w:space="0" w:color="auto"/>
          </w:divBdr>
        </w:div>
        <w:div w:id="2093429808">
          <w:marLeft w:val="0"/>
          <w:marRight w:val="0"/>
          <w:marTop w:val="0"/>
          <w:marBottom w:val="0"/>
          <w:divBdr>
            <w:top w:val="none" w:sz="0" w:space="0" w:color="auto"/>
            <w:left w:val="none" w:sz="0" w:space="0" w:color="auto"/>
            <w:bottom w:val="none" w:sz="0" w:space="0" w:color="auto"/>
            <w:right w:val="none" w:sz="0" w:space="0" w:color="auto"/>
          </w:divBdr>
        </w:div>
      </w:divsChild>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691371061">
      <w:bodyDiv w:val="1"/>
      <w:marLeft w:val="0"/>
      <w:marRight w:val="0"/>
      <w:marTop w:val="0"/>
      <w:marBottom w:val="0"/>
      <w:divBdr>
        <w:top w:val="none" w:sz="0" w:space="0" w:color="auto"/>
        <w:left w:val="none" w:sz="0" w:space="0" w:color="auto"/>
        <w:bottom w:val="none" w:sz="0" w:space="0" w:color="auto"/>
        <w:right w:val="none" w:sz="0" w:space="0" w:color="auto"/>
      </w:divBdr>
      <w:divsChild>
        <w:div w:id="779178676">
          <w:marLeft w:val="0"/>
          <w:marRight w:val="0"/>
          <w:marTop w:val="0"/>
          <w:marBottom w:val="0"/>
          <w:divBdr>
            <w:top w:val="none" w:sz="0" w:space="0" w:color="auto"/>
            <w:left w:val="none" w:sz="0" w:space="0" w:color="auto"/>
            <w:bottom w:val="none" w:sz="0" w:space="0" w:color="auto"/>
            <w:right w:val="none" w:sz="0" w:space="0" w:color="auto"/>
          </w:divBdr>
        </w:div>
        <w:div w:id="1408183854">
          <w:marLeft w:val="0"/>
          <w:marRight w:val="0"/>
          <w:marTop w:val="0"/>
          <w:marBottom w:val="0"/>
          <w:divBdr>
            <w:top w:val="none" w:sz="0" w:space="0" w:color="auto"/>
            <w:left w:val="none" w:sz="0" w:space="0" w:color="auto"/>
            <w:bottom w:val="none" w:sz="0" w:space="0" w:color="auto"/>
            <w:right w:val="none" w:sz="0" w:space="0" w:color="auto"/>
          </w:divBdr>
        </w:div>
      </w:divsChild>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50606304">
      <w:bodyDiv w:val="1"/>
      <w:marLeft w:val="0"/>
      <w:marRight w:val="0"/>
      <w:marTop w:val="0"/>
      <w:marBottom w:val="0"/>
      <w:divBdr>
        <w:top w:val="none" w:sz="0" w:space="0" w:color="auto"/>
        <w:left w:val="none" w:sz="0" w:space="0" w:color="auto"/>
        <w:bottom w:val="none" w:sz="0" w:space="0" w:color="auto"/>
        <w:right w:val="none" w:sz="0" w:space="0" w:color="auto"/>
      </w:divBdr>
      <w:divsChild>
        <w:div w:id="1878542731">
          <w:marLeft w:val="0"/>
          <w:marRight w:val="0"/>
          <w:marTop w:val="0"/>
          <w:marBottom w:val="0"/>
          <w:divBdr>
            <w:top w:val="none" w:sz="0" w:space="0" w:color="auto"/>
            <w:left w:val="none" w:sz="0" w:space="0" w:color="auto"/>
            <w:bottom w:val="none" w:sz="0" w:space="0" w:color="auto"/>
            <w:right w:val="none" w:sz="0" w:space="0" w:color="auto"/>
          </w:divBdr>
        </w:div>
      </w:divsChild>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1946305702">
      <w:bodyDiv w:val="1"/>
      <w:marLeft w:val="0"/>
      <w:marRight w:val="0"/>
      <w:marTop w:val="0"/>
      <w:marBottom w:val="0"/>
      <w:divBdr>
        <w:top w:val="none" w:sz="0" w:space="0" w:color="auto"/>
        <w:left w:val="none" w:sz="0" w:space="0" w:color="auto"/>
        <w:bottom w:val="none" w:sz="0" w:space="0" w:color="auto"/>
        <w:right w:val="none" w:sz="0" w:space="0" w:color="auto"/>
      </w:divBdr>
      <w:divsChild>
        <w:div w:id="1112826389">
          <w:marLeft w:val="0"/>
          <w:marRight w:val="0"/>
          <w:marTop w:val="0"/>
          <w:marBottom w:val="0"/>
          <w:divBdr>
            <w:top w:val="none" w:sz="0" w:space="0" w:color="auto"/>
            <w:left w:val="none" w:sz="0" w:space="0" w:color="auto"/>
            <w:bottom w:val="none" w:sz="0" w:space="0" w:color="auto"/>
            <w:right w:val="none" w:sz="0" w:space="0" w:color="auto"/>
          </w:divBdr>
        </w:div>
      </w:divsChild>
    </w:div>
    <w:div w:id="1949659361">
      <w:bodyDiv w:val="1"/>
      <w:marLeft w:val="0"/>
      <w:marRight w:val="0"/>
      <w:marTop w:val="0"/>
      <w:marBottom w:val="0"/>
      <w:divBdr>
        <w:top w:val="none" w:sz="0" w:space="0" w:color="auto"/>
        <w:left w:val="none" w:sz="0" w:space="0" w:color="auto"/>
        <w:bottom w:val="none" w:sz="0" w:space="0" w:color="auto"/>
        <w:right w:val="none" w:sz="0" w:space="0" w:color="auto"/>
      </w:divBdr>
    </w:div>
    <w:div w:id="2055276263">
      <w:bodyDiv w:val="1"/>
      <w:marLeft w:val="0"/>
      <w:marRight w:val="0"/>
      <w:marTop w:val="0"/>
      <w:marBottom w:val="0"/>
      <w:divBdr>
        <w:top w:val="none" w:sz="0" w:space="0" w:color="auto"/>
        <w:left w:val="none" w:sz="0" w:space="0" w:color="auto"/>
        <w:bottom w:val="none" w:sz="0" w:space="0" w:color="auto"/>
        <w:right w:val="none" w:sz="0" w:space="0" w:color="auto"/>
      </w:divBdr>
      <w:divsChild>
        <w:div w:id="358239507">
          <w:marLeft w:val="0"/>
          <w:marRight w:val="0"/>
          <w:marTop w:val="0"/>
          <w:marBottom w:val="0"/>
          <w:divBdr>
            <w:top w:val="none" w:sz="0" w:space="0" w:color="auto"/>
            <w:left w:val="none" w:sz="0" w:space="0" w:color="auto"/>
            <w:bottom w:val="none" w:sz="0" w:space="0" w:color="auto"/>
            <w:right w:val="none" w:sz="0" w:space="0" w:color="auto"/>
          </w:divBdr>
        </w:div>
        <w:div w:id="736712052">
          <w:marLeft w:val="0"/>
          <w:marRight w:val="0"/>
          <w:marTop w:val="0"/>
          <w:marBottom w:val="0"/>
          <w:divBdr>
            <w:top w:val="none" w:sz="0" w:space="0" w:color="auto"/>
            <w:left w:val="none" w:sz="0" w:space="0" w:color="auto"/>
            <w:bottom w:val="none" w:sz="0" w:space="0" w:color="auto"/>
            <w:right w:val="none" w:sz="0" w:space="0" w:color="auto"/>
          </w:divBdr>
        </w:div>
      </w:divsChild>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 w:id="214434998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sHJenssen\Dropbox%20(Odin%20Prosjekt%20AS)\OP\Maler\02_Anskaffelser\%23Arkiv\Konkurransegrunnlag\0.%20Bilag\Del%20II_Spesifikasjon%20av%20ytelsen.dotx" TargetMode="External"/></Relationships>
</file>

<file path=word/documenttasks/documenttasks1.xml><?xml version="1.0" encoding="utf-8"?>
<t:Tasks xmlns:t="http://schemas.microsoft.com/office/tasks/2019/documenttasks" xmlns:oel="http://schemas.microsoft.com/office/2019/extlst">
  <t:Task id="{DE460962-4384-4B76-B316-89B3A21ABF6B}">
    <t:Anchor>
      <t:Comment id="827531045"/>
    </t:Anchor>
    <t:History>
      <t:Event id="{10FC3F14-E581-4A3F-8E2D-BC45D1B34BA8}" time="2024-01-22T03:31:35.816Z">
        <t:Attribution userId="S::svenn.are.vaerno@entur.org::c374f8d3-9cf1-418a-9c86-37f05eb45af5" userProvider="AD" userName="Svenn Are Værnø"/>
        <t:Anchor>
          <t:Comment id="827531045"/>
        </t:Anchor>
        <t:Create/>
      </t:Event>
      <t:Event id="{B851D79F-9AE5-4B8E-96A4-D86A029B3A35}" time="2024-01-22T03:31:35.816Z">
        <t:Attribution userId="S::svenn.are.vaerno@entur.org::c374f8d3-9cf1-418a-9c86-37f05eb45af5" userProvider="AD" userName="Svenn Are Værnø"/>
        <t:Anchor>
          <t:Comment id="827531045"/>
        </t:Anchor>
        <t:Assign userId="S::stig.edvartsen@entur.org::68783f79-49e8-4916-9f2c-a6fe758c1f15" userProvider="AD" userName="Stig Edvartsen"/>
      </t:Event>
      <t:Event id="{8CBB6F69-4F71-4CFB-82B1-EF1250B96C34}" time="2024-01-22T03:31:35.816Z">
        <t:Attribution userId="S::svenn.are.vaerno@entur.org::c374f8d3-9cf1-418a-9c86-37f05eb45af5" userProvider="AD" userName="Svenn Are Værnø"/>
        <t:Anchor>
          <t:Comment id="827531045"/>
        </t:Anchor>
        <t:SetTitle title="@Stig Edvartsen foreslår at punkt 4.4.1 endres til dette og at 4.4.3 tas vekk"/>
      </t:Event>
    </t:History>
  </t:Task>
  <t:Task id="{2877B8C0-1E16-4028-9B66-11A93897EFFA}">
    <t:Anchor>
      <t:Comment id="899595200"/>
    </t:Anchor>
    <t:History>
      <t:Event id="{22F2D1B8-EA52-4440-8012-158E313C416A}" time="2024-08-16T11:32:47.826Z">
        <t:Attribution userId="S::sveinung.solhaug@entur.org::8e4f59bb-2eb9-4d53-afcc-1dca7baa0977" userProvider="AD" userName="Sveinung Solhaug"/>
        <t:Anchor>
          <t:Comment id="899595200"/>
        </t:Anchor>
        <t:Create/>
      </t:Event>
      <t:Event id="{D709061D-B972-49C0-8B1E-35ADF9305331}" time="2024-08-16T11:32:47.826Z">
        <t:Attribution userId="S::sveinung.solhaug@entur.org::8e4f59bb-2eb9-4d53-afcc-1dca7baa0977" userProvider="AD" userName="Sveinung Solhaug"/>
        <t:Anchor>
          <t:Comment id="899595200"/>
        </t:Anchor>
        <t:Assign userId="S::stig.edvartsen@entur.org::68783f79-49e8-4916-9f2c-a6fe758c1f15" userProvider="AD" userName="Stig Edvartsen"/>
      </t:Event>
      <t:Event id="{2D2DDD06-EE74-4017-A408-77E9A29FB372}" time="2024-08-16T11:32:47.826Z">
        <t:Attribution userId="S::sveinung.solhaug@entur.org::8e4f59bb-2eb9-4d53-afcc-1dca7baa0977" userProvider="AD" userName="Sveinung Solhaug"/>
        <t:Anchor>
          <t:Comment id="899595200"/>
        </t:Anchor>
        <t:SetTitle title="Betyr dette at Calabrio/bemanningsløsning ikke er en del av denne anskaffelsen, @Stig Edvartsen?"/>
      </t:Event>
      <t:Event id="{CF876222-CE32-4E3D-903F-AE33A18F4B51}" time="2024-09-11T05:33:07.075Z">
        <t:Attribution userId="S::stig.edvartsen@entur.org::68783f79-49e8-4916-9f2c-a6fe758c1f15" userProvider="AD" userName="Stig Edvartsen"/>
        <t:Progress percentComplete="100"/>
      </t:Event>
      <t:Event id="{83E5B2AA-E587-4CDB-8AA3-35A3702BDE31}" time="2024-09-19T13:30:52.536Z">
        <t:Attribution userId="S::stig.edvartsen@entur.org::68783f79-49e8-4916-9f2c-a6fe758c1f15" userProvider="AD" userName="Stig Edvartsen"/>
        <t:Progress percentComplete="100"/>
      </t:Event>
      <t:Event id="{BF651E1A-FED2-43F3-804D-87BD61BEB1F8}" time="2024-10-04T08:33:57.58Z">
        <t:Attribution userId="S::stig.edvartsen@entur.org::68783f79-49e8-4916-9f2c-a6fe758c1f15" userProvider="AD" userName="Stig Edvartsen"/>
        <t:Progress percentComplete="100"/>
      </t:Event>
    </t:History>
  </t:Task>
  <t:Task id="{50D367F7-5AE8-451C-A815-FBEC00FBD6E1}">
    <t:Anchor>
      <t:Comment id="1938535383"/>
    </t:Anchor>
    <t:History>
      <t:Event id="{F677B075-440A-4D99-A090-D7FE6F60A851}" time="2024-01-22T03:42:23.073Z">
        <t:Attribution userId="S::svenn.are.vaerno@entur.org::c374f8d3-9cf1-418a-9c86-37f05eb45af5" userProvider="AD" userName="Svenn Are Værnø"/>
        <t:Anchor>
          <t:Comment id="1938535383"/>
        </t:Anchor>
        <t:Create/>
      </t:Event>
      <t:Event id="{002D7747-5742-48A3-BD69-5D3525525B90}" time="2024-01-22T03:42:23.073Z">
        <t:Attribution userId="S::svenn.are.vaerno@entur.org::c374f8d3-9cf1-418a-9c86-37f05eb45af5" userProvider="AD" userName="Svenn Are Værnø"/>
        <t:Anchor>
          <t:Comment id="1938535383"/>
        </t:Anchor>
        <t:Assign userId="S::stig.edvartsen@entur.org::68783f79-49e8-4916-9f2c-a6fe758c1f15" userProvider="AD" userName="Stig Edvartsen"/>
      </t:Event>
      <t:Event id="{7F29D643-4411-4899-8D45-3BAC50C955C2}" time="2024-01-22T03:42:23.073Z">
        <t:Attribution userId="S::svenn.are.vaerno@entur.org::c374f8d3-9cf1-418a-9c86-37f05eb45af5" userProvider="AD" userName="Svenn Are Værnø"/>
        <t:Anchor>
          <t:Comment id="1938535383"/>
        </t:Anchor>
        <t:SetTitle title="@Stig Edvartsen om endringene mine under godtas må denne oppdateres til 4.4.1, 4.4.2 og 4.4.4"/>
      </t:Event>
      <t:Event id="{4C18AB3F-8351-4ECC-8E83-99A9D6CA320A}" time="2024-01-22T07:32:53.883Z">
        <t:Attribution userId="S::stig.edvartsen@entur.org::68783f79-49e8-4916-9f2c-a6fe758c1f15" userProvider="AD" userName="Stig Edvartsen"/>
        <t:Progress percentComplete="100"/>
      </t:Event>
    </t:History>
  </t:Task>
  <t:Task id="{0C33A63F-8F79-469E-A41E-8C4554B0BA03}">
    <t:Anchor>
      <t:Comment id="151065584"/>
    </t:Anchor>
    <t:History>
      <t:Event id="{ED3F5925-E232-405A-AFC7-C3E50A85B927}" time="2024-01-22T03:53:43.61Z">
        <t:Attribution userId="S::svenn.are.vaerno@entur.org::c374f8d3-9cf1-418a-9c86-37f05eb45af5" userProvider="AD" userName="Svenn Are Værnø"/>
        <t:Anchor>
          <t:Comment id="151065584"/>
        </t:Anchor>
        <t:Create/>
      </t:Event>
      <t:Event id="{93B0791A-E019-4750-B74B-E7422D781AD6}" time="2024-01-22T03:53:43.61Z">
        <t:Attribution userId="S::svenn.are.vaerno@entur.org::c374f8d3-9cf1-418a-9c86-37f05eb45af5" userProvider="AD" userName="Svenn Are Værnø"/>
        <t:Anchor>
          <t:Comment id="151065584"/>
        </t:Anchor>
        <t:Assign userId="S::stig.edvartsen@entur.org::68783f79-49e8-4916-9f2c-a6fe758c1f15" userProvider="AD" userName="Stig Edvartsen"/>
      </t:Event>
      <t:Event id="{3768CC6E-9E97-4584-8492-64340B61D041}" time="2024-01-22T03:53:43.61Z">
        <t:Attribution userId="S::svenn.are.vaerno@entur.org::c374f8d3-9cf1-418a-9c86-37f05eb45af5" userProvider="AD" userName="Svenn Are Værnø"/>
        <t:Anchor>
          <t:Comment id="151065584"/>
        </t:Anchor>
        <t:SetTitle title="@Stig Edvartsen Gjøre om til A-krav?Latency treffer effektivitet direkte, og lav latency burde være tatt for gitt i et moderne system."/>
      </t:Event>
    </t:History>
  </t:Task>
  <t:Task id="{5E4E69F5-223C-4ED4-9393-8D0E9CB68803}">
    <t:Anchor>
      <t:Comment id="906019413"/>
    </t:Anchor>
    <t:History>
      <t:Event id="{128042C6-E6BF-488E-B4CF-7235B23EB35F}" time="2024-01-22T04:08:38.969Z">
        <t:Attribution userId="S::svenn.are.vaerno@entur.org::c374f8d3-9cf1-418a-9c86-37f05eb45af5" userProvider="AD" userName="Svenn Are Værnø"/>
        <t:Anchor>
          <t:Comment id="906019413"/>
        </t:Anchor>
        <t:Create/>
      </t:Event>
      <t:Event id="{7743DC62-1311-4204-9EE1-9E66C9E7184E}" time="2024-01-22T04:08:38.969Z">
        <t:Attribution userId="S::svenn.are.vaerno@entur.org::c374f8d3-9cf1-418a-9c86-37f05eb45af5" userProvider="AD" userName="Svenn Are Værnø"/>
        <t:Anchor>
          <t:Comment id="906019413"/>
        </t:Anchor>
        <t:Assign userId="S::stig.edvartsen@entur.org::68783f79-49e8-4916-9f2c-a6fe758c1f15" userProvider="AD" userName="Stig Edvartsen"/>
      </t:Event>
      <t:Event id="{638A0E3B-200D-4C4B-B25A-15446CF58955}" time="2024-01-22T04:08:38.969Z">
        <t:Attribution userId="S::svenn.are.vaerno@entur.org::c374f8d3-9cf1-418a-9c86-37f05eb45af5" userProvider="AD" userName="Svenn Are Værnø"/>
        <t:Anchor>
          <t:Comment id="906019413"/>
        </t:Anchor>
        <t:SetTitle title="@Stig Edvartsen Bør dette utbroderes?"/>
      </t:Event>
      <t:Event id="{34B906F2-0933-4E78-A378-1FE990761E2E}" time="2024-01-22T07:39:02.104Z">
        <t:Attribution userId="S::stig.edvartsen@entur.org::68783f79-49e8-4916-9f2c-a6fe758c1f15" userProvider="AD" userName="Stig Edvartsen"/>
        <t:Progress percentComplete="100"/>
      </t:Event>
    </t:History>
  </t:Task>
  <t:Task id="{837B2CA2-8A1A-493A-BD9E-2ED56DC6EB43}">
    <t:Anchor>
      <t:Comment id="146461391"/>
    </t:Anchor>
    <t:History>
      <t:Event id="{66280329-3913-40EF-BB5D-3DD2FB314397}" time="2024-01-22T02:48:33.43Z">
        <t:Attribution userId="S::svenn.are.vaerno@entur.org::c374f8d3-9cf1-418a-9c86-37f05eb45af5" userProvider="AD" userName="Svenn Are Værnø"/>
        <t:Anchor>
          <t:Comment id="146461391"/>
        </t:Anchor>
        <t:Create/>
      </t:Event>
      <t:Event id="{5C823849-A20D-4B04-BF93-AC7EEDB8A0F5}" time="2024-01-22T02:48:33.43Z">
        <t:Attribution userId="S::svenn.are.vaerno@entur.org::c374f8d3-9cf1-418a-9c86-37f05eb45af5" userProvider="AD" userName="Svenn Are Værnø"/>
        <t:Anchor>
          <t:Comment id="146461391"/>
        </t:Anchor>
        <t:Assign userId="S::stig.edvartsen@entur.org::68783f79-49e8-4916-9f2c-a6fe758c1f15" userProvider="AD" userName="Stig Edvartsen"/>
      </t:Event>
      <t:Event id="{939722A0-BD49-48FF-B949-B04378B776C1}" time="2024-01-22T02:48:33.43Z">
        <t:Attribution userId="S::svenn.are.vaerno@entur.org::c374f8d3-9cf1-418a-9c86-37f05eb45af5" userProvider="AD" userName="Svenn Are Værnø"/>
        <t:Anchor>
          <t:Comment id="146461391"/>
        </t:Anchor>
        <t:SetTitle title="@Stig Edvartsen Øverflødig setning? Bør gis av kravtype? Og ikke samsvar mellom at 3.1.2 er Type B-krav?"/>
      </t:Event>
      <t:Event id="{2A4A4680-5A6A-43DA-BAEC-078C4E26F642}" time="2024-01-22T07:35:52.406Z">
        <t:Attribution userId="S::stig.edvartsen@entur.org::68783f79-49e8-4916-9f2c-a6fe758c1f15" userProvider="AD" userName="Stig Edvartsen"/>
        <t:Progress percentComplete="100"/>
      </t:Event>
    </t:History>
  </t:Task>
  <t:Task id="{CC932162-F2C1-4628-883C-123FFFF3CA91}">
    <t:Anchor>
      <t:Comment id="2052999260"/>
    </t:Anchor>
    <t:History>
      <t:Event id="{8F82FA66-B916-4C61-85E0-5070F6AADED6}" time="2024-01-22T04:11:49.646Z">
        <t:Attribution userId="S::svenn.are.vaerno@entur.org::c374f8d3-9cf1-418a-9c86-37f05eb45af5" userProvider="AD" userName="Svenn Are Værnø"/>
        <t:Anchor>
          <t:Comment id="2052999260"/>
        </t:Anchor>
        <t:Create/>
      </t:Event>
      <t:Event id="{5BFDC5E6-344D-4AB3-BD8A-95225387FEE3}" time="2024-01-22T04:11:49.646Z">
        <t:Attribution userId="S::svenn.are.vaerno@entur.org::c374f8d3-9cf1-418a-9c86-37f05eb45af5" userProvider="AD" userName="Svenn Are Værnø"/>
        <t:Anchor>
          <t:Comment id="2052999260"/>
        </t:Anchor>
        <t:Assign userId="S::stig.edvartsen@entur.org::68783f79-49e8-4916-9f2c-a6fe758c1f15" userProvider="AD" userName="Stig Edvartsen"/>
      </t:Event>
      <t:Event id="{D8A9235B-6196-4264-A892-18BDA554E770}" time="2024-01-22T04:11:49.646Z">
        <t:Attribution userId="S::svenn.are.vaerno@entur.org::c374f8d3-9cf1-418a-9c86-37f05eb45af5" userProvider="AD" userName="Svenn Are Værnø"/>
        <t:Anchor>
          <t:Comment id="2052999260"/>
        </t:Anchor>
        <t:SetTitle title="@Stig Edvartsen her mangler det noe (&quot;Angi..&quot;)"/>
      </t:Event>
      <t:Event id="{DC944BEC-1334-48B9-A8A4-824E75957C63}" time="2024-01-22T07:09:08.608Z">
        <t:Attribution userId="S::stig.edvartsen@entur.org::68783f79-49e8-4916-9f2c-a6fe758c1f15" userProvider="AD" userName="Stig Edvartsen"/>
        <t:Progress percentComplete="100"/>
      </t:Event>
    </t:History>
  </t:Task>
  <t:Task id="{E8FA21F4-268C-4019-910D-7670E3471743}">
    <t:Anchor>
      <t:Comment id="93849183"/>
    </t:Anchor>
    <t:History>
      <t:Event id="{0B0C7833-7B50-4D5F-B958-645F5FC13AC6}" time="2024-01-22T03:40:20.182Z">
        <t:Attribution userId="S::svenn.are.vaerno@entur.org::c374f8d3-9cf1-418a-9c86-37f05eb45af5" userProvider="AD" userName="Svenn Are Værnø"/>
        <t:Anchor>
          <t:Comment id="93849183"/>
        </t:Anchor>
        <t:Create/>
      </t:Event>
      <t:Event id="{8E22E917-A92C-4E1E-89EA-2FEDC1A80958}" time="2024-01-22T03:40:20.182Z">
        <t:Attribution userId="S::svenn.are.vaerno@entur.org::c374f8d3-9cf1-418a-9c86-37f05eb45af5" userProvider="AD" userName="Svenn Are Værnø"/>
        <t:Anchor>
          <t:Comment id="93849183"/>
        </t:Anchor>
        <t:Assign userId="S::anders.dahlen@entur.org::fdcd13b9-2945-47e0-9d2c-768d7df7d7ad" userProvider="AD" userName="Anders Dahlen"/>
      </t:Event>
      <t:Event id="{3175F258-9203-4C73-B12B-1C0772DE3931}" time="2024-01-22T03:40:20.182Z">
        <t:Attribution userId="S::svenn.are.vaerno@entur.org::c374f8d3-9cf1-418a-9c86-37f05eb45af5" userProvider="AD" userName="Svenn Are Værnø"/>
        <t:Anchor>
          <t:Comment id="93849183"/>
        </t:Anchor>
        <t:SetTitle title="@Anders Dahlen @Stig Edvartsen burde vi heller liste opp Github / Github Projects her - hvor sikre er vi på at det tar over for Jira?"/>
      </t:Event>
      <t:Event id="{8D5DAD3E-4FA4-40E7-BC9A-2AA2BFFCFB29}" time="2024-01-31T11:57:12.945Z">
        <t:Attribution userId="S::stig.edvartsen@entur.org::68783f79-49e8-4916-9f2c-a6fe758c1f15" userProvider="AD" userName="Stig Edvartsen"/>
        <t:Progress percentComplete="100"/>
      </t:Event>
    </t:History>
  </t:Task>
  <t:Task id="{A3F24106-22FE-43E5-89A4-B820A9EE0A4A}">
    <t:Anchor>
      <t:Comment id="599989595"/>
    </t:Anchor>
    <t:History>
      <t:Event id="{EE5FE648-D29B-48AE-9FEB-E339967AF87D}" time="2024-01-22T04:22:15.61Z">
        <t:Attribution userId="S::svenn.are.vaerno@entur.org::c374f8d3-9cf1-418a-9c86-37f05eb45af5" userProvider="AD" userName="Svenn Are Værnø"/>
        <t:Anchor>
          <t:Comment id="599989595"/>
        </t:Anchor>
        <t:Create/>
      </t:Event>
      <t:Event id="{F7B6F5FE-618F-4CEB-8E30-6FC4686FF7CE}" time="2024-01-22T04:22:15.61Z">
        <t:Attribution userId="S::svenn.are.vaerno@entur.org::c374f8d3-9cf1-418a-9c86-37f05eb45af5" userProvider="AD" userName="Svenn Are Værnø"/>
        <t:Anchor>
          <t:Comment id="599989595"/>
        </t:Anchor>
        <t:Assign userId="S::anders.dahlen@entur.org::fdcd13b9-2945-47e0-9d2c-768d7df7d7ad" userProvider="AD" userName="Anders Dahlen"/>
      </t:Event>
      <t:Event id="{5AAC6FBB-4F64-413D-A299-1531B070E521}" time="2024-01-22T04:22:15.61Z">
        <t:Attribution userId="S::svenn.are.vaerno@entur.org::c374f8d3-9cf1-418a-9c86-37f05eb45af5" userProvider="AD" userName="Svenn Are Værnø"/>
        <t:Anchor>
          <t:Comment id="599989595"/>
        </t:Anchor>
        <t:SetTitle title="@Anders Dahlen kan du se over mine forslag til omformuleringer under?"/>
      </t:Event>
    </t:History>
  </t:Task>
  <t:Task id="{DD84DCB9-C583-4320-8E1C-18C058F8C138}">
    <t:Anchor>
      <t:Comment id="731980588"/>
    </t:Anchor>
    <t:History>
      <t:Event id="{1409F64A-58C9-4947-B92C-30BA99B35987}" time="2023-12-04T08:48:50.109Z">
        <t:Attribution userId="S::Lars.Haatveit.Jenssen@entur.org::9e0e4523-dc70-4e9a-afdb-567bbc618c87" userProvider="AD" userName="Jenssen Lars Haatveit"/>
        <t:Anchor>
          <t:Comment id="731980588"/>
        </t:Anchor>
        <t:Create/>
      </t:Event>
      <t:Event id="{659271C9-5FD3-4793-AE8F-D61EFE02F94D}" time="2023-12-04T08:48:50.109Z">
        <t:Attribution userId="S::Lars.Haatveit.Jenssen@entur.org::9e0e4523-dc70-4e9a-afdb-567bbc618c87" userProvider="AD" userName="Jenssen Lars Haatveit"/>
        <t:Anchor>
          <t:Comment id="731980588"/>
        </t:Anchor>
        <t:Assign userId="S::anders.dahlen@entur.org::fdcd13b9-2945-47e0-9d2c-768d7df7d7ad" userProvider="AD" userName="Anders Dahlen"/>
      </t:Event>
      <t:Event id="{5796919F-8EF9-4725-95EA-C3CF3DB56996}" time="2023-12-04T08:48:50.109Z">
        <t:Attribution userId="S::Lars.Haatveit.Jenssen@entur.org::9e0e4523-dc70-4e9a-afdb-567bbc618c87" userProvider="AD" userName="Jenssen Lars Haatveit"/>
        <t:Anchor>
          <t:Comment id="731980588"/>
        </t:Anchor>
        <t:SetTitle title="@Anders Dahlen -se også over"/>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C9B8BD6CF990E46B5AAF7A4EE142A43" ma:contentTypeVersion="14" ma:contentTypeDescription="Create a new document." ma:contentTypeScope="" ma:versionID="86ee967d7f4f01bba2f52b261a1abdcb">
  <xsd:schema xmlns:xsd="http://www.w3.org/2001/XMLSchema" xmlns:xs="http://www.w3.org/2001/XMLSchema" xmlns:p="http://schemas.microsoft.com/office/2006/metadata/properties" xmlns:ns2="3921f4fb-bcab-433c-ae95-c2741b638c0f" xmlns:ns3="9ec22105-ae93-4925-b29c-6e18605e89e1" targetNamespace="http://schemas.microsoft.com/office/2006/metadata/properties" ma:root="true" ma:fieldsID="928c316edd53aba8bbca0216c6f24767" ns2:_="" ns3:_="">
    <xsd:import namespace="3921f4fb-bcab-433c-ae95-c2741b638c0f"/>
    <xsd:import namespace="9ec22105-ae93-4925-b29c-6e18605e89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21f4fb-bcab-433c-ae95-c2741b638c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d80a19a-8fc2-4ad2-a11c-8d1d6e00f31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c22105-ae93-4925-b29c-6e18605e89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446d48c-5b33-4d7d-96ab-72882f1daec8}" ma:internalName="TaxCatchAll" ma:showField="CatchAllData" ma:web="9ec22105-ae93-4925-b29c-6e18605e8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21f4fb-bcab-433c-ae95-c2741b638c0f">
      <Terms xmlns="http://schemas.microsoft.com/office/infopath/2007/PartnerControls"/>
    </lcf76f155ced4ddcb4097134ff3c332f>
    <TaxCatchAll xmlns="9ec22105-ae93-4925-b29c-6e18605e89e1" xsi:nil="true"/>
    <SharedWithUsers xmlns="9ec22105-ae93-4925-b29c-6e18605e89e1">
      <UserInfo>
        <DisplayName>Pernille Lykke Doxrud</DisplayName>
        <AccountId>300</AccountId>
        <AccountType/>
      </UserInfo>
      <UserInfo>
        <DisplayName>Gro Olsson</DisplayName>
        <AccountId>93</AccountId>
        <AccountType/>
      </UserInfo>
      <UserInfo>
        <DisplayName>Lars Haatveit Jenssen</DisplayName>
        <AccountId>204</AccountId>
        <AccountType/>
      </UserInfo>
      <UserInfo>
        <DisplayName>Bjørn Eirik Olsen</DisplayName>
        <AccountId>109</AccountId>
        <AccountType/>
      </UserInfo>
      <UserInfo>
        <DisplayName>Svenn Are Værnø</DisplayName>
        <AccountId>302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28D52D-7AD6-4C45-B6A1-117DAA407D5D}">
  <ds:schemaRefs>
    <ds:schemaRef ds:uri="http://schemas.openxmlformats.org/officeDocument/2006/bibliography"/>
  </ds:schemaRefs>
</ds:datastoreItem>
</file>

<file path=customXml/itemProps2.xml><?xml version="1.0" encoding="utf-8"?>
<ds:datastoreItem xmlns:ds="http://schemas.openxmlformats.org/officeDocument/2006/customXml" ds:itemID="{966B85BC-85F6-4057-91BD-48020EAD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21f4fb-bcab-433c-ae95-c2741b638c0f"/>
    <ds:schemaRef ds:uri="9ec22105-ae93-4925-b29c-6e18605e8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D3AD8-4A52-4DB9-86B9-311231845A2C}">
  <ds:schemaRefs>
    <ds:schemaRef ds:uri="http://schemas.microsoft.com/office/2006/metadata/properties"/>
    <ds:schemaRef ds:uri="http://schemas.microsoft.com/office/infopath/2007/PartnerControls"/>
    <ds:schemaRef ds:uri="3921f4fb-bcab-433c-ae95-c2741b638c0f"/>
    <ds:schemaRef ds:uri="9ec22105-ae93-4925-b29c-6e18605e89e1"/>
  </ds:schemaRefs>
</ds:datastoreItem>
</file>

<file path=customXml/itemProps4.xml><?xml version="1.0" encoding="utf-8"?>
<ds:datastoreItem xmlns:ds="http://schemas.openxmlformats.org/officeDocument/2006/customXml" ds:itemID="{72215DF9-523D-4058-8EB7-C8289631CA30}">
  <ds:schemaRefs>
    <ds:schemaRef ds:uri="http://schemas.microsoft.com/sharepoint/v3/contenttype/forms"/>
  </ds:schemaRefs>
</ds:datastoreItem>
</file>

<file path=docMetadata/LabelInfo.xml><?xml version="1.0" encoding="utf-8"?>
<clbl:labelList xmlns:clbl="http://schemas.microsoft.com/office/2020/mipLabelMetadata">
  <clbl:label id="{30c196be-106b-44d0-9df5-c692fe08d33d}" enabled="0" method="" siteId="{30c196be-106b-44d0-9df5-c692fe08d33d}" removed="1"/>
</clbl:labelList>
</file>

<file path=docProps/app.xml><?xml version="1.0" encoding="utf-8"?>
<Properties xmlns="http://schemas.openxmlformats.org/officeDocument/2006/extended-properties" xmlns:vt="http://schemas.openxmlformats.org/officeDocument/2006/docPropsVTypes">
  <Template>Del%20II_Spesifikasjon%20av%20ytelsen.dotx</Template>
  <TotalTime>5318</TotalTime>
  <Pages>1</Pages>
  <Words>2849</Words>
  <Characters>16242</Characters>
  <Application>Microsoft Office Word</Application>
  <DocSecurity>4</DocSecurity>
  <Lines>135</Lines>
  <Paragraphs>38</Paragraphs>
  <ScaleCrop>false</ScaleCrop>
  <Company>Stortinget</Company>
  <LinksUpToDate>false</LinksUpToDate>
  <CharactersWithSpaces>19053</CharactersWithSpaces>
  <SharedDoc>false</SharedDoc>
  <HLinks>
    <vt:vector size="42" baseType="variant">
      <vt:variant>
        <vt:i4>1441855</vt:i4>
      </vt:variant>
      <vt:variant>
        <vt:i4>38</vt:i4>
      </vt:variant>
      <vt:variant>
        <vt:i4>0</vt:i4>
      </vt:variant>
      <vt:variant>
        <vt:i4>5</vt:i4>
      </vt:variant>
      <vt:variant>
        <vt:lpwstr/>
      </vt:variant>
      <vt:variant>
        <vt:lpwstr>_Toc233283634</vt:lpwstr>
      </vt:variant>
      <vt:variant>
        <vt:i4>1441855</vt:i4>
      </vt:variant>
      <vt:variant>
        <vt:i4>32</vt:i4>
      </vt:variant>
      <vt:variant>
        <vt:i4>0</vt:i4>
      </vt:variant>
      <vt:variant>
        <vt:i4>5</vt:i4>
      </vt:variant>
      <vt:variant>
        <vt:lpwstr/>
      </vt:variant>
      <vt:variant>
        <vt:lpwstr>_Toc233283633</vt:lpwstr>
      </vt:variant>
      <vt:variant>
        <vt:i4>1441855</vt:i4>
      </vt:variant>
      <vt:variant>
        <vt:i4>26</vt:i4>
      </vt:variant>
      <vt:variant>
        <vt:i4>0</vt:i4>
      </vt:variant>
      <vt:variant>
        <vt:i4>5</vt:i4>
      </vt:variant>
      <vt:variant>
        <vt:lpwstr/>
      </vt:variant>
      <vt:variant>
        <vt:lpwstr>_Toc233283632</vt:lpwstr>
      </vt:variant>
      <vt:variant>
        <vt:i4>1441855</vt:i4>
      </vt:variant>
      <vt:variant>
        <vt:i4>20</vt:i4>
      </vt:variant>
      <vt:variant>
        <vt:i4>0</vt:i4>
      </vt:variant>
      <vt:variant>
        <vt:i4>5</vt:i4>
      </vt:variant>
      <vt:variant>
        <vt:lpwstr/>
      </vt:variant>
      <vt:variant>
        <vt:lpwstr>_Toc233283631</vt:lpwstr>
      </vt:variant>
      <vt:variant>
        <vt:i4>1441855</vt:i4>
      </vt:variant>
      <vt:variant>
        <vt:i4>14</vt:i4>
      </vt:variant>
      <vt:variant>
        <vt:i4>0</vt:i4>
      </vt:variant>
      <vt:variant>
        <vt:i4>5</vt:i4>
      </vt:variant>
      <vt:variant>
        <vt:lpwstr/>
      </vt:variant>
      <vt:variant>
        <vt:lpwstr>_Toc233283630</vt:lpwstr>
      </vt:variant>
      <vt:variant>
        <vt:i4>1507391</vt:i4>
      </vt:variant>
      <vt:variant>
        <vt:i4>8</vt:i4>
      </vt:variant>
      <vt:variant>
        <vt:i4>0</vt:i4>
      </vt:variant>
      <vt:variant>
        <vt:i4>5</vt:i4>
      </vt:variant>
      <vt:variant>
        <vt:lpwstr/>
      </vt:variant>
      <vt:variant>
        <vt:lpwstr>_Toc233283629</vt:lpwstr>
      </vt:variant>
      <vt:variant>
        <vt:i4>1507391</vt:i4>
      </vt:variant>
      <vt:variant>
        <vt:i4>2</vt:i4>
      </vt:variant>
      <vt:variant>
        <vt:i4>0</vt:i4>
      </vt:variant>
      <vt:variant>
        <vt:i4>5</vt:i4>
      </vt:variant>
      <vt:variant>
        <vt:lpwstr/>
      </vt:variant>
      <vt:variant>
        <vt:lpwstr>_Toc233283628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H. Jenssen</dc:creator>
  <cp:keywords/>
  <dc:description/>
  <cp:lastModifiedBy>Kristoffer Cyrille Nolin</cp:lastModifiedBy>
  <cp:revision>612</cp:revision>
  <cp:lastPrinted>2025-01-29T14:33:00Z</cp:lastPrinted>
  <dcterms:created xsi:type="dcterms:W3CDTF">2025-01-29T14:23:00Z</dcterms:created>
  <dcterms:modified xsi:type="dcterms:W3CDTF">2026-06-25T19:31:00Z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0x0101000C9B8BD6CF990E46B5AAF7A4EE142A43</vt:lpwstr>
  </property>
  <property fmtid="{D5CDD505-2E9C-101B-9397-08002B2CF9AE}" pid="8" name="MediaServiceImageTags">
    <vt:lpwstr/>
  </property>
  <property fmtid="{D5CDD505-2E9C-101B-9397-08002B2CF9AE}" pid="9" name="Order">
    <vt:r8>25800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docLang">
    <vt:lpwstr>nb</vt:lpwstr>
  </property>
</Properties>
</file>